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ABD" w:rsidRPr="00133627" w:rsidRDefault="00E73ABD" w:rsidP="006B2F34">
      <w:pPr>
        <w:jc w:val="center"/>
        <w:rPr>
          <w:sz w:val="28"/>
          <w:szCs w:val="28"/>
        </w:rPr>
      </w:pPr>
      <w:bookmarkStart w:id="0" w:name="_Hlk142467066"/>
      <w:r w:rsidRPr="006B2F34">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64.5pt">
            <v:imagedata r:id="rId5" o:title=""/>
          </v:shape>
        </w:pict>
      </w:r>
    </w:p>
    <w:p w:rsidR="00E73ABD" w:rsidRPr="00133627" w:rsidRDefault="00E73ABD" w:rsidP="00192D0C">
      <w:pPr>
        <w:rPr>
          <w:sz w:val="28"/>
          <w:szCs w:val="28"/>
        </w:rPr>
      </w:pPr>
    </w:p>
    <w:p w:rsidR="00E73ABD" w:rsidRPr="00133627" w:rsidRDefault="00E73ABD" w:rsidP="00192D0C">
      <w:pPr>
        <w:rPr>
          <w:sz w:val="28"/>
          <w:szCs w:val="28"/>
        </w:rPr>
      </w:pPr>
    </w:p>
    <w:p w:rsidR="00E73ABD" w:rsidRPr="00133627" w:rsidRDefault="00E73ABD" w:rsidP="00192D0C">
      <w:pPr>
        <w:jc w:val="center"/>
        <w:rPr>
          <w:b/>
          <w:sz w:val="28"/>
          <w:szCs w:val="28"/>
        </w:rPr>
      </w:pPr>
      <w:r w:rsidRPr="00133627">
        <w:rPr>
          <w:b/>
          <w:sz w:val="28"/>
          <w:szCs w:val="28"/>
        </w:rPr>
        <w:t>Администрация города Кирсанова</w:t>
      </w:r>
    </w:p>
    <w:p w:rsidR="00E73ABD" w:rsidRPr="00133627" w:rsidRDefault="00E73ABD" w:rsidP="00192D0C">
      <w:pPr>
        <w:keepNext/>
        <w:numPr>
          <w:ilvl w:val="0"/>
          <w:numId w:val="1"/>
        </w:numPr>
        <w:tabs>
          <w:tab w:val="num" w:pos="432"/>
        </w:tabs>
        <w:jc w:val="center"/>
        <w:outlineLvl w:val="0"/>
        <w:rPr>
          <w:b/>
          <w:sz w:val="28"/>
          <w:szCs w:val="28"/>
        </w:rPr>
      </w:pPr>
      <w:r w:rsidRPr="00133627">
        <w:rPr>
          <w:b/>
          <w:sz w:val="28"/>
          <w:szCs w:val="28"/>
        </w:rPr>
        <w:t>Тамбовской области</w:t>
      </w:r>
    </w:p>
    <w:p w:rsidR="00E73ABD" w:rsidRPr="00133627" w:rsidRDefault="00E73ABD" w:rsidP="00192D0C">
      <w:pPr>
        <w:keepNext/>
        <w:numPr>
          <w:ilvl w:val="1"/>
          <w:numId w:val="1"/>
        </w:numPr>
        <w:tabs>
          <w:tab w:val="num" w:pos="576"/>
        </w:tabs>
        <w:jc w:val="center"/>
        <w:outlineLvl w:val="1"/>
        <w:rPr>
          <w:b/>
          <w:bCs/>
          <w:iCs/>
          <w:sz w:val="28"/>
          <w:szCs w:val="28"/>
        </w:rPr>
      </w:pPr>
    </w:p>
    <w:p w:rsidR="00E73ABD" w:rsidRPr="00133627" w:rsidRDefault="00E73ABD" w:rsidP="00192D0C">
      <w:pPr>
        <w:keepNext/>
        <w:numPr>
          <w:ilvl w:val="1"/>
          <w:numId w:val="1"/>
        </w:numPr>
        <w:tabs>
          <w:tab w:val="num" w:pos="576"/>
        </w:tabs>
        <w:jc w:val="center"/>
        <w:outlineLvl w:val="1"/>
        <w:rPr>
          <w:b/>
          <w:bCs/>
          <w:iCs/>
          <w:sz w:val="28"/>
          <w:szCs w:val="28"/>
        </w:rPr>
      </w:pPr>
      <w:r w:rsidRPr="00133627">
        <w:rPr>
          <w:b/>
          <w:bCs/>
          <w:iCs/>
          <w:sz w:val="28"/>
          <w:szCs w:val="28"/>
        </w:rPr>
        <w:t>ПОСТАНОВЛЕНИЕ</w:t>
      </w:r>
    </w:p>
    <w:p w:rsidR="00E73ABD" w:rsidRPr="00133627" w:rsidRDefault="00E73ABD" w:rsidP="00192D0C">
      <w:pPr>
        <w:jc w:val="center"/>
        <w:rPr>
          <w:b/>
          <w:sz w:val="28"/>
          <w:szCs w:val="28"/>
        </w:rPr>
      </w:pPr>
    </w:p>
    <w:p w:rsidR="00E73ABD" w:rsidRPr="00133627" w:rsidRDefault="00E73ABD" w:rsidP="00192D0C">
      <w:pPr>
        <w:autoSpaceDE w:val="0"/>
        <w:jc w:val="center"/>
        <w:rPr>
          <w:color w:val="000000"/>
          <w:sz w:val="28"/>
          <w:szCs w:val="28"/>
        </w:rPr>
      </w:pPr>
      <w:bookmarkStart w:id="1" w:name="_Hlk142466407"/>
      <w:r w:rsidRPr="00133627">
        <w:rPr>
          <w:b/>
          <w:sz w:val="28"/>
          <w:szCs w:val="28"/>
        </w:rPr>
        <w:t>«</w:t>
      </w:r>
      <w:r>
        <w:rPr>
          <w:b/>
          <w:sz w:val="28"/>
          <w:szCs w:val="28"/>
        </w:rPr>
        <w:t>13</w:t>
      </w:r>
      <w:r w:rsidRPr="00133627">
        <w:rPr>
          <w:b/>
          <w:sz w:val="28"/>
          <w:szCs w:val="28"/>
        </w:rPr>
        <w:t>»</w:t>
      </w:r>
      <w:r>
        <w:rPr>
          <w:b/>
          <w:sz w:val="28"/>
          <w:szCs w:val="28"/>
        </w:rPr>
        <w:t xml:space="preserve"> марта </w:t>
      </w:r>
      <w:smartTag w:uri="urn:schemas-microsoft-com:office:smarttags" w:element="metricconverter">
        <w:smartTagPr>
          <w:attr w:name="ProductID" w:val="2025 г"/>
        </w:smartTagPr>
        <w:r w:rsidRPr="00133627">
          <w:rPr>
            <w:b/>
            <w:sz w:val="28"/>
            <w:szCs w:val="28"/>
          </w:rPr>
          <w:t>2025 г</w:t>
        </w:r>
      </w:smartTag>
      <w:r w:rsidRPr="00133627">
        <w:rPr>
          <w:b/>
          <w:sz w:val="28"/>
          <w:szCs w:val="28"/>
        </w:rPr>
        <w:t xml:space="preserve">.            </w:t>
      </w:r>
      <w:bookmarkEnd w:id="1"/>
      <w:r w:rsidRPr="00133627">
        <w:rPr>
          <w:b/>
          <w:sz w:val="28"/>
          <w:szCs w:val="28"/>
        </w:rPr>
        <w:t xml:space="preserve">г. Кирсанов                    № </w:t>
      </w:r>
      <w:r>
        <w:rPr>
          <w:b/>
          <w:sz w:val="28"/>
          <w:szCs w:val="28"/>
        </w:rPr>
        <w:t xml:space="preserve"> 188</w:t>
      </w:r>
    </w:p>
    <w:p w:rsidR="00E73ABD" w:rsidRPr="00133627" w:rsidRDefault="00E73ABD" w:rsidP="00192D0C">
      <w:pPr>
        <w:jc w:val="center"/>
        <w:rPr>
          <w:color w:val="000000"/>
          <w:sz w:val="28"/>
          <w:szCs w:val="28"/>
        </w:rPr>
      </w:pPr>
    </w:p>
    <w:p w:rsidR="00E73ABD" w:rsidRPr="00133627" w:rsidRDefault="00E73ABD" w:rsidP="00D31D15">
      <w:pPr>
        <w:widowControl w:val="0"/>
        <w:autoSpaceDE w:val="0"/>
        <w:ind w:firstLine="720"/>
        <w:jc w:val="right"/>
        <w:rPr>
          <w:b/>
          <w:bCs/>
          <w:color w:val="000000"/>
          <w:sz w:val="28"/>
          <w:szCs w:val="28"/>
        </w:rPr>
      </w:pPr>
    </w:p>
    <w:p w:rsidR="00E73ABD" w:rsidRPr="00133627" w:rsidRDefault="00E73ABD" w:rsidP="00D31D15">
      <w:pPr>
        <w:jc w:val="both"/>
        <w:rPr>
          <w:color w:val="000000"/>
          <w:sz w:val="28"/>
          <w:szCs w:val="28"/>
        </w:rPr>
      </w:pPr>
      <w:r w:rsidRPr="00133627">
        <w:rPr>
          <w:color w:val="000000"/>
          <w:sz w:val="28"/>
          <w:szCs w:val="28"/>
        </w:rPr>
        <w:t xml:space="preserve">О внесении изменений в постановление администрации города </w:t>
      </w:r>
      <w:bookmarkStart w:id="2" w:name="_Hlk116982545"/>
      <w:r w:rsidRPr="00133627">
        <w:rPr>
          <w:kern w:val="2"/>
          <w:sz w:val="28"/>
          <w:szCs w:val="28"/>
          <w:lang w:bidi="hi-IN"/>
        </w:rPr>
        <w:t xml:space="preserve">                                                               от 11 октября 2013г. № 1359</w:t>
      </w:r>
      <w:bookmarkEnd w:id="2"/>
      <w:r w:rsidRPr="00133627">
        <w:rPr>
          <w:kern w:val="2"/>
          <w:sz w:val="28"/>
          <w:szCs w:val="28"/>
          <w:lang w:bidi="hi-IN"/>
        </w:rPr>
        <w:t xml:space="preserve"> </w:t>
      </w:r>
      <w:r w:rsidRPr="00133627">
        <w:rPr>
          <w:sz w:val="28"/>
          <w:szCs w:val="28"/>
        </w:rPr>
        <w:t xml:space="preserve">«Об утверждении муниципальной программы </w:t>
      </w:r>
      <w:bookmarkStart w:id="3" w:name="_Hlk142466189"/>
      <w:r w:rsidRPr="00133627">
        <w:rPr>
          <w:sz w:val="28"/>
          <w:szCs w:val="28"/>
        </w:rPr>
        <w:t xml:space="preserve">города Кирсанова Тамбовской области </w:t>
      </w:r>
      <w:r w:rsidRPr="00133627">
        <w:rPr>
          <w:kern w:val="2"/>
          <w:sz w:val="28"/>
          <w:szCs w:val="28"/>
          <w:lang w:bidi="hi-IN"/>
        </w:rPr>
        <w:t>«Развитие культуры и туризма</w:t>
      </w:r>
      <w:r w:rsidRPr="00133627">
        <w:rPr>
          <w:kern w:val="2"/>
          <w:sz w:val="28"/>
          <w:szCs w:val="28"/>
          <w:lang w:eastAsia="ru-RU" w:bidi="hi-IN"/>
        </w:rPr>
        <w:t xml:space="preserve">» </w:t>
      </w:r>
      <w:r w:rsidRPr="00133627">
        <w:rPr>
          <w:kern w:val="2"/>
          <w:sz w:val="28"/>
          <w:szCs w:val="28"/>
          <w:lang w:bidi="hi-IN"/>
        </w:rPr>
        <w:t>на 2014-2030 годы</w:t>
      </w:r>
      <w:r w:rsidRPr="00133627">
        <w:rPr>
          <w:sz w:val="28"/>
          <w:szCs w:val="28"/>
        </w:rPr>
        <w:t>»</w:t>
      </w:r>
    </w:p>
    <w:bookmarkEnd w:id="3"/>
    <w:p w:rsidR="00E73ABD" w:rsidRPr="00133627" w:rsidRDefault="00E73ABD" w:rsidP="00D31D15">
      <w:pPr>
        <w:widowControl w:val="0"/>
        <w:tabs>
          <w:tab w:val="left" w:pos="5310"/>
        </w:tabs>
        <w:autoSpaceDE w:val="0"/>
        <w:jc w:val="both"/>
        <w:rPr>
          <w:color w:val="000000"/>
          <w:sz w:val="28"/>
          <w:szCs w:val="28"/>
        </w:rPr>
      </w:pPr>
    </w:p>
    <w:bookmarkEnd w:id="0"/>
    <w:p w:rsidR="00E73ABD" w:rsidRPr="00133627" w:rsidRDefault="00E73ABD" w:rsidP="00D31D15">
      <w:pPr>
        <w:widowControl w:val="0"/>
        <w:autoSpaceDE w:val="0"/>
        <w:ind w:firstLine="705"/>
        <w:jc w:val="both"/>
        <w:rPr>
          <w:sz w:val="28"/>
          <w:szCs w:val="28"/>
        </w:rPr>
      </w:pPr>
    </w:p>
    <w:p w:rsidR="00E73ABD" w:rsidRPr="00133627" w:rsidRDefault="00E73ABD" w:rsidP="00D31D15">
      <w:pPr>
        <w:widowControl w:val="0"/>
        <w:autoSpaceDE w:val="0"/>
        <w:ind w:firstLine="720"/>
        <w:jc w:val="both"/>
        <w:rPr>
          <w:color w:val="000000"/>
          <w:sz w:val="28"/>
          <w:szCs w:val="28"/>
        </w:rPr>
      </w:pPr>
      <w:r w:rsidRPr="00133627">
        <w:rPr>
          <w:color w:val="000000"/>
          <w:sz w:val="28"/>
          <w:szCs w:val="28"/>
        </w:rPr>
        <w:t>В соответствии с постановлением администрации города от 09.08.2013г. № 957 «Об утверждении Порядка разработки муниципальных программ города Кирсанова Тамбовской области» администрация города постановляет:</w:t>
      </w:r>
    </w:p>
    <w:p w:rsidR="00E73ABD" w:rsidRPr="00133627" w:rsidRDefault="00E73ABD" w:rsidP="00D31D15">
      <w:pPr>
        <w:widowControl w:val="0"/>
        <w:autoSpaceDE w:val="0"/>
        <w:ind w:firstLine="720"/>
        <w:jc w:val="both"/>
        <w:rPr>
          <w:sz w:val="28"/>
          <w:szCs w:val="28"/>
        </w:rPr>
      </w:pPr>
    </w:p>
    <w:p w:rsidR="00E73ABD" w:rsidRPr="00133627" w:rsidRDefault="00E73ABD" w:rsidP="0070400A">
      <w:pPr>
        <w:ind w:firstLine="705"/>
        <w:jc w:val="both"/>
        <w:rPr>
          <w:color w:val="000000"/>
          <w:sz w:val="28"/>
          <w:szCs w:val="28"/>
        </w:rPr>
      </w:pPr>
      <w:r w:rsidRPr="00133627">
        <w:rPr>
          <w:sz w:val="28"/>
          <w:szCs w:val="28"/>
        </w:rPr>
        <w:t xml:space="preserve">1. </w:t>
      </w:r>
      <w:r w:rsidRPr="00133627">
        <w:rPr>
          <w:color w:val="000000"/>
          <w:sz w:val="28"/>
          <w:szCs w:val="28"/>
        </w:rPr>
        <w:t xml:space="preserve">Внести изменения в муниципальную программу города Кирсанова </w:t>
      </w:r>
      <w:r w:rsidRPr="00133627">
        <w:rPr>
          <w:kern w:val="2"/>
          <w:sz w:val="28"/>
          <w:szCs w:val="28"/>
          <w:lang w:bidi="hi-IN"/>
        </w:rPr>
        <w:t>«Развитие культуры и туризма</w:t>
      </w:r>
      <w:r w:rsidRPr="00133627">
        <w:rPr>
          <w:kern w:val="2"/>
          <w:sz w:val="28"/>
          <w:szCs w:val="28"/>
          <w:lang w:eastAsia="ru-RU" w:bidi="hi-IN"/>
        </w:rPr>
        <w:t xml:space="preserve">» </w:t>
      </w:r>
      <w:r w:rsidRPr="00133627">
        <w:rPr>
          <w:kern w:val="2"/>
          <w:sz w:val="28"/>
          <w:szCs w:val="28"/>
          <w:lang w:bidi="hi-IN"/>
        </w:rPr>
        <w:t>на 2014-2030 годы</w:t>
      </w:r>
      <w:r w:rsidRPr="00133627">
        <w:rPr>
          <w:sz w:val="28"/>
          <w:szCs w:val="28"/>
        </w:rPr>
        <w:t>,</w:t>
      </w:r>
      <w:r w:rsidRPr="00133627">
        <w:rPr>
          <w:color w:val="000000"/>
          <w:sz w:val="28"/>
          <w:szCs w:val="28"/>
        </w:rPr>
        <w:t xml:space="preserve"> утвержденную постановлением администрации города </w:t>
      </w:r>
      <w:r w:rsidRPr="00133627">
        <w:rPr>
          <w:kern w:val="2"/>
          <w:sz w:val="28"/>
          <w:szCs w:val="28"/>
          <w:lang w:bidi="hi-IN"/>
        </w:rPr>
        <w:t>от 11 октября 2013г. № 1359</w:t>
      </w:r>
      <w:r w:rsidRPr="00133627">
        <w:rPr>
          <w:color w:val="000000"/>
          <w:sz w:val="28"/>
          <w:szCs w:val="28"/>
        </w:rPr>
        <w:t>, изложив в новой редакции согласно приложению.</w:t>
      </w:r>
    </w:p>
    <w:p w:rsidR="00E73ABD" w:rsidRPr="00133627" w:rsidRDefault="00E73ABD" w:rsidP="00D31D15">
      <w:pPr>
        <w:widowControl w:val="0"/>
        <w:tabs>
          <w:tab w:val="left" w:pos="5310"/>
        </w:tabs>
        <w:autoSpaceDE w:val="0"/>
        <w:ind w:firstLine="705"/>
        <w:jc w:val="both"/>
        <w:rPr>
          <w:sz w:val="28"/>
          <w:szCs w:val="28"/>
        </w:rPr>
      </w:pPr>
      <w:r w:rsidRPr="00133627">
        <w:rPr>
          <w:color w:val="000000"/>
          <w:sz w:val="28"/>
          <w:szCs w:val="28"/>
        </w:rPr>
        <w:t>2.</w:t>
      </w:r>
      <w:bookmarkStart w:id="4" w:name="__DdeLink__0_1384937106"/>
      <w:r w:rsidRPr="00133627">
        <w:rPr>
          <w:color w:val="000000"/>
          <w:sz w:val="28"/>
          <w:szCs w:val="28"/>
        </w:rPr>
        <w:t xml:space="preserve"> Разместить (опубликовать) настоящее постановление в сетевом издании «Кирсанов.Онлайн» и на официальном сайте администрации города Кирсанова Тамбовской области.</w:t>
      </w:r>
      <w:bookmarkEnd w:id="4"/>
    </w:p>
    <w:p w:rsidR="00E73ABD" w:rsidRPr="00133627" w:rsidRDefault="00E73ABD" w:rsidP="00D31D15">
      <w:pPr>
        <w:ind w:firstLine="684"/>
        <w:jc w:val="both"/>
        <w:rPr>
          <w:sz w:val="28"/>
          <w:szCs w:val="28"/>
        </w:rPr>
      </w:pPr>
      <w:r w:rsidRPr="00133627">
        <w:rPr>
          <w:sz w:val="28"/>
          <w:szCs w:val="28"/>
        </w:rPr>
        <w:t xml:space="preserve">3. Контроль за исполнением данного постановления возложить   </w:t>
      </w:r>
      <w:r w:rsidRPr="00133627">
        <w:rPr>
          <w:color w:val="000000"/>
          <w:sz w:val="28"/>
          <w:szCs w:val="28"/>
        </w:rPr>
        <w:t>на управляющего делами администрации города Т.С. Савину.</w:t>
      </w:r>
    </w:p>
    <w:p w:rsidR="00E73ABD" w:rsidRPr="00133627" w:rsidRDefault="00E73ABD" w:rsidP="00D31D15">
      <w:pPr>
        <w:widowControl w:val="0"/>
        <w:autoSpaceDE w:val="0"/>
        <w:ind w:firstLine="717"/>
        <w:jc w:val="both"/>
        <w:rPr>
          <w:sz w:val="28"/>
          <w:szCs w:val="28"/>
        </w:rPr>
      </w:pPr>
    </w:p>
    <w:p w:rsidR="00E73ABD" w:rsidRPr="00133627" w:rsidRDefault="00E73ABD" w:rsidP="00D31D15">
      <w:pPr>
        <w:widowControl w:val="0"/>
        <w:autoSpaceDE w:val="0"/>
        <w:ind w:firstLine="717"/>
        <w:jc w:val="both"/>
        <w:rPr>
          <w:sz w:val="28"/>
          <w:szCs w:val="28"/>
        </w:rPr>
      </w:pPr>
    </w:p>
    <w:p w:rsidR="00E73ABD" w:rsidRPr="00133627" w:rsidRDefault="00E73ABD" w:rsidP="00D31D15">
      <w:pPr>
        <w:widowControl w:val="0"/>
        <w:autoSpaceDE w:val="0"/>
        <w:ind w:firstLine="717"/>
        <w:jc w:val="both"/>
        <w:rPr>
          <w:sz w:val="28"/>
          <w:szCs w:val="28"/>
        </w:rPr>
      </w:pPr>
    </w:p>
    <w:p w:rsidR="00E73ABD" w:rsidRPr="00133627" w:rsidRDefault="00E73ABD" w:rsidP="00D31D15">
      <w:pPr>
        <w:widowControl w:val="0"/>
        <w:autoSpaceDE w:val="0"/>
        <w:ind w:firstLine="717"/>
        <w:jc w:val="both"/>
        <w:rPr>
          <w:sz w:val="28"/>
          <w:szCs w:val="28"/>
        </w:rPr>
      </w:pPr>
    </w:p>
    <w:p w:rsidR="00E73ABD" w:rsidRPr="00133627" w:rsidRDefault="00E73ABD" w:rsidP="00D31D15">
      <w:pPr>
        <w:widowControl w:val="0"/>
        <w:autoSpaceDE w:val="0"/>
        <w:jc w:val="both"/>
        <w:rPr>
          <w:sz w:val="28"/>
          <w:szCs w:val="28"/>
        </w:rPr>
      </w:pPr>
      <w:r w:rsidRPr="00133627">
        <w:rPr>
          <w:sz w:val="28"/>
          <w:szCs w:val="28"/>
        </w:rPr>
        <w:t xml:space="preserve">Глава города                           </w:t>
      </w:r>
      <w:r w:rsidRPr="00133627">
        <w:rPr>
          <w:sz w:val="28"/>
          <w:szCs w:val="28"/>
        </w:rPr>
        <w:tab/>
        <w:t xml:space="preserve">                                                            С.А. Павлов</w:t>
      </w:r>
    </w:p>
    <w:p w:rsidR="00E73ABD" w:rsidRPr="00133627" w:rsidRDefault="00E73ABD" w:rsidP="00D31D15">
      <w:pPr>
        <w:widowControl w:val="0"/>
        <w:autoSpaceDE w:val="0"/>
        <w:jc w:val="both"/>
        <w:rPr>
          <w:sz w:val="28"/>
          <w:szCs w:val="28"/>
        </w:rPr>
      </w:pPr>
    </w:p>
    <w:p w:rsidR="00E73ABD" w:rsidRPr="00133627" w:rsidRDefault="00E73ABD" w:rsidP="00D31D15">
      <w:pPr>
        <w:rPr>
          <w:sz w:val="28"/>
          <w:szCs w:val="28"/>
        </w:rPr>
      </w:pPr>
    </w:p>
    <w:p w:rsidR="00E73ABD" w:rsidRPr="00133627" w:rsidRDefault="00E73ABD" w:rsidP="00D31D15">
      <w:pPr>
        <w:rPr>
          <w:sz w:val="28"/>
          <w:szCs w:val="28"/>
        </w:rPr>
      </w:pPr>
    </w:p>
    <w:p w:rsidR="00E73ABD" w:rsidRPr="00133627" w:rsidRDefault="00E73ABD" w:rsidP="00D07035">
      <w:pPr>
        <w:jc w:val="right"/>
        <w:rPr>
          <w:sz w:val="28"/>
          <w:szCs w:val="28"/>
        </w:rPr>
      </w:pPr>
    </w:p>
    <w:p w:rsidR="00E73ABD" w:rsidRPr="00133627" w:rsidRDefault="00E73ABD" w:rsidP="00D07035">
      <w:pPr>
        <w:jc w:val="right"/>
        <w:rPr>
          <w:sz w:val="28"/>
          <w:szCs w:val="28"/>
        </w:rPr>
      </w:pPr>
    </w:p>
    <w:p w:rsidR="00E73ABD" w:rsidRPr="00133627" w:rsidRDefault="00E73ABD" w:rsidP="00D07035">
      <w:pPr>
        <w:jc w:val="right"/>
        <w:rPr>
          <w:sz w:val="28"/>
          <w:szCs w:val="28"/>
        </w:rPr>
      </w:pPr>
    </w:p>
    <w:p w:rsidR="00E73ABD" w:rsidRPr="00133627" w:rsidRDefault="00E73ABD" w:rsidP="00D07035">
      <w:pPr>
        <w:jc w:val="right"/>
        <w:rPr>
          <w:sz w:val="28"/>
          <w:szCs w:val="28"/>
        </w:rPr>
      </w:pPr>
    </w:p>
    <w:p w:rsidR="00E73ABD" w:rsidRDefault="00E73ABD" w:rsidP="00D07035">
      <w:pPr>
        <w:jc w:val="right"/>
      </w:pPr>
    </w:p>
    <w:p w:rsidR="00E73ABD" w:rsidRDefault="00E73ABD" w:rsidP="00D07035">
      <w:pPr>
        <w:jc w:val="right"/>
      </w:pPr>
    </w:p>
    <w:p w:rsidR="00E73ABD" w:rsidRPr="00DB089A" w:rsidRDefault="00E73ABD" w:rsidP="00D07035">
      <w:pPr>
        <w:jc w:val="right"/>
      </w:pPr>
    </w:p>
    <w:p w:rsidR="00E73ABD" w:rsidRPr="00DB089A" w:rsidRDefault="00E73ABD" w:rsidP="00940FBE">
      <w:pPr>
        <w:jc w:val="right"/>
      </w:pPr>
      <w:r w:rsidRPr="00DB089A">
        <w:t>Приложение</w:t>
      </w:r>
    </w:p>
    <w:p w:rsidR="00E73ABD" w:rsidRPr="00DB089A" w:rsidRDefault="00E73ABD" w:rsidP="00940FBE">
      <w:pPr>
        <w:jc w:val="right"/>
      </w:pPr>
      <w:r w:rsidRPr="00DB089A">
        <w:t>к постановлению администрации города</w:t>
      </w:r>
    </w:p>
    <w:p w:rsidR="00E73ABD" w:rsidRPr="00DB089A" w:rsidRDefault="00E73ABD" w:rsidP="00940FBE">
      <w:pPr>
        <w:jc w:val="right"/>
      </w:pPr>
      <w:bookmarkStart w:id="5" w:name="_Hlk163043005"/>
      <w:r w:rsidRPr="00DB089A">
        <w:t>от «</w:t>
      </w:r>
      <w:r>
        <w:t>13</w:t>
      </w:r>
      <w:r w:rsidRPr="00DB089A">
        <w:t xml:space="preserve">» </w:t>
      </w:r>
      <w:r>
        <w:t xml:space="preserve">марта </w:t>
      </w:r>
      <w:r w:rsidRPr="00DB089A">
        <w:t xml:space="preserve"> 2025 года №</w:t>
      </w:r>
      <w:r>
        <w:t xml:space="preserve"> 188</w:t>
      </w:r>
      <w:r w:rsidRPr="00DB089A">
        <w:t xml:space="preserve">  </w:t>
      </w:r>
    </w:p>
    <w:bookmarkEnd w:id="5"/>
    <w:p w:rsidR="00E73ABD" w:rsidRPr="00DB089A" w:rsidRDefault="00E73ABD" w:rsidP="00C35470">
      <w:pPr>
        <w:jc w:val="center"/>
        <w:rPr>
          <w:b/>
          <w:kern w:val="2"/>
          <w:lang w:bidi="hi-IN"/>
        </w:rPr>
      </w:pPr>
    </w:p>
    <w:p w:rsidR="00E73ABD" w:rsidRPr="00DB089A" w:rsidRDefault="00E73ABD" w:rsidP="00C35470">
      <w:pPr>
        <w:jc w:val="both"/>
        <w:rPr>
          <w:kern w:val="2"/>
          <w:lang w:bidi="hi-IN"/>
        </w:rPr>
      </w:pPr>
      <w:r w:rsidRPr="00DB089A">
        <w:rPr>
          <w:kern w:val="2"/>
          <w:lang w:bidi="hi-IN"/>
        </w:rPr>
        <w:t>(с изменениями, внесенными  постановлениями администрации городаот 11.11.2013 №1493, 31.12.2013 №1828, 06.05.2014 №447, 28.05.2014 №535, 23.06.2014 №625, 03.07.2014 № 674, 09.09.2014 №901, 13.11.2014 №1135, 30.12.2014 №1331, 15.01.2015 №9, 19.02.2015 №190, 18.03.2015 №310, 08.06.2015 №686, 23.11.2015 №1444, 28.12.2015 №1628, 12.07.2016 №723, 12.10.2016 №1052, 28.11.2016 №1218, 28.12.2016 №1371, 22.02.2017 №179, 11.05.2017 №445, 17.07.2017 №710, 21.09.2017 №956, 28.12.2017 №1371, 30.08.2018г №918, 07.12.2018г №1379, 29.12.2018г № 1549, 20.02.2020 № 140, 23.03.2021 № 194, 15.10.2021 № 906, 21.21.22 № 21, 01.04.2024 № 201)</w:t>
      </w:r>
    </w:p>
    <w:p w:rsidR="00E73ABD" w:rsidRPr="00DB089A" w:rsidRDefault="00E73ABD" w:rsidP="00C35470">
      <w:pPr>
        <w:rPr>
          <w:kern w:val="2"/>
          <w:lang w:bidi="hi-IN"/>
        </w:rPr>
      </w:pPr>
    </w:p>
    <w:p w:rsidR="00E73ABD" w:rsidRPr="00DB089A" w:rsidRDefault="00E73ABD" w:rsidP="00C35470">
      <w:pPr>
        <w:jc w:val="center"/>
        <w:rPr>
          <w:kern w:val="2"/>
          <w:lang w:bidi="hi-IN"/>
        </w:rPr>
      </w:pPr>
    </w:p>
    <w:p w:rsidR="00E73ABD" w:rsidRPr="00DB089A" w:rsidRDefault="00E73ABD" w:rsidP="00C35470">
      <w:pPr>
        <w:jc w:val="center"/>
        <w:rPr>
          <w:kern w:val="2"/>
          <w:lang w:bidi="hi-IN"/>
        </w:rPr>
      </w:pPr>
    </w:p>
    <w:p w:rsidR="00E73ABD" w:rsidRPr="00DB089A" w:rsidRDefault="00E73ABD" w:rsidP="00C35470">
      <w:pPr>
        <w:jc w:val="center"/>
        <w:rPr>
          <w:kern w:val="2"/>
          <w:lang w:bidi="hi-IN"/>
        </w:rPr>
      </w:pPr>
    </w:p>
    <w:p w:rsidR="00E73ABD" w:rsidRPr="00DB089A" w:rsidRDefault="00E73ABD" w:rsidP="00C35470">
      <w:pPr>
        <w:jc w:val="center"/>
        <w:rPr>
          <w:kern w:val="2"/>
          <w:lang w:bidi="hi-IN"/>
        </w:rPr>
      </w:pPr>
    </w:p>
    <w:p w:rsidR="00E73ABD" w:rsidRPr="00DB089A" w:rsidRDefault="00E73ABD" w:rsidP="00C35470">
      <w:pPr>
        <w:jc w:val="center"/>
        <w:rPr>
          <w:kern w:val="2"/>
          <w:lang w:bidi="hi-IN"/>
        </w:rPr>
      </w:pPr>
    </w:p>
    <w:p w:rsidR="00E73ABD" w:rsidRPr="00DB089A" w:rsidRDefault="00E73ABD" w:rsidP="00C35470">
      <w:pPr>
        <w:jc w:val="center"/>
        <w:rPr>
          <w:kern w:val="2"/>
          <w:lang w:bidi="hi-IN"/>
        </w:rPr>
      </w:pPr>
    </w:p>
    <w:p w:rsidR="00E73ABD" w:rsidRPr="00DB089A" w:rsidRDefault="00E73ABD" w:rsidP="00C35470">
      <w:pPr>
        <w:jc w:val="center"/>
        <w:rPr>
          <w:kern w:val="2"/>
          <w:lang w:bidi="hi-IN"/>
        </w:rPr>
      </w:pPr>
    </w:p>
    <w:p w:rsidR="00E73ABD" w:rsidRPr="00DB089A" w:rsidRDefault="00E73ABD" w:rsidP="00C35470">
      <w:pPr>
        <w:jc w:val="center"/>
        <w:rPr>
          <w:kern w:val="2"/>
          <w:lang w:bidi="hi-IN"/>
        </w:rPr>
      </w:pPr>
      <w:r w:rsidRPr="00DB089A">
        <w:rPr>
          <w:b/>
          <w:kern w:val="2"/>
          <w:lang w:bidi="hi-IN"/>
        </w:rPr>
        <w:t>Муниципальная программа города Кирсанова Тамбовской области</w:t>
      </w:r>
    </w:p>
    <w:p w:rsidR="00E73ABD" w:rsidRPr="00DB089A" w:rsidRDefault="00E73ABD" w:rsidP="00C35470">
      <w:pPr>
        <w:jc w:val="center"/>
        <w:rPr>
          <w:kern w:val="2"/>
          <w:lang w:bidi="hi-IN"/>
        </w:rPr>
      </w:pPr>
      <w:r w:rsidRPr="00DB089A">
        <w:rPr>
          <w:b/>
          <w:kern w:val="2"/>
          <w:lang w:bidi="hi-IN"/>
        </w:rPr>
        <w:t>«Развитие культуры и туризма</w:t>
      </w:r>
      <w:r w:rsidRPr="00DB089A">
        <w:rPr>
          <w:b/>
          <w:kern w:val="2"/>
          <w:lang w:eastAsia="ru-RU" w:bidi="hi-IN"/>
        </w:rPr>
        <w:t xml:space="preserve">» </w:t>
      </w:r>
    </w:p>
    <w:p w:rsidR="00E73ABD" w:rsidRPr="00DB089A" w:rsidRDefault="00E73ABD" w:rsidP="00C35470">
      <w:pPr>
        <w:jc w:val="center"/>
        <w:rPr>
          <w:kern w:val="2"/>
          <w:lang w:bidi="hi-IN"/>
        </w:rPr>
      </w:pPr>
      <w:r w:rsidRPr="00DB089A">
        <w:rPr>
          <w:b/>
          <w:kern w:val="2"/>
          <w:lang w:bidi="hi-IN"/>
        </w:rPr>
        <w:t xml:space="preserve"> на 2014-2030 годы</w:t>
      </w:r>
    </w:p>
    <w:p w:rsidR="00E73ABD" w:rsidRPr="00DB089A" w:rsidRDefault="00E73ABD" w:rsidP="00C35470">
      <w:pPr>
        <w:widowControl w:val="0"/>
        <w:jc w:val="center"/>
        <w:rPr>
          <w:b/>
          <w:color w:val="FF0000"/>
          <w:kern w:val="2"/>
          <w:lang w:eastAsia="ru-RU" w:bidi="hi-IN"/>
        </w:rPr>
      </w:pPr>
    </w:p>
    <w:p w:rsidR="00E73ABD" w:rsidRPr="00DB089A" w:rsidRDefault="00E73ABD" w:rsidP="00C35470">
      <w:pPr>
        <w:widowControl w:val="0"/>
        <w:jc w:val="center"/>
        <w:rPr>
          <w:b/>
          <w:color w:val="FF0000"/>
          <w:kern w:val="2"/>
          <w:lang w:eastAsia="ru-RU" w:bidi="hi-IN"/>
        </w:rPr>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D07035">
      <w:pPr>
        <w:jc w:val="right"/>
      </w:pPr>
    </w:p>
    <w:p w:rsidR="00E73ABD" w:rsidRPr="00DB089A" w:rsidRDefault="00E73ABD" w:rsidP="0078032E">
      <w:pPr>
        <w:widowControl w:val="0"/>
        <w:contextualSpacing/>
        <w:jc w:val="center"/>
        <w:rPr>
          <w:kern w:val="2"/>
          <w:lang w:bidi="hi-IN"/>
        </w:rPr>
      </w:pPr>
      <w:r w:rsidRPr="00DB089A">
        <w:rPr>
          <w:b/>
          <w:kern w:val="2"/>
          <w:lang w:bidi="hi-IN"/>
        </w:rPr>
        <w:t>Паспорт</w:t>
      </w:r>
    </w:p>
    <w:p w:rsidR="00E73ABD" w:rsidRPr="00DB089A" w:rsidRDefault="00E73ABD" w:rsidP="0078032E">
      <w:pPr>
        <w:widowControl w:val="0"/>
        <w:contextualSpacing/>
        <w:jc w:val="center"/>
        <w:rPr>
          <w:kern w:val="2"/>
          <w:lang w:bidi="hi-IN"/>
        </w:rPr>
      </w:pPr>
      <w:r w:rsidRPr="00DB089A">
        <w:rPr>
          <w:b/>
          <w:kern w:val="2"/>
          <w:lang w:bidi="hi-IN"/>
        </w:rPr>
        <w:t>муниципальной программы города Кирсанова Тамбовской области</w:t>
      </w:r>
    </w:p>
    <w:p w:rsidR="00E73ABD" w:rsidRPr="00DB089A" w:rsidRDefault="00E73ABD" w:rsidP="0078032E">
      <w:pPr>
        <w:contextualSpacing/>
        <w:jc w:val="center"/>
        <w:rPr>
          <w:kern w:val="2"/>
          <w:lang w:bidi="hi-IN"/>
        </w:rPr>
      </w:pPr>
      <w:r w:rsidRPr="00DB089A">
        <w:rPr>
          <w:b/>
          <w:kern w:val="2"/>
          <w:lang w:bidi="hi-IN"/>
        </w:rPr>
        <w:t>«Развитие культуры и туризма</w:t>
      </w:r>
      <w:r w:rsidRPr="00DB089A">
        <w:rPr>
          <w:b/>
          <w:kern w:val="2"/>
          <w:lang w:eastAsia="ru-RU" w:bidi="hi-IN"/>
        </w:rPr>
        <w:t xml:space="preserve">» </w:t>
      </w:r>
    </w:p>
    <w:p w:rsidR="00E73ABD" w:rsidRPr="00DB089A" w:rsidRDefault="00E73ABD" w:rsidP="0078032E">
      <w:pPr>
        <w:contextualSpacing/>
        <w:jc w:val="center"/>
        <w:rPr>
          <w:kern w:val="2"/>
          <w:lang w:bidi="hi-IN"/>
        </w:rPr>
      </w:pPr>
      <w:r w:rsidRPr="00DB089A">
        <w:rPr>
          <w:b/>
          <w:kern w:val="2"/>
          <w:lang w:bidi="hi-IN"/>
        </w:rPr>
        <w:t xml:space="preserve"> на 2014-2030 годы</w:t>
      </w:r>
    </w:p>
    <w:p w:rsidR="00E73ABD" w:rsidRPr="00DB089A" w:rsidRDefault="00E73ABD" w:rsidP="0078032E">
      <w:pPr>
        <w:widowControl w:val="0"/>
        <w:jc w:val="center"/>
        <w:rPr>
          <w:b/>
          <w:color w:val="FF0000"/>
          <w:kern w:val="2"/>
          <w:lang w:eastAsia="ru-RU" w:bidi="hi-IN"/>
        </w:rPr>
      </w:pPr>
    </w:p>
    <w:tbl>
      <w:tblPr>
        <w:tblW w:w="0" w:type="auto"/>
        <w:tblInd w:w="34" w:type="dxa"/>
        <w:tblLayout w:type="fixed"/>
        <w:tblCellMar>
          <w:left w:w="65" w:type="dxa"/>
          <w:right w:w="75" w:type="dxa"/>
        </w:tblCellMar>
        <w:tblLook w:val="0000"/>
      </w:tblPr>
      <w:tblGrid>
        <w:gridCol w:w="2725"/>
        <w:gridCol w:w="6894"/>
      </w:tblGrid>
      <w:tr w:rsidR="00E73ABD" w:rsidRPr="00DB089A" w:rsidTr="00536FF7">
        <w:trPr>
          <w:trHeight w:val="400"/>
        </w:trPr>
        <w:tc>
          <w:tcPr>
            <w:tcW w:w="2725"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autoSpaceDE w:val="0"/>
              <w:snapToGrid w:val="0"/>
              <w:rPr>
                <w:kern w:val="2"/>
              </w:rPr>
            </w:pPr>
            <w:r w:rsidRPr="00DB089A">
              <w:rPr>
                <w:kern w:val="2"/>
              </w:rPr>
              <w:t xml:space="preserve">Ответственный исполнитель подпрограммы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widowControl w:val="0"/>
              <w:autoSpaceDE w:val="0"/>
              <w:snapToGrid w:val="0"/>
              <w:jc w:val="both"/>
              <w:rPr>
                <w:kern w:val="2"/>
              </w:rPr>
            </w:pPr>
            <w:r w:rsidRPr="00DB089A">
              <w:rPr>
                <w:kern w:val="2"/>
              </w:rPr>
              <w:t>Отдел по культуре администрации города</w:t>
            </w:r>
          </w:p>
        </w:tc>
      </w:tr>
      <w:tr w:rsidR="00E73ABD" w:rsidRPr="00DB089A" w:rsidTr="00536FF7">
        <w:tc>
          <w:tcPr>
            <w:tcW w:w="2725"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autoSpaceDE w:val="0"/>
              <w:snapToGrid w:val="0"/>
              <w:rPr>
                <w:kern w:val="2"/>
              </w:rPr>
            </w:pPr>
            <w:r w:rsidRPr="00DB089A">
              <w:rPr>
                <w:kern w:val="2"/>
              </w:rPr>
              <w:t>Соисполнители  подпрограммы</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widowControl w:val="0"/>
              <w:autoSpaceDE w:val="0"/>
              <w:snapToGrid w:val="0"/>
              <w:rPr>
                <w:kern w:val="2"/>
              </w:rPr>
            </w:pPr>
            <w:r w:rsidRPr="00DB089A">
              <w:rPr>
                <w:kern w:val="2"/>
              </w:rPr>
              <w:t>Отдел по  туризму, молодежной политике и патриотическому воспитанию администрацию города,   отдел по развитию физической культуры и  спорта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w:t>
            </w:r>
            <w:r w:rsidRPr="00DB089A">
              <w:rPr>
                <w:kern w:val="2"/>
                <w:highlight w:val="white"/>
              </w:rPr>
              <w:t>рхивный отдел администрации города</w:t>
            </w:r>
            <w:r w:rsidRPr="00DB089A">
              <w:rPr>
                <w:kern w:val="2"/>
              </w:rPr>
              <w:t xml:space="preserve"> .</w:t>
            </w:r>
          </w:p>
        </w:tc>
      </w:tr>
      <w:tr w:rsidR="00E73ABD" w:rsidRPr="00DB089A" w:rsidTr="00536FF7">
        <w:trPr>
          <w:trHeight w:val="2387"/>
        </w:trPr>
        <w:tc>
          <w:tcPr>
            <w:tcW w:w="2725" w:type="dxa"/>
            <w:tcBorders>
              <w:left w:val="single" w:sz="4" w:space="0" w:color="000001"/>
              <w:bottom w:val="single" w:sz="4" w:space="0" w:color="000001"/>
            </w:tcBorders>
            <w:shd w:val="clear" w:color="auto" w:fill="FFFFFF"/>
          </w:tcPr>
          <w:p w:rsidR="00E73ABD" w:rsidRPr="00DB089A" w:rsidRDefault="00E73ABD" w:rsidP="00536FF7">
            <w:pPr>
              <w:widowControl w:val="0"/>
              <w:snapToGrid w:val="0"/>
              <w:rPr>
                <w:kern w:val="2"/>
                <w:lang w:bidi="hi-IN"/>
              </w:rPr>
            </w:pPr>
            <w:r w:rsidRPr="00DB089A">
              <w:rPr>
                <w:kern w:val="2"/>
                <w:lang w:bidi="hi-IN"/>
              </w:rPr>
              <w:t xml:space="preserve">Подпрограммы программы                </w:t>
            </w:r>
          </w:p>
        </w:tc>
        <w:tc>
          <w:tcPr>
            <w:tcW w:w="6894" w:type="dxa"/>
            <w:tcBorders>
              <w:left w:val="single" w:sz="4" w:space="0" w:color="000001"/>
              <w:bottom w:val="single" w:sz="4" w:space="0" w:color="000001"/>
              <w:right w:val="single" w:sz="4" w:space="0" w:color="000001"/>
            </w:tcBorders>
            <w:shd w:val="clear" w:color="auto" w:fill="FFFFFF"/>
          </w:tcPr>
          <w:p w:rsidR="00E73ABD" w:rsidRPr="00DB089A" w:rsidRDefault="00E73ABD" w:rsidP="00536FF7">
            <w:pPr>
              <w:widowControl w:val="0"/>
              <w:autoSpaceDE w:val="0"/>
              <w:snapToGrid w:val="0"/>
              <w:jc w:val="both"/>
              <w:rPr>
                <w:kern w:val="2"/>
                <w:lang w:bidi="hi-IN"/>
              </w:rPr>
            </w:pPr>
            <w:r w:rsidRPr="00DB089A">
              <w:rPr>
                <w:kern w:val="2"/>
                <w:highlight w:val="white"/>
                <w:lang w:bidi="hi-IN"/>
              </w:rPr>
              <w:t xml:space="preserve">Подпрограмма 1 «Культура» </w:t>
            </w:r>
            <w:r w:rsidRPr="00DB089A">
              <w:rPr>
                <w:lang w:val="en-US"/>
              </w:rPr>
              <w:t>I</w:t>
            </w:r>
            <w:r w:rsidRPr="00DB089A">
              <w:t xml:space="preserve"> этап на 2014-2022 годы</w:t>
            </w:r>
            <w:r w:rsidRPr="00DB089A">
              <w:rPr>
                <w:kern w:val="2"/>
                <w:lang w:bidi="hi-IN"/>
              </w:rPr>
              <w:t>;</w:t>
            </w:r>
          </w:p>
          <w:p w:rsidR="00E73ABD" w:rsidRPr="00DB089A" w:rsidRDefault="00E73ABD" w:rsidP="00674501">
            <w:pPr>
              <w:widowControl w:val="0"/>
              <w:autoSpaceDE w:val="0"/>
              <w:snapToGrid w:val="0"/>
              <w:jc w:val="both"/>
              <w:rPr>
                <w:kern w:val="2"/>
                <w:lang w:bidi="hi-IN"/>
              </w:rPr>
            </w:pPr>
            <w:r w:rsidRPr="00DB089A">
              <w:rPr>
                <w:kern w:val="2"/>
                <w:highlight w:val="white"/>
                <w:lang w:bidi="hi-IN"/>
              </w:rPr>
              <w:t xml:space="preserve">Подпрограмма 1 «Культура» </w:t>
            </w:r>
            <w:r w:rsidRPr="00DB089A">
              <w:rPr>
                <w:lang w:val="en-US"/>
              </w:rPr>
              <w:t>II</w:t>
            </w:r>
            <w:r w:rsidRPr="00DB089A">
              <w:t xml:space="preserve"> этап на 203-2030 годы</w:t>
            </w:r>
            <w:r w:rsidRPr="00DB089A">
              <w:rPr>
                <w:kern w:val="2"/>
                <w:lang w:bidi="hi-IN"/>
              </w:rPr>
              <w:t>;</w:t>
            </w:r>
          </w:p>
          <w:p w:rsidR="00E73ABD" w:rsidRPr="00DB089A" w:rsidRDefault="00E73ABD" w:rsidP="00674501">
            <w:pPr>
              <w:widowControl w:val="0"/>
              <w:autoSpaceDE w:val="0"/>
              <w:snapToGrid w:val="0"/>
              <w:jc w:val="both"/>
              <w:rPr>
                <w:kern w:val="2"/>
                <w:lang w:bidi="hi-IN"/>
              </w:rPr>
            </w:pPr>
            <w:r w:rsidRPr="00DB089A">
              <w:rPr>
                <w:kern w:val="2"/>
                <w:highlight w:val="white"/>
                <w:lang w:bidi="hi-IN"/>
              </w:rPr>
              <w:t>Подпрограмма2 «Наследие»</w:t>
            </w:r>
            <w:r w:rsidRPr="00DB089A">
              <w:rPr>
                <w:lang w:val="en-US"/>
              </w:rPr>
              <w:t>I</w:t>
            </w:r>
            <w:r w:rsidRPr="00DB089A">
              <w:t xml:space="preserve"> этап на 2014-2022 годы</w:t>
            </w:r>
            <w:r w:rsidRPr="00DB089A">
              <w:rPr>
                <w:kern w:val="2"/>
                <w:lang w:bidi="hi-IN"/>
              </w:rPr>
              <w:t>;</w:t>
            </w:r>
          </w:p>
          <w:p w:rsidR="00E73ABD" w:rsidRPr="00DB089A" w:rsidRDefault="00E73ABD" w:rsidP="00674501">
            <w:pPr>
              <w:widowControl w:val="0"/>
              <w:autoSpaceDE w:val="0"/>
              <w:snapToGrid w:val="0"/>
              <w:jc w:val="both"/>
              <w:rPr>
                <w:kern w:val="2"/>
                <w:lang w:bidi="hi-IN"/>
              </w:rPr>
            </w:pPr>
            <w:r w:rsidRPr="00DB089A">
              <w:rPr>
                <w:kern w:val="2"/>
                <w:highlight w:val="white"/>
                <w:lang w:bidi="hi-IN"/>
              </w:rPr>
              <w:t xml:space="preserve">Подпрограмма 2 «Наследие»  </w:t>
            </w:r>
            <w:r w:rsidRPr="00DB089A">
              <w:rPr>
                <w:lang w:val="en-US"/>
              </w:rPr>
              <w:t>II</w:t>
            </w:r>
            <w:r w:rsidRPr="00DB089A">
              <w:t xml:space="preserve"> этап на 203-2030 годы</w:t>
            </w:r>
            <w:r w:rsidRPr="00DB089A">
              <w:rPr>
                <w:kern w:val="2"/>
                <w:lang w:bidi="hi-IN"/>
              </w:rPr>
              <w:t>;</w:t>
            </w:r>
          </w:p>
          <w:p w:rsidR="00E73ABD" w:rsidRPr="00DB089A" w:rsidRDefault="00E73ABD" w:rsidP="00536FF7">
            <w:pPr>
              <w:widowControl w:val="0"/>
              <w:autoSpaceDE w:val="0"/>
              <w:snapToGrid w:val="0"/>
              <w:jc w:val="both"/>
              <w:rPr>
                <w:kern w:val="2"/>
                <w:highlight w:val="white"/>
                <w:lang w:bidi="hi-IN"/>
              </w:rPr>
            </w:pPr>
            <w:r w:rsidRPr="00DB089A">
              <w:rPr>
                <w:kern w:val="2"/>
                <w:highlight w:val="white"/>
                <w:lang w:bidi="hi-IN"/>
              </w:rPr>
              <w:t xml:space="preserve">Подпрограмма 3 «Организация и проведение городских общественно значимых массовых мероприятий» </w:t>
            </w:r>
            <w:r w:rsidRPr="00DB089A">
              <w:rPr>
                <w:lang w:val="en-US"/>
              </w:rPr>
              <w:t>I</w:t>
            </w:r>
            <w:r w:rsidRPr="00DB089A">
              <w:t xml:space="preserve"> этап на 2014-2022 годы;</w:t>
            </w:r>
          </w:p>
          <w:p w:rsidR="00E73ABD" w:rsidRPr="00DB089A" w:rsidRDefault="00E73ABD" w:rsidP="00536FF7">
            <w:pPr>
              <w:widowControl w:val="0"/>
              <w:autoSpaceDE w:val="0"/>
              <w:snapToGrid w:val="0"/>
              <w:jc w:val="both"/>
              <w:rPr>
                <w:kern w:val="2"/>
                <w:highlight w:val="white"/>
                <w:lang w:bidi="hi-IN"/>
              </w:rPr>
            </w:pPr>
            <w:r w:rsidRPr="00DB089A">
              <w:rPr>
                <w:kern w:val="2"/>
                <w:highlight w:val="white"/>
                <w:lang w:bidi="hi-IN"/>
              </w:rPr>
              <w:t xml:space="preserve">Подпрограмма 3 «Организация и проведение городских общественно значимых массовых мероприятий»   </w:t>
            </w:r>
            <w:r w:rsidRPr="00DB089A">
              <w:rPr>
                <w:lang w:val="en-US"/>
              </w:rPr>
              <w:t>II</w:t>
            </w:r>
            <w:r w:rsidRPr="00DB089A">
              <w:t xml:space="preserve"> этап на 203-2030 годы;</w:t>
            </w:r>
          </w:p>
          <w:p w:rsidR="00E73ABD" w:rsidRPr="00DB089A" w:rsidRDefault="00E73ABD" w:rsidP="00536FF7">
            <w:pPr>
              <w:widowControl w:val="0"/>
              <w:autoSpaceDE w:val="0"/>
              <w:snapToGrid w:val="0"/>
              <w:jc w:val="both"/>
            </w:pPr>
            <w:bookmarkStart w:id="6" w:name="_Hlk126747839"/>
            <w:r w:rsidRPr="00DB089A">
              <w:rPr>
                <w:kern w:val="2"/>
                <w:highlight w:val="white"/>
                <w:lang w:bidi="hi-IN"/>
              </w:rPr>
              <w:t xml:space="preserve">Подпрограмма 4 «Развитие туризма» </w:t>
            </w:r>
            <w:r w:rsidRPr="00DB089A">
              <w:rPr>
                <w:lang w:val="en-US"/>
              </w:rPr>
              <w:t>I</w:t>
            </w:r>
            <w:r w:rsidRPr="00DB089A">
              <w:t xml:space="preserve"> этап на 2014-2022 годы;</w:t>
            </w:r>
          </w:p>
          <w:p w:rsidR="00E73ABD" w:rsidRPr="00DB089A" w:rsidRDefault="00E73ABD" w:rsidP="00536FF7">
            <w:pPr>
              <w:widowControl w:val="0"/>
              <w:autoSpaceDE w:val="0"/>
              <w:snapToGrid w:val="0"/>
              <w:jc w:val="both"/>
              <w:rPr>
                <w:kern w:val="2"/>
                <w:lang w:bidi="hi-IN"/>
              </w:rPr>
            </w:pPr>
            <w:r w:rsidRPr="00DB089A">
              <w:rPr>
                <w:kern w:val="2"/>
                <w:highlight w:val="white"/>
                <w:lang w:bidi="hi-IN"/>
              </w:rPr>
              <w:t xml:space="preserve">Подпрограмма 4 «Развитие туризма» </w:t>
            </w:r>
            <w:r w:rsidRPr="00DB089A">
              <w:rPr>
                <w:lang w:val="en-US"/>
              </w:rPr>
              <w:t>II</w:t>
            </w:r>
            <w:r w:rsidRPr="00DB089A">
              <w:t xml:space="preserve"> этап на 2023-2030 годы;</w:t>
            </w:r>
            <w:r w:rsidRPr="00DB089A">
              <w:rPr>
                <w:kern w:val="2"/>
                <w:lang w:bidi="hi-IN"/>
              </w:rPr>
              <w:t xml:space="preserve">Подпрограмма5 «Обеспечение условий реализации Мунпрограммы» </w:t>
            </w:r>
            <w:r w:rsidRPr="00DB089A">
              <w:rPr>
                <w:lang w:val="en-US"/>
              </w:rPr>
              <w:t>I</w:t>
            </w:r>
            <w:r w:rsidRPr="00DB089A">
              <w:t xml:space="preserve"> этап на 2014-2022 годы;</w:t>
            </w:r>
          </w:p>
          <w:p w:rsidR="00E73ABD" w:rsidRPr="00DB089A" w:rsidRDefault="00E73ABD" w:rsidP="0072429C">
            <w:pPr>
              <w:widowControl w:val="0"/>
              <w:autoSpaceDE w:val="0"/>
              <w:snapToGrid w:val="0"/>
              <w:jc w:val="both"/>
              <w:rPr>
                <w:kern w:val="2"/>
                <w:lang w:bidi="hi-IN"/>
              </w:rPr>
            </w:pPr>
            <w:r w:rsidRPr="00DB089A">
              <w:rPr>
                <w:kern w:val="2"/>
                <w:lang w:bidi="hi-IN"/>
              </w:rPr>
              <w:t>Подпрограмма5 «Обеспечение условий реализации Мунпрограммы»</w:t>
            </w:r>
            <w:r w:rsidRPr="00DB089A">
              <w:rPr>
                <w:lang w:val="en-US"/>
              </w:rPr>
              <w:t>II</w:t>
            </w:r>
            <w:r w:rsidRPr="00DB089A">
              <w:t xml:space="preserve"> этап на 2023-2030 годы;</w:t>
            </w:r>
          </w:p>
          <w:p w:rsidR="00E73ABD" w:rsidRPr="00DB089A" w:rsidRDefault="00E73ABD" w:rsidP="00536FF7">
            <w:pPr>
              <w:widowControl w:val="0"/>
              <w:autoSpaceDE w:val="0"/>
              <w:snapToGrid w:val="0"/>
              <w:jc w:val="both"/>
              <w:rPr>
                <w:kern w:val="2"/>
                <w:lang w:bidi="hi-IN"/>
              </w:rPr>
            </w:pPr>
            <w:r w:rsidRPr="00DB089A">
              <w:rPr>
                <w:kern w:val="2"/>
                <w:lang w:bidi="hi-IN"/>
              </w:rPr>
              <w:t xml:space="preserve">Подпрограмма 6 «Искусство» </w:t>
            </w:r>
            <w:r w:rsidRPr="00DB089A">
              <w:rPr>
                <w:lang w:val="en-US"/>
              </w:rPr>
              <w:t>I</w:t>
            </w:r>
            <w:r w:rsidRPr="00DB089A">
              <w:t xml:space="preserve"> этап на 2014-2022 годы</w:t>
            </w:r>
            <w:r w:rsidRPr="00DB089A">
              <w:rPr>
                <w:kern w:val="2"/>
                <w:lang w:bidi="hi-IN"/>
              </w:rPr>
              <w:t>;</w:t>
            </w:r>
          </w:p>
          <w:p w:rsidR="00E73ABD" w:rsidRPr="00DB089A" w:rsidRDefault="00E73ABD" w:rsidP="009D43A2">
            <w:pPr>
              <w:widowControl w:val="0"/>
              <w:autoSpaceDE w:val="0"/>
              <w:snapToGrid w:val="0"/>
              <w:jc w:val="both"/>
              <w:rPr>
                <w:kern w:val="2"/>
                <w:lang w:bidi="hi-IN"/>
              </w:rPr>
            </w:pPr>
            <w:r w:rsidRPr="00DB089A">
              <w:rPr>
                <w:kern w:val="2"/>
                <w:lang w:bidi="hi-IN"/>
              </w:rPr>
              <w:t xml:space="preserve">Подпрограмма 6 «Искусство» </w:t>
            </w:r>
            <w:r w:rsidRPr="00DB089A">
              <w:rPr>
                <w:lang w:val="en-US"/>
              </w:rPr>
              <w:t>II</w:t>
            </w:r>
            <w:r w:rsidRPr="00DB089A">
              <w:t xml:space="preserve"> этап на 2023-2030 годы.</w:t>
            </w:r>
          </w:p>
          <w:bookmarkEnd w:id="6"/>
          <w:p w:rsidR="00E73ABD" w:rsidRPr="00DB089A" w:rsidRDefault="00E73ABD" w:rsidP="00536FF7">
            <w:pPr>
              <w:widowControl w:val="0"/>
              <w:autoSpaceDE w:val="0"/>
              <w:snapToGrid w:val="0"/>
              <w:jc w:val="both"/>
              <w:rPr>
                <w:kern w:val="2"/>
                <w:lang w:bidi="hi-IN"/>
              </w:rPr>
            </w:pPr>
          </w:p>
        </w:tc>
      </w:tr>
      <w:tr w:rsidR="00E73ABD" w:rsidRPr="00DB089A" w:rsidTr="00536FF7">
        <w:tc>
          <w:tcPr>
            <w:tcW w:w="2725"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autoSpaceDE w:val="0"/>
              <w:snapToGrid w:val="0"/>
              <w:rPr>
                <w:kern w:val="2"/>
              </w:rPr>
            </w:pPr>
            <w:r w:rsidRPr="00DB089A">
              <w:rPr>
                <w:kern w:val="2"/>
              </w:rPr>
              <w:t xml:space="preserve">Цель подпрограммы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jc w:val="both"/>
              <w:rPr>
                <w:kern w:val="2"/>
              </w:rPr>
            </w:pPr>
            <w:r w:rsidRPr="00DB089A">
              <w:rPr>
                <w:kern w:val="2"/>
              </w:rPr>
              <w:t>Реализация стратегической роли культуры как духовно-нравственного основания развития личности и общества через сохранение, эффективное использование и пополнение культурного потенциала города, устойчивое развитие   туристско-рекреационной отрасли в качестве одной из приоритетных отраслей экономики.</w:t>
            </w:r>
          </w:p>
        </w:tc>
      </w:tr>
      <w:tr w:rsidR="00E73ABD" w:rsidRPr="00DB089A" w:rsidTr="00536FF7">
        <w:tc>
          <w:tcPr>
            <w:tcW w:w="2725"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autoSpaceDE w:val="0"/>
              <w:snapToGrid w:val="0"/>
              <w:rPr>
                <w:kern w:val="2"/>
              </w:rPr>
            </w:pPr>
            <w:r w:rsidRPr="00DB089A">
              <w:rPr>
                <w:kern w:val="2"/>
              </w:rPr>
              <w:t>Задачи  программы</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jc w:val="both"/>
              <w:rPr>
                <w:kern w:val="2"/>
              </w:rPr>
            </w:pPr>
            <w:r w:rsidRPr="00DB089A">
              <w:rPr>
                <w:kern w:val="2"/>
              </w:rPr>
              <w:t>Сохранение, пополнение и использование культурного и исторического наследия города;</w:t>
            </w:r>
          </w:p>
          <w:p w:rsidR="00E73ABD" w:rsidRPr="00DB089A" w:rsidRDefault="00E73ABD" w:rsidP="00536FF7">
            <w:pPr>
              <w:jc w:val="both"/>
              <w:rPr>
                <w:kern w:val="2"/>
              </w:rPr>
            </w:pPr>
            <w:r w:rsidRPr="00DB089A">
              <w:rPr>
                <w:kern w:val="2"/>
              </w:rPr>
              <w:t xml:space="preserve">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rsidR="00E73ABD" w:rsidRPr="00DB089A" w:rsidRDefault="00E73ABD" w:rsidP="00536FF7">
            <w:pPr>
              <w:jc w:val="both"/>
              <w:rPr>
                <w:kern w:val="2"/>
              </w:rPr>
            </w:pPr>
            <w:r w:rsidRPr="00DB089A">
              <w:rPr>
                <w:kern w:val="2"/>
              </w:rPr>
              <w:t xml:space="preserve"> создание благоприятных условий для устойчивого развития сферы культуры города;</w:t>
            </w:r>
          </w:p>
          <w:p w:rsidR="00E73ABD" w:rsidRPr="00DB089A" w:rsidRDefault="00E73ABD" w:rsidP="00536FF7">
            <w:pPr>
              <w:jc w:val="both"/>
              <w:rPr>
                <w:kern w:val="2"/>
              </w:rPr>
            </w:pPr>
            <w:r w:rsidRPr="00DB089A">
              <w:rPr>
                <w:kern w:val="2"/>
              </w:rPr>
              <w:t xml:space="preserve"> организация и проведение массовых мероприятий, конкурсов, фестивалей, смотров, выставок; формирование привлекательного туристского имиджа города, </w:t>
            </w:r>
          </w:p>
          <w:p w:rsidR="00E73ABD" w:rsidRPr="00DB089A" w:rsidRDefault="00E73ABD" w:rsidP="00536FF7">
            <w:pPr>
              <w:jc w:val="both"/>
              <w:rPr>
                <w:kern w:val="2"/>
              </w:rPr>
            </w:pPr>
            <w:r w:rsidRPr="00DB089A">
              <w:rPr>
                <w:kern w:val="2"/>
              </w:rPr>
              <w:t>создание благоприятных условий для устойчивого развития туризма.</w:t>
            </w:r>
          </w:p>
          <w:p w:rsidR="00E73ABD" w:rsidRPr="00DB089A" w:rsidRDefault="00E73ABD" w:rsidP="00536FF7">
            <w:pPr>
              <w:widowControl w:val="0"/>
              <w:autoSpaceDE w:val="0"/>
              <w:rPr>
                <w:kern w:val="2"/>
              </w:rPr>
            </w:pPr>
          </w:p>
        </w:tc>
      </w:tr>
      <w:tr w:rsidR="00E73ABD" w:rsidRPr="00DB089A" w:rsidTr="00536FF7">
        <w:trPr>
          <w:trHeight w:val="600"/>
        </w:trPr>
        <w:tc>
          <w:tcPr>
            <w:tcW w:w="2725"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autoSpaceDE w:val="0"/>
              <w:snapToGrid w:val="0"/>
              <w:rPr>
                <w:kern w:val="2"/>
              </w:rPr>
            </w:pPr>
            <w:r w:rsidRPr="00DB089A">
              <w:rPr>
                <w:kern w:val="2"/>
              </w:rPr>
              <w:t xml:space="preserve">Целевые индикаторы и </w:t>
            </w:r>
          </w:p>
          <w:p w:rsidR="00E73ABD" w:rsidRPr="00DB089A" w:rsidRDefault="00E73ABD" w:rsidP="00536FF7">
            <w:pPr>
              <w:widowControl w:val="0"/>
              <w:autoSpaceDE w:val="0"/>
              <w:rPr>
                <w:kern w:val="2"/>
              </w:rPr>
            </w:pPr>
            <w:r w:rsidRPr="00DB089A">
              <w:rPr>
                <w:kern w:val="2"/>
              </w:rPr>
              <w:t xml:space="preserve">показатели программы, </w:t>
            </w:r>
            <w:r w:rsidRPr="00DB089A">
              <w:rPr>
                <w:kern w:val="2"/>
              </w:rPr>
              <w:br/>
              <w:t xml:space="preserve">и их значения на последний год реализации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jc w:val="both"/>
              <w:rPr>
                <w:kern w:val="2"/>
              </w:rPr>
            </w:pPr>
            <w:r w:rsidRPr="00DB089A">
              <w:rPr>
                <w:kern w:val="2"/>
              </w:rPr>
              <w:t>1. Увеличение количества посещений концертов, спектаклей, гастролей, других культурно-досуговых мероприятий на 1000 жителей (8300).</w:t>
            </w:r>
          </w:p>
          <w:p w:rsidR="00E73ABD" w:rsidRPr="00DB089A" w:rsidRDefault="00E73ABD" w:rsidP="00536FF7">
            <w:pPr>
              <w:jc w:val="both"/>
              <w:rPr>
                <w:kern w:val="2"/>
              </w:rPr>
            </w:pPr>
            <w:r w:rsidRPr="00DB089A">
              <w:rPr>
                <w:kern w:val="2"/>
              </w:rPr>
              <w:t>2. Прирост количества мероприятий, проводимых учреждениями культуры и искусства (10%).</w:t>
            </w:r>
          </w:p>
          <w:p w:rsidR="00E73ABD" w:rsidRPr="00DB089A" w:rsidRDefault="00E73ABD" w:rsidP="00536FF7">
            <w:pPr>
              <w:jc w:val="both"/>
              <w:rPr>
                <w:kern w:val="2"/>
              </w:rPr>
            </w:pPr>
            <w:r w:rsidRPr="00DB089A">
              <w:rPr>
                <w:kern w:val="2"/>
              </w:rPr>
              <w:t>3.Повышение уровня удовлетворенности жителей города качеством предоставленных муниципальных услуг в сфере культуры (95%).</w:t>
            </w:r>
          </w:p>
          <w:p w:rsidR="00E73ABD" w:rsidRPr="00DB089A" w:rsidRDefault="00E73ABD" w:rsidP="00536FF7">
            <w:pPr>
              <w:jc w:val="both"/>
              <w:rPr>
                <w:kern w:val="2"/>
              </w:rPr>
            </w:pPr>
            <w:r w:rsidRPr="00DB089A">
              <w:rPr>
                <w:kern w:val="2"/>
              </w:rPr>
              <w:t>4. Увеличение количества зрителей и участников культурно-досуговых мероприятий (141500).</w:t>
            </w:r>
          </w:p>
          <w:p w:rsidR="00E73ABD" w:rsidRPr="00DB089A" w:rsidRDefault="00E73ABD" w:rsidP="00536FF7">
            <w:pPr>
              <w:jc w:val="both"/>
              <w:rPr>
                <w:kern w:val="2"/>
              </w:rPr>
            </w:pPr>
            <w:r w:rsidRPr="00DB089A">
              <w:rPr>
                <w:kern w:val="2"/>
              </w:rPr>
              <w:t>5. Прирост доли участников – культурно-досуговых мероприятий, любительских объединений и клубов по интересам (72,5%).</w:t>
            </w:r>
          </w:p>
          <w:p w:rsidR="00E73ABD" w:rsidRPr="00DB089A" w:rsidRDefault="00E73ABD" w:rsidP="00536FF7">
            <w:pPr>
              <w:jc w:val="both"/>
              <w:rPr>
                <w:kern w:val="2"/>
              </w:rPr>
            </w:pPr>
            <w:r w:rsidRPr="00DB089A">
              <w:rPr>
                <w:kern w:val="2"/>
              </w:rPr>
              <w:t>6. Увеличение удельного веса населения, участвующего в платных культурно-досуговых мероприятиях (223 %).</w:t>
            </w:r>
          </w:p>
          <w:p w:rsidR="00E73ABD" w:rsidRPr="00DB089A" w:rsidRDefault="00E73ABD" w:rsidP="00536FF7">
            <w:pPr>
              <w:jc w:val="both"/>
              <w:rPr>
                <w:kern w:val="2"/>
              </w:rPr>
            </w:pPr>
            <w:r w:rsidRPr="00DB089A">
              <w:rPr>
                <w:kern w:val="2"/>
              </w:rPr>
              <w:t>7. Охват детей 7-15 лет дополнительным художественным образованием (26 %).</w:t>
            </w:r>
          </w:p>
          <w:p w:rsidR="00E73ABD" w:rsidRPr="00DB089A" w:rsidRDefault="00E73ABD" w:rsidP="00536FF7">
            <w:pPr>
              <w:jc w:val="both"/>
              <w:rPr>
                <w:kern w:val="2"/>
              </w:rPr>
            </w:pPr>
            <w:r w:rsidRPr="00DB089A">
              <w:rPr>
                <w:kern w:val="2"/>
              </w:rPr>
              <w:t>8. Увеличение количества лауреатов и дипломантов фестивалей и конкурсов (международных, межрегиональных, областных, межмуниципальных (до 40ч.)</w:t>
            </w:r>
          </w:p>
          <w:p w:rsidR="00E73ABD" w:rsidRPr="00DB089A" w:rsidRDefault="00E73ABD" w:rsidP="00536FF7">
            <w:pPr>
              <w:jc w:val="both"/>
              <w:rPr>
                <w:kern w:val="2"/>
              </w:rPr>
            </w:pPr>
            <w:r w:rsidRPr="00DB089A">
              <w:rPr>
                <w:kern w:val="2"/>
              </w:rPr>
              <w:t>9.Увеличение количества пользователей услугами «Кирсановской городской библиотеки» (2700 ч.)</w:t>
            </w:r>
          </w:p>
          <w:p w:rsidR="00E73ABD" w:rsidRPr="00DB089A" w:rsidRDefault="00E73ABD" w:rsidP="00536FF7">
            <w:pPr>
              <w:jc w:val="both"/>
              <w:rPr>
                <w:kern w:val="2"/>
              </w:rPr>
            </w:pPr>
            <w:r w:rsidRPr="00DB089A">
              <w:rPr>
                <w:kern w:val="2"/>
              </w:rPr>
              <w:t>10. Увеличение книгообеспеченности  на 1 пользователя «Кирсановской городской библиотеки» (19,5 экз.)</w:t>
            </w:r>
          </w:p>
          <w:p w:rsidR="00E73ABD" w:rsidRPr="00DB089A" w:rsidRDefault="00E73ABD" w:rsidP="00536FF7">
            <w:pPr>
              <w:jc w:val="both"/>
              <w:rPr>
                <w:kern w:val="2"/>
              </w:rPr>
            </w:pPr>
            <w:r w:rsidRPr="00DB089A">
              <w:rPr>
                <w:kern w:val="2"/>
              </w:rPr>
              <w:t>11. Увеличение книжного фонда Кирсановской городской библиотеки» (49,1%)</w:t>
            </w:r>
          </w:p>
          <w:p w:rsidR="00E73ABD" w:rsidRPr="00DB089A" w:rsidRDefault="00E73ABD" w:rsidP="00536FF7">
            <w:pPr>
              <w:jc w:val="both"/>
              <w:rPr>
                <w:kern w:val="2"/>
              </w:rPr>
            </w:pPr>
            <w:r w:rsidRPr="00DB089A">
              <w:rPr>
                <w:kern w:val="2"/>
              </w:rPr>
              <w:t>12.Увеличение доли электронного каталога «Кирсановской городской библиотеки» (86,6%).</w:t>
            </w:r>
          </w:p>
          <w:p w:rsidR="00E73ABD" w:rsidRPr="00DB089A" w:rsidRDefault="00E73ABD" w:rsidP="00536FF7">
            <w:pPr>
              <w:jc w:val="both"/>
              <w:rPr>
                <w:kern w:val="2"/>
              </w:rPr>
            </w:pPr>
            <w:r w:rsidRPr="00DB089A">
              <w:rPr>
                <w:kern w:val="2"/>
              </w:rPr>
              <w:t>13.Увеличение доли выставленных музейных экспонатов «Кирсановского краеведческого музея» (13,5%)</w:t>
            </w:r>
          </w:p>
          <w:p w:rsidR="00E73ABD" w:rsidRPr="00DB089A" w:rsidRDefault="00E73ABD" w:rsidP="00536FF7">
            <w:pPr>
              <w:jc w:val="both"/>
              <w:rPr>
                <w:kern w:val="2"/>
              </w:rPr>
            </w:pPr>
            <w:r w:rsidRPr="00DB089A">
              <w:rPr>
                <w:kern w:val="2"/>
              </w:rPr>
              <w:t>14. Увеличение количества музейных выставок, в том числе и мобильных «Кирсановского краеведческого музея» (30 ед.)</w:t>
            </w:r>
          </w:p>
          <w:p w:rsidR="00E73ABD" w:rsidRPr="00DB089A" w:rsidRDefault="00E73ABD" w:rsidP="00536FF7">
            <w:pPr>
              <w:jc w:val="both"/>
              <w:rPr>
                <w:kern w:val="2"/>
              </w:rPr>
            </w:pPr>
            <w:r w:rsidRPr="00DB089A">
              <w:rPr>
                <w:kern w:val="2"/>
              </w:rPr>
              <w:t>15. Издание видео и аудио альбомов ведущих творческих коллективов и  исполнителей города  (7 ед.).</w:t>
            </w:r>
          </w:p>
          <w:p w:rsidR="00E73ABD" w:rsidRPr="00DB089A" w:rsidRDefault="00E73ABD" w:rsidP="00536FF7">
            <w:pPr>
              <w:jc w:val="both"/>
              <w:rPr>
                <w:kern w:val="2"/>
              </w:rPr>
            </w:pPr>
            <w:r w:rsidRPr="00DB089A">
              <w:rPr>
                <w:kern w:val="2"/>
              </w:rPr>
              <w:t>16. Количество городских общественно значимых массовых мероприятий (35ед.).</w:t>
            </w:r>
          </w:p>
          <w:p w:rsidR="00E73ABD" w:rsidRPr="00DB089A" w:rsidRDefault="00E73ABD" w:rsidP="00536FF7">
            <w:pPr>
              <w:jc w:val="both"/>
              <w:rPr>
                <w:kern w:val="2"/>
              </w:rPr>
            </w:pPr>
            <w:r w:rsidRPr="00DB089A">
              <w:rPr>
                <w:kern w:val="2"/>
              </w:rPr>
              <w:t>17. Проведение мероприятий в сфере культурно-познавательного и событийного туризма.(5ед.).</w:t>
            </w:r>
          </w:p>
          <w:p w:rsidR="00E73ABD" w:rsidRPr="00DB089A" w:rsidRDefault="00E73ABD" w:rsidP="00536FF7">
            <w:pPr>
              <w:jc w:val="both"/>
              <w:rPr>
                <w:kern w:val="2"/>
              </w:rPr>
            </w:pPr>
            <w:r w:rsidRPr="00DB089A">
              <w:rPr>
                <w:kern w:val="2"/>
              </w:rPr>
              <w:t>18.Увеличение количества проводимых мероприятий.(27 ед.).</w:t>
            </w:r>
          </w:p>
          <w:p w:rsidR="00E73ABD" w:rsidRPr="00DB089A" w:rsidRDefault="00E73ABD" w:rsidP="00536FF7">
            <w:pPr>
              <w:snapToGrid w:val="0"/>
              <w:jc w:val="both"/>
              <w:rPr>
                <w:kern w:val="2"/>
              </w:rPr>
            </w:pPr>
            <w:r w:rsidRPr="00DB089A">
              <w:rPr>
                <w:kern w:val="2"/>
              </w:rPr>
              <w:t>19. Увеличение количества участников событийных мероприятий (2050 чел.).</w:t>
            </w:r>
          </w:p>
          <w:p w:rsidR="00E73ABD" w:rsidRPr="00DB089A" w:rsidRDefault="00E73ABD" w:rsidP="00536FF7">
            <w:pPr>
              <w:snapToGrid w:val="0"/>
              <w:jc w:val="both"/>
              <w:rPr>
                <w:kern w:val="2"/>
              </w:rPr>
            </w:pPr>
            <w:r w:rsidRPr="00DB089A">
              <w:rPr>
                <w:kern w:val="2"/>
              </w:rPr>
              <w:t>20. Создание модельной муниципальной библиотеки.</w:t>
            </w:r>
          </w:p>
        </w:tc>
      </w:tr>
      <w:tr w:rsidR="00E73ABD" w:rsidRPr="00DB089A" w:rsidTr="00536FF7">
        <w:trPr>
          <w:trHeight w:val="400"/>
        </w:trPr>
        <w:tc>
          <w:tcPr>
            <w:tcW w:w="2725"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autoSpaceDE w:val="0"/>
              <w:snapToGrid w:val="0"/>
              <w:rPr>
                <w:kern w:val="2"/>
              </w:rPr>
            </w:pPr>
            <w:r w:rsidRPr="00DB089A">
              <w:rPr>
                <w:kern w:val="2"/>
              </w:rPr>
              <w:t xml:space="preserve">Сроки и этапы реализации программы                       </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4F44AC">
            <w:pPr>
              <w:pStyle w:val="ConsPlusCell"/>
              <w:jc w:val="both"/>
            </w:pPr>
            <w:r w:rsidRPr="00DB089A">
              <w:t>Реализация программы запланирована на 2 этапа:</w:t>
            </w:r>
          </w:p>
          <w:p w:rsidR="00E73ABD" w:rsidRPr="00DB089A" w:rsidRDefault="00E73ABD" w:rsidP="004F44AC">
            <w:pPr>
              <w:pStyle w:val="ConsPlusCell"/>
              <w:jc w:val="both"/>
            </w:pPr>
            <w:r w:rsidRPr="00DB089A">
              <w:rPr>
                <w:lang w:val="en-US"/>
              </w:rPr>
              <w:t>I</w:t>
            </w:r>
            <w:r w:rsidRPr="00DB089A">
              <w:t xml:space="preserve"> этап: 2014-2022 годы </w:t>
            </w:r>
          </w:p>
          <w:p w:rsidR="00E73ABD" w:rsidRPr="00DB089A" w:rsidRDefault="00E73ABD" w:rsidP="004F44AC">
            <w:pPr>
              <w:pStyle w:val="ConsPlusCell"/>
              <w:jc w:val="both"/>
            </w:pPr>
            <w:r w:rsidRPr="00DB089A">
              <w:rPr>
                <w:lang w:val="en-US"/>
              </w:rPr>
              <w:t>II</w:t>
            </w:r>
            <w:r w:rsidRPr="00DB089A">
              <w:t xml:space="preserve"> этап: 2023-2030 годы</w:t>
            </w:r>
          </w:p>
          <w:p w:rsidR="00E73ABD" w:rsidRPr="00DB089A" w:rsidRDefault="00E73ABD" w:rsidP="00536FF7">
            <w:pPr>
              <w:widowControl w:val="0"/>
              <w:autoSpaceDE w:val="0"/>
              <w:snapToGrid w:val="0"/>
              <w:jc w:val="both"/>
              <w:rPr>
                <w:kern w:val="2"/>
              </w:rPr>
            </w:pPr>
          </w:p>
        </w:tc>
      </w:tr>
      <w:tr w:rsidR="00E73ABD" w:rsidRPr="00DB089A" w:rsidTr="00536FF7">
        <w:trPr>
          <w:trHeight w:val="400"/>
        </w:trPr>
        <w:tc>
          <w:tcPr>
            <w:tcW w:w="2725"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autoSpaceDE w:val="0"/>
              <w:snapToGrid w:val="0"/>
              <w:rPr>
                <w:kern w:val="2"/>
              </w:rPr>
            </w:pPr>
            <w:r w:rsidRPr="00DB089A">
              <w:rPr>
                <w:kern w:val="2"/>
              </w:rPr>
              <w:t>Объемы и источники финансирования     подпрограммы</w:t>
            </w:r>
          </w:p>
        </w:tc>
        <w:tc>
          <w:tcPr>
            <w:tcW w:w="6894"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snapToGrid w:val="0"/>
              <w:jc w:val="both"/>
              <w:rPr>
                <w:kern w:val="2"/>
              </w:rPr>
            </w:pPr>
            <w:r w:rsidRPr="00DB089A">
              <w:rPr>
                <w:kern w:val="2"/>
              </w:rPr>
              <w:t xml:space="preserve">Мероприятия Программы финансируются за счет средств бюджета города, бюджета области и внебюджетных средств. </w:t>
            </w:r>
          </w:p>
          <w:p w:rsidR="00E73ABD" w:rsidRPr="00DB089A" w:rsidRDefault="00E73ABD" w:rsidP="00536FF7">
            <w:pPr>
              <w:rPr>
                <w:kern w:val="2"/>
                <w:lang w:bidi="hi-IN"/>
              </w:rPr>
            </w:pPr>
            <w:r w:rsidRPr="00DB089A">
              <w:rPr>
                <w:kern w:val="2"/>
              </w:rPr>
              <w:t xml:space="preserve">Общий объем финансирования I этапа программы на 2014 -2022 годы составляет:195503,905 </w:t>
            </w:r>
            <w:r w:rsidRPr="00DB089A">
              <w:rPr>
                <w:kern w:val="2"/>
                <w:lang w:bidi="hi-IN"/>
              </w:rPr>
              <w:t>тыс. рублей, в том числе:</w:t>
            </w:r>
          </w:p>
          <w:p w:rsidR="00E73ABD" w:rsidRPr="00DB089A" w:rsidRDefault="00E73ABD" w:rsidP="00536FF7">
            <w:pPr>
              <w:rPr>
                <w:kern w:val="2"/>
                <w:lang w:bidi="hi-IN"/>
              </w:rPr>
            </w:pPr>
            <w:r w:rsidRPr="00DB089A">
              <w:rPr>
                <w:kern w:val="2"/>
                <w:lang w:bidi="hi-IN"/>
              </w:rPr>
              <w:t>средства федерального бюджета – 47527,0 тыс. рублей</w:t>
            </w:r>
          </w:p>
          <w:p w:rsidR="00E73ABD" w:rsidRPr="00DB089A" w:rsidRDefault="00E73ABD" w:rsidP="00536FF7">
            <w:pPr>
              <w:rPr>
                <w:kern w:val="2"/>
                <w:lang w:bidi="hi-IN"/>
              </w:rPr>
            </w:pPr>
            <w:r w:rsidRPr="00DB089A">
              <w:rPr>
                <w:kern w:val="2"/>
                <w:lang w:bidi="hi-IN"/>
              </w:rPr>
              <w:t>средства бюджета области – 4310,9  тыс. рублей;</w:t>
            </w:r>
          </w:p>
          <w:p w:rsidR="00E73ABD" w:rsidRPr="00DB089A" w:rsidRDefault="00E73ABD" w:rsidP="00035A90">
            <w:pPr>
              <w:rPr>
                <w:kern w:val="2"/>
                <w:lang w:bidi="hi-IN"/>
              </w:rPr>
            </w:pPr>
            <w:r w:rsidRPr="00DB089A">
              <w:rPr>
                <w:kern w:val="2"/>
                <w:lang w:bidi="hi-IN"/>
              </w:rPr>
              <w:t>средства бюджета города – 138386,3 тыс. рублей;</w:t>
            </w:r>
          </w:p>
          <w:p w:rsidR="00E73ABD" w:rsidRPr="00DB089A" w:rsidRDefault="00E73ABD" w:rsidP="00035A90">
            <w:pPr>
              <w:rPr>
                <w:kern w:val="2"/>
                <w:lang w:bidi="hi-IN"/>
              </w:rPr>
            </w:pPr>
            <w:r w:rsidRPr="00DB089A">
              <w:rPr>
                <w:kern w:val="2"/>
                <w:lang w:bidi="hi-IN"/>
              </w:rPr>
              <w:t>средства внебюджетные — 5279,705 тыс. рублей</w:t>
            </w:r>
          </w:p>
          <w:p w:rsidR="00E73ABD" w:rsidRPr="00DB089A" w:rsidRDefault="00E73ABD" w:rsidP="00536FF7">
            <w:pPr>
              <w:rPr>
                <w:kern w:val="2"/>
              </w:rPr>
            </w:pPr>
            <w:r w:rsidRPr="00DB089A">
              <w:rPr>
                <w:kern w:val="2"/>
                <w:highlight w:val="white"/>
              </w:rPr>
              <w:t>2014 год</w:t>
            </w:r>
            <w:r w:rsidRPr="00DB089A">
              <w:rPr>
                <w:b/>
                <w:bCs/>
                <w:kern w:val="2"/>
                <w:highlight w:val="white"/>
              </w:rPr>
              <w:t>-</w:t>
            </w:r>
            <w:r w:rsidRPr="00DB089A">
              <w:rPr>
                <w:kern w:val="2"/>
                <w:highlight w:val="white"/>
              </w:rPr>
              <w:t xml:space="preserve"> 8988,3 тыс. рублей, в том числе:</w:t>
            </w:r>
          </w:p>
          <w:p w:rsidR="00E73ABD" w:rsidRPr="00DB089A" w:rsidRDefault="00E73ABD" w:rsidP="00536FF7">
            <w:pPr>
              <w:rPr>
                <w:kern w:val="2"/>
              </w:rPr>
            </w:pPr>
            <w:r w:rsidRPr="00DB089A">
              <w:rPr>
                <w:kern w:val="2"/>
              </w:rPr>
              <w:t>средства бюджета области – 214,3 тыс. рублей;</w:t>
            </w:r>
          </w:p>
          <w:p w:rsidR="00E73ABD" w:rsidRPr="00DB089A" w:rsidRDefault="00E73ABD" w:rsidP="00536FF7">
            <w:pPr>
              <w:rPr>
                <w:kern w:val="2"/>
              </w:rPr>
            </w:pPr>
            <w:r w:rsidRPr="00DB089A">
              <w:rPr>
                <w:kern w:val="2"/>
              </w:rPr>
              <w:t>средства бюджета города – 8663,0 тыс. рублей;</w:t>
            </w:r>
          </w:p>
          <w:p w:rsidR="00E73ABD" w:rsidRPr="00DB089A" w:rsidRDefault="00E73ABD" w:rsidP="00536FF7">
            <w:pPr>
              <w:rPr>
                <w:kern w:val="2"/>
              </w:rPr>
            </w:pPr>
            <w:r w:rsidRPr="00DB089A">
              <w:rPr>
                <w:kern w:val="2"/>
              </w:rPr>
              <w:t>средства внебюджетные - 111,0 тыс. рублей.</w:t>
            </w:r>
          </w:p>
          <w:p w:rsidR="00E73ABD" w:rsidRPr="00DB089A" w:rsidRDefault="00E73ABD" w:rsidP="00536FF7">
            <w:pPr>
              <w:rPr>
                <w:kern w:val="2"/>
              </w:rPr>
            </w:pPr>
            <w:r w:rsidRPr="00DB089A">
              <w:rPr>
                <w:kern w:val="2"/>
                <w:highlight w:val="white"/>
              </w:rPr>
              <w:t>2015 год- 9571,3 тыс. рублей, в том числе:</w:t>
            </w:r>
          </w:p>
          <w:p w:rsidR="00E73ABD" w:rsidRPr="00DB089A" w:rsidRDefault="00E73ABD" w:rsidP="00536FF7">
            <w:pPr>
              <w:rPr>
                <w:kern w:val="2"/>
              </w:rPr>
            </w:pPr>
            <w:r w:rsidRPr="00DB089A">
              <w:rPr>
                <w:kern w:val="2"/>
              </w:rPr>
              <w:t>средства бюджета области - 49,0 тыс. рублей;</w:t>
            </w:r>
          </w:p>
          <w:p w:rsidR="00E73ABD" w:rsidRPr="00DB089A" w:rsidRDefault="00E73ABD" w:rsidP="00536FF7">
            <w:pPr>
              <w:rPr>
                <w:kern w:val="2"/>
              </w:rPr>
            </w:pPr>
            <w:r w:rsidRPr="00DB089A">
              <w:rPr>
                <w:kern w:val="2"/>
              </w:rPr>
              <w:t>средства бюджета города – 9411,3 тыс. рублей;</w:t>
            </w:r>
          </w:p>
          <w:p w:rsidR="00E73ABD" w:rsidRPr="00DB089A" w:rsidRDefault="00E73ABD" w:rsidP="00536FF7">
            <w:pPr>
              <w:rPr>
                <w:kern w:val="2"/>
              </w:rPr>
            </w:pPr>
            <w:r w:rsidRPr="00DB089A">
              <w:rPr>
                <w:kern w:val="2"/>
              </w:rPr>
              <w:t>средства внебюджетные - 111,0 тыс. рублей.</w:t>
            </w:r>
          </w:p>
          <w:p w:rsidR="00E73ABD" w:rsidRPr="00DB089A" w:rsidRDefault="00E73ABD" w:rsidP="00536FF7">
            <w:pPr>
              <w:rPr>
                <w:kern w:val="2"/>
              </w:rPr>
            </w:pPr>
            <w:r w:rsidRPr="00DB089A">
              <w:rPr>
                <w:kern w:val="2"/>
                <w:highlight w:val="white"/>
              </w:rPr>
              <w:t>2016 год- 14339,605 тыс. рублей, в том числе:</w:t>
            </w:r>
          </w:p>
          <w:p w:rsidR="00E73ABD" w:rsidRPr="00DB089A" w:rsidRDefault="00E73ABD" w:rsidP="00536FF7">
            <w:pPr>
              <w:rPr>
                <w:kern w:val="2"/>
              </w:rPr>
            </w:pPr>
            <w:r w:rsidRPr="00DB089A">
              <w:rPr>
                <w:kern w:val="2"/>
              </w:rPr>
              <w:t>средства бюджета области - 46,7 тыс. рублей;</w:t>
            </w:r>
          </w:p>
          <w:p w:rsidR="00E73ABD" w:rsidRPr="00DB089A" w:rsidRDefault="00E73ABD" w:rsidP="00536FF7">
            <w:pPr>
              <w:rPr>
                <w:kern w:val="2"/>
              </w:rPr>
            </w:pPr>
            <w:r w:rsidRPr="00DB089A">
              <w:rPr>
                <w:kern w:val="2"/>
              </w:rPr>
              <w:t>средства бюджета города – 9252,2 тыс. рублей;</w:t>
            </w:r>
          </w:p>
          <w:p w:rsidR="00E73ABD" w:rsidRPr="00DB089A" w:rsidRDefault="00E73ABD" w:rsidP="00536FF7">
            <w:pPr>
              <w:rPr>
                <w:kern w:val="2"/>
              </w:rPr>
            </w:pPr>
            <w:r w:rsidRPr="00DB089A">
              <w:rPr>
                <w:kern w:val="2"/>
              </w:rPr>
              <w:t>средства внебюджетные – 5040,705 тыс. рублей.</w:t>
            </w:r>
          </w:p>
          <w:p w:rsidR="00E73ABD" w:rsidRPr="00DB089A" w:rsidRDefault="00E73ABD" w:rsidP="00536FF7">
            <w:pPr>
              <w:rPr>
                <w:kern w:val="2"/>
              </w:rPr>
            </w:pPr>
            <w:r w:rsidRPr="00DB089A">
              <w:rPr>
                <w:kern w:val="2"/>
                <w:highlight w:val="white"/>
              </w:rPr>
              <w:t>2017 год– 17858,4 тыс. рублей, в том числе:</w:t>
            </w:r>
          </w:p>
          <w:p w:rsidR="00E73ABD" w:rsidRPr="00DB089A" w:rsidRDefault="00E73ABD" w:rsidP="00536FF7">
            <w:pPr>
              <w:rPr>
                <w:kern w:val="2"/>
              </w:rPr>
            </w:pPr>
            <w:r w:rsidRPr="00DB089A">
              <w:rPr>
                <w:kern w:val="2"/>
              </w:rPr>
              <w:t>средства бюджета области - 3639,4 тыс. рублей;</w:t>
            </w:r>
          </w:p>
          <w:p w:rsidR="00E73ABD" w:rsidRPr="00DB089A" w:rsidRDefault="00E73ABD" w:rsidP="00536FF7">
            <w:pPr>
              <w:rPr>
                <w:kern w:val="2"/>
              </w:rPr>
            </w:pPr>
            <w:r w:rsidRPr="00DB089A">
              <w:rPr>
                <w:kern w:val="2"/>
              </w:rPr>
              <w:t>средства бюджета города – 14202,0 тыс. рублей;</w:t>
            </w:r>
          </w:p>
          <w:p w:rsidR="00E73ABD" w:rsidRPr="00DB089A" w:rsidRDefault="00E73ABD" w:rsidP="00536FF7">
            <w:pPr>
              <w:rPr>
                <w:kern w:val="2"/>
              </w:rPr>
            </w:pPr>
            <w:r w:rsidRPr="00DB089A">
              <w:rPr>
                <w:kern w:val="2"/>
              </w:rPr>
              <w:t>средства внебюджетные - 17,0 тыс. рублей.</w:t>
            </w:r>
          </w:p>
          <w:p w:rsidR="00E73ABD" w:rsidRPr="00DB089A" w:rsidRDefault="00E73ABD" w:rsidP="00536FF7">
            <w:pPr>
              <w:rPr>
                <w:kern w:val="2"/>
              </w:rPr>
            </w:pPr>
            <w:r w:rsidRPr="00DB089A">
              <w:rPr>
                <w:kern w:val="2"/>
                <w:highlight w:val="white"/>
              </w:rPr>
              <w:t>2018 год- 7455,6 тыс. рублей, в том числе:</w:t>
            </w:r>
          </w:p>
          <w:p w:rsidR="00E73ABD" w:rsidRPr="00DB089A" w:rsidRDefault="00E73ABD" w:rsidP="00536FF7">
            <w:pPr>
              <w:rPr>
                <w:kern w:val="2"/>
              </w:rPr>
            </w:pPr>
            <w:r w:rsidRPr="00DB089A">
              <w:rPr>
                <w:kern w:val="2"/>
              </w:rPr>
              <w:t>средства бюджета области – 40,6 тыс. рублей;</w:t>
            </w:r>
          </w:p>
          <w:p w:rsidR="00E73ABD" w:rsidRPr="00DB089A" w:rsidRDefault="00E73ABD" w:rsidP="00536FF7">
            <w:pPr>
              <w:rPr>
                <w:kern w:val="2"/>
              </w:rPr>
            </w:pPr>
            <w:r w:rsidRPr="00DB089A">
              <w:rPr>
                <w:kern w:val="2"/>
              </w:rPr>
              <w:t>средства бюджета города – 7415 тыс. рублей;</w:t>
            </w:r>
          </w:p>
          <w:p w:rsidR="00E73ABD" w:rsidRPr="00DB089A" w:rsidRDefault="00E73ABD" w:rsidP="00536FF7">
            <w:pPr>
              <w:rPr>
                <w:kern w:val="2"/>
              </w:rPr>
            </w:pPr>
            <w:r w:rsidRPr="00DB089A">
              <w:rPr>
                <w:kern w:val="2"/>
              </w:rPr>
              <w:t>средства внебюджетные –0 тыс. рублей.</w:t>
            </w:r>
          </w:p>
          <w:p w:rsidR="00E73ABD" w:rsidRPr="00DB089A" w:rsidRDefault="00E73ABD" w:rsidP="00536FF7">
            <w:pPr>
              <w:rPr>
                <w:kern w:val="2"/>
              </w:rPr>
            </w:pPr>
            <w:r w:rsidRPr="00DB089A">
              <w:rPr>
                <w:kern w:val="2"/>
                <w:highlight w:val="white"/>
              </w:rPr>
              <w:t xml:space="preserve">2019 год- 43215,9 тыс. рублей, в том числе: </w:t>
            </w:r>
          </w:p>
          <w:p w:rsidR="00E73ABD" w:rsidRPr="00DB089A" w:rsidRDefault="00E73ABD" w:rsidP="00536FF7">
            <w:pPr>
              <w:rPr>
                <w:kern w:val="2"/>
              </w:rPr>
            </w:pPr>
            <w:r w:rsidRPr="00DB089A">
              <w:rPr>
                <w:kern w:val="2"/>
              </w:rPr>
              <w:t>средства бюджета области – 49,5 тыс. рублей;</w:t>
            </w:r>
          </w:p>
          <w:p w:rsidR="00E73ABD" w:rsidRPr="00DB089A" w:rsidRDefault="00E73ABD" w:rsidP="00536FF7">
            <w:pPr>
              <w:rPr>
                <w:kern w:val="2"/>
              </w:rPr>
            </w:pPr>
            <w:r w:rsidRPr="00DB089A">
              <w:rPr>
                <w:kern w:val="2"/>
              </w:rPr>
              <w:t>средства бюджета города- 43166,4 тыс. рублей;</w:t>
            </w:r>
          </w:p>
          <w:p w:rsidR="00E73ABD" w:rsidRPr="00DB089A" w:rsidRDefault="00E73ABD" w:rsidP="00536FF7">
            <w:pPr>
              <w:rPr>
                <w:kern w:val="2"/>
              </w:rPr>
            </w:pPr>
            <w:r w:rsidRPr="00DB089A">
              <w:rPr>
                <w:kern w:val="2"/>
              </w:rPr>
              <w:t>средства внебюджетные - 0 тыс. рублей.</w:t>
            </w:r>
          </w:p>
          <w:p w:rsidR="00E73ABD" w:rsidRPr="00DB089A" w:rsidRDefault="00E73ABD" w:rsidP="00536FF7">
            <w:pPr>
              <w:rPr>
                <w:kern w:val="2"/>
              </w:rPr>
            </w:pPr>
            <w:r w:rsidRPr="00DB089A">
              <w:rPr>
                <w:kern w:val="2"/>
                <w:highlight w:val="white"/>
              </w:rPr>
              <w:t>2020 год- 16508,2 тыс. рублей, в том числе:</w:t>
            </w:r>
          </w:p>
          <w:p w:rsidR="00E73ABD" w:rsidRPr="00DB089A" w:rsidRDefault="00E73ABD" w:rsidP="00536FF7">
            <w:pPr>
              <w:rPr>
                <w:kern w:val="2"/>
              </w:rPr>
            </w:pPr>
            <w:r w:rsidRPr="00DB089A">
              <w:rPr>
                <w:kern w:val="2"/>
                <w:highlight w:val="white"/>
              </w:rPr>
              <w:t>средства бюджета области – 41,0 тыс. рублей;</w:t>
            </w:r>
          </w:p>
          <w:p w:rsidR="00E73ABD" w:rsidRPr="00DB089A" w:rsidRDefault="00E73ABD" w:rsidP="00536FF7">
            <w:pPr>
              <w:rPr>
                <w:kern w:val="2"/>
              </w:rPr>
            </w:pPr>
            <w:r w:rsidRPr="00DB089A">
              <w:rPr>
                <w:kern w:val="2"/>
              </w:rPr>
              <w:t>средства бюджета города – 16467,2 тыс. рублей;</w:t>
            </w:r>
          </w:p>
          <w:p w:rsidR="00E73ABD" w:rsidRPr="00DB089A" w:rsidRDefault="00E73ABD" w:rsidP="00536FF7">
            <w:pPr>
              <w:rPr>
                <w:kern w:val="2"/>
              </w:rPr>
            </w:pPr>
            <w:r w:rsidRPr="00DB089A">
              <w:rPr>
                <w:kern w:val="2"/>
                <w:highlight w:val="white"/>
              </w:rPr>
              <w:t>2021 год- 24226,7 тыс. рублей, в том числе:</w:t>
            </w:r>
          </w:p>
          <w:p w:rsidR="00E73ABD" w:rsidRPr="00DB089A" w:rsidRDefault="00E73ABD" w:rsidP="00536FF7">
            <w:pPr>
              <w:rPr>
                <w:kern w:val="2"/>
              </w:rPr>
            </w:pPr>
            <w:r w:rsidRPr="00DB089A">
              <w:rPr>
                <w:kern w:val="2"/>
                <w:highlight w:val="white"/>
              </w:rPr>
              <w:t>средства бюджета области – 191,1 тыс. рублей;</w:t>
            </w:r>
          </w:p>
          <w:p w:rsidR="00E73ABD" w:rsidRPr="00DB089A" w:rsidRDefault="00E73ABD" w:rsidP="00536FF7">
            <w:pPr>
              <w:rPr>
                <w:kern w:val="2"/>
              </w:rPr>
            </w:pPr>
            <w:r w:rsidRPr="00DB089A">
              <w:rPr>
                <w:kern w:val="2"/>
              </w:rPr>
              <w:t>средства бюджета города – 14035,6 тыс. рублей;</w:t>
            </w:r>
          </w:p>
          <w:p w:rsidR="00E73ABD" w:rsidRPr="00DB089A" w:rsidRDefault="00E73ABD" w:rsidP="00536FF7">
            <w:pPr>
              <w:jc w:val="both"/>
              <w:rPr>
                <w:kern w:val="2"/>
              </w:rPr>
            </w:pPr>
            <w:r w:rsidRPr="00DB089A">
              <w:rPr>
                <w:kern w:val="2"/>
                <w:lang w:eastAsia="ru-RU"/>
              </w:rPr>
              <w:t>федеральные средства   — 10000,0 тыс. рублей.</w:t>
            </w:r>
          </w:p>
          <w:p w:rsidR="00E73ABD" w:rsidRPr="00DB089A" w:rsidRDefault="00E73ABD" w:rsidP="00536FF7">
            <w:pPr>
              <w:rPr>
                <w:kern w:val="2"/>
              </w:rPr>
            </w:pPr>
            <w:r w:rsidRPr="00DB089A">
              <w:rPr>
                <w:kern w:val="2"/>
                <w:highlight w:val="white"/>
              </w:rPr>
              <w:t xml:space="preserve">2022 год- </w:t>
            </w:r>
            <w:r w:rsidRPr="00DB089A">
              <w:rPr>
                <w:kern w:val="2"/>
              </w:rPr>
              <w:t>53339,9</w:t>
            </w:r>
            <w:r w:rsidRPr="00DB089A">
              <w:rPr>
                <w:kern w:val="2"/>
                <w:highlight w:val="white"/>
              </w:rPr>
              <w:t>тыс. рублей, в том числе:</w:t>
            </w:r>
          </w:p>
          <w:p w:rsidR="00E73ABD" w:rsidRPr="00DB089A" w:rsidRDefault="00E73ABD" w:rsidP="00966C4A">
            <w:pPr>
              <w:jc w:val="both"/>
              <w:rPr>
                <w:kern w:val="2"/>
                <w:lang w:eastAsia="ru-RU"/>
              </w:rPr>
            </w:pPr>
            <w:r w:rsidRPr="00DB089A">
              <w:rPr>
                <w:kern w:val="2"/>
                <w:lang w:eastAsia="ru-RU"/>
              </w:rPr>
              <w:t>средства федерального бюджета — 37527,0 рублей.</w:t>
            </w:r>
          </w:p>
          <w:p w:rsidR="00E73ABD" w:rsidRPr="00DB089A" w:rsidRDefault="00E73ABD" w:rsidP="00536FF7">
            <w:pPr>
              <w:rPr>
                <w:kern w:val="2"/>
              </w:rPr>
            </w:pPr>
            <w:r w:rsidRPr="00DB089A">
              <w:rPr>
                <w:kern w:val="2"/>
                <w:highlight w:val="white"/>
              </w:rPr>
              <w:t xml:space="preserve">средства бюджета области – </w:t>
            </w:r>
            <w:r w:rsidRPr="00DB089A">
              <w:rPr>
                <w:kern w:val="2"/>
              </w:rPr>
              <w:t>39,3</w:t>
            </w:r>
            <w:r w:rsidRPr="00DB089A">
              <w:rPr>
                <w:kern w:val="2"/>
                <w:highlight w:val="white"/>
              </w:rPr>
              <w:t>тыс. рублей;</w:t>
            </w:r>
          </w:p>
          <w:p w:rsidR="00E73ABD" w:rsidRPr="00DB089A" w:rsidRDefault="00E73ABD" w:rsidP="00536FF7">
            <w:pPr>
              <w:rPr>
                <w:kern w:val="2"/>
              </w:rPr>
            </w:pPr>
            <w:r w:rsidRPr="00DB089A">
              <w:rPr>
                <w:kern w:val="2"/>
              </w:rPr>
              <w:t>средства бюджета города – 15773,6 тыс. рублей;</w:t>
            </w:r>
          </w:p>
          <w:p w:rsidR="00E73ABD" w:rsidRPr="00DB089A" w:rsidRDefault="00E73ABD" w:rsidP="00536FF7">
            <w:pPr>
              <w:jc w:val="both"/>
              <w:rPr>
                <w:kern w:val="2"/>
                <w:lang w:eastAsia="ru-RU"/>
              </w:rPr>
            </w:pPr>
          </w:p>
          <w:p w:rsidR="00E73ABD" w:rsidRPr="00DB089A" w:rsidRDefault="00E73ABD" w:rsidP="00D369C3">
            <w:pPr>
              <w:rPr>
                <w:kern w:val="2"/>
                <w:lang w:bidi="hi-IN"/>
              </w:rPr>
            </w:pPr>
            <w:r w:rsidRPr="00DB089A">
              <w:rPr>
                <w:kern w:val="2"/>
              </w:rPr>
              <w:t xml:space="preserve">Общий объем финансирования </w:t>
            </w:r>
            <w:r w:rsidRPr="00DB089A">
              <w:rPr>
                <w:kern w:val="2"/>
                <w:lang w:val="en-US"/>
              </w:rPr>
              <w:t>II</w:t>
            </w:r>
            <w:r w:rsidRPr="00DB089A">
              <w:rPr>
                <w:kern w:val="2"/>
              </w:rPr>
              <w:t xml:space="preserve">этапа программы на 2023 -2030 годы составляет: 111528 </w:t>
            </w:r>
            <w:r w:rsidRPr="00DB089A">
              <w:rPr>
                <w:kern w:val="2"/>
                <w:lang w:bidi="hi-IN"/>
              </w:rPr>
              <w:t>тыс. рублей, в том числе:</w:t>
            </w:r>
          </w:p>
          <w:p w:rsidR="00E73ABD" w:rsidRPr="00DB089A" w:rsidRDefault="00E73ABD" w:rsidP="008F15B2">
            <w:pPr>
              <w:jc w:val="both"/>
              <w:rPr>
                <w:kern w:val="2"/>
                <w:lang w:eastAsia="ru-RU"/>
              </w:rPr>
            </w:pPr>
            <w:r w:rsidRPr="00DB089A">
              <w:rPr>
                <w:kern w:val="2"/>
                <w:lang w:eastAsia="ru-RU"/>
              </w:rPr>
              <w:t>средства федерального бюджета — 4680,9 рублей.</w:t>
            </w:r>
          </w:p>
          <w:p w:rsidR="00E73ABD" w:rsidRPr="00DB089A" w:rsidRDefault="00E73ABD" w:rsidP="008F15B2">
            <w:pPr>
              <w:rPr>
                <w:kern w:val="2"/>
              </w:rPr>
            </w:pPr>
            <w:r w:rsidRPr="00DB089A">
              <w:rPr>
                <w:kern w:val="2"/>
                <w:highlight w:val="white"/>
              </w:rPr>
              <w:t>средства бюджета области – 755,1 тыс. рублей;</w:t>
            </w:r>
          </w:p>
          <w:p w:rsidR="00E73ABD" w:rsidRPr="00DB089A" w:rsidRDefault="00E73ABD" w:rsidP="008F15B2">
            <w:pPr>
              <w:rPr>
                <w:kern w:val="2"/>
              </w:rPr>
            </w:pPr>
            <w:r w:rsidRPr="00DB089A">
              <w:rPr>
                <w:kern w:val="2"/>
              </w:rPr>
              <w:t>средства бюджета города – 106092 тыс. рублей;</w:t>
            </w:r>
          </w:p>
          <w:p w:rsidR="00E73ABD" w:rsidRPr="00DB089A" w:rsidRDefault="00E73ABD" w:rsidP="00D369C3">
            <w:pPr>
              <w:rPr>
                <w:kern w:val="2"/>
              </w:rPr>
            </w:pPr>
            <w:r w:rsidRPr="00DB089A">
              <w:rPr>
                <w:kern w:val="2"/>
                <w:highlight w:val="white"/>
              </w:rPr>
              <w:t>2023 год- 20599,9тыс. рублей, в том числе:</w:t>
            </w:r>
          </w:p>
          <w:p w:rsidR="00E73ABD" w:rsidRPr="00DB089A" w:rsidRDefault="00E73ABD" w:rsidP="00D369C3">
            <w:pPr>
              <w:jc w:val="both"/>
              <w:rPr>
                <w:kern w:val="2"/>
                <w:lang w:eastAsia="ru-RU"/>
              </w:rPr>
            </w:pPr>
            <w:r w:rsidRPr="00DB089A">
              <w:rPr>
                <w:kern w:val="2"/>
                <w:lang w:eastAsia="ru-RU"/>
              </w:rPr>
              <w:t>средства федерального бюджета — 4578,7 рублей.</w:t>
            </w:r>
          </w:p>
          <w:p w:rsidR="00E73ABD" w:rsidRPr="00DB089A" w:rsidRDefault="00E73ABD" w:rsidP="00D369C3">
            <w:pPr>
              <w:rPr>
                <w:kern w:val="2"/>
              </w:rPr>
            </w:pPr>
            <w:r w:rsidRPr="00DB089A">
              <w:rPr>
                <w:kern w:val="2"/>
                <w:highlight w:val="white"/>
              </w:rPr>
              <w:t xml:space="preserve">средства бюджета области – </w:t>
            </w:r>
            <w:r w:rsidRPr="00DB089A">
              <w:rPr>
                <w:kern w:val="2"/>
              </w:rPr>
              <w:t>202</w:t>
            </w:r>
            <w:r w:rsidRPr="00DB089A">
              <w:rPr>
                <w:kern w:val="2"/>
                <w:highlight w:val="white"/>
              </w:rPr>
              <w:t>тыс. рублей;</w:t>
            </w:r>
          </w:p>
          <w:p w:rsidR="00E73ABD" w:rsidRPr="00DB089A" w:rsidRDefault="00E73ABD" w:rsidP="00D369C3">
            <w:pPr>
              <w:rPr>
                <w:kern w:val="2"/>
              </w:rPr>
            </w:pPr>
            <w:r w:rsidRPr="00DB089A">
              <w:rPr>
                <w:kern w:val="2"/>
              </w:rPr>
              <w:t>средства бюджета города – 15819,2тыс. рублей;</w:t>
            </w:r>
          </w:p>
          <w:p w:rsidR="00E73ABD" w:rsidRPr="00DB089A" w:rsidRDefault="00E73ABD" w:rsidP="000E4D5E">
            <w:pPr>
              <w:rPr>
                <w:kern w:val="2"/>
              </w:rPr>
            </w:pPr>
            <w:r w:rsidRPr="00DB089A">
              <w:rPr>
                <w:kern w:val="2"/>
                <w:highlight w:val="white"/>
              </w:rPr>
              <w:t>2024 год- 15614,7тыс. рублей, в том числе:</w:t>
            </w:r>
          </w:p>
          <w:p w:rsidR="00E73ABD" w:rsidRPr="00DB089A" w:rsidRDefault="00E73ABD" w:rsidP="000E4D5E">
            <w:pPr>
              <w:jc w:val="both"/>
              <w:rPr>
                <w:kern w:val="2"/>
                <w:lang w:eastAsia="ru-RU"/>
              </w:rPr>
            </w:pPr>
            <w:r w:rsidRPr="00DB089A">
              <w:rPr>
                <w:kern w:val="2"/>
                <w:lang w:eastAsia="ru-RU"/>
              </w:rPr>
              <w:t>средства федерального бюджета — 51,1 рублей.</w:t>
            </w:r>
          </w:p>
          <w:p w:rsidR="00E73ABD" w:rsidRPr="00DB089A" w:rsidRDefault="00E73ABD" w:rsidP="000E4D5E">
            <w:pPr>
              <w:rPr>
                <w:kern w:val="2"/>
              </w:rPr>
            </w:pPr>
            <w:r w:rsidRPr="00DB089A">
              <w:rPr>
                <w:kern w:val="2"/>
                <w:highlight w:val="white"/>
              </w:rPr>
              <w:t xml:space="preserve">средства бюджета области – </w:t>
            </w:r>
            <w:r w:rsidRPr="00DB089A">
              <w:rPr>
                <w:kern w:val="2"/>
              </w:rPr>
              <w:t xml:space="preserve">39,3 </w:t>
            </w:r>
            <w:r w:rsidRPr="00DB089A">
              <w:rPr>
                <w:kern w:val="2"/>
                <w:highlight w:val="white"/>
              </w:rPr>
              <w:t>тыс. рублей;</w:t>
            </w:r>
          </w:p>
          <w:p w:rsidR="00E73ABD" w:rsidRPr="00DB089A" w:rsidRDefault="00E73ABD" w:rsidP="000E4D5E">
            <w:pPr>
              <w:rPr>
                <w:kern w:val="2"/>
              </w:rPr>
            </w:pPr>
            <w:r w:rsidRPr="00DB089A">
              <w:rPr>
                <w:kern w:val="2"/>
              </w:rPr>
              <w:t>средства бюджета города – 15524,3 тыс. рублей;</w:t>
            </w:r>
          </w:p>
          <w:p w:rsidR="00E73ABD" w:rsidRPr="00DB089A" w:rsidRDefault="00E73ABD" w:rsidP="000E4D5E">
            <w:pPr>
              <w:rPr>
                <w:kern w:val="2"/>
              </w:rPr>
            </w:pPr>
            <w:r w:rsidRPr="00DB089A">
              <w:rPr>
                <w:kern w:val="2"/>
                <w:highlight w:val="white"/>
              </w:rPr>
              <w:t>2025 год- 15468,9 тыс. рублей, в том числе:</w:t>
            </w:r>
          </w:p>
          <w:p w:rsidR="00E73ABD" w:rsidRPr="00DB089A" w:rsidRDefault="00E73ABD" w:rsidP="000E4D5E">
            <w:pPr>
              <w:jc w:val="both"/>
              <w:rPr>
                <w:kern w:val="2"/>
                <w:lang w:eastAsia="ru-RU"/>
              </w:rPr>
            </w:pPr>
            <w:r w:rsidRPr="00DB089A">
              <w:rPr>
                <w:kern w:val="2"/>
                <w:lang w:eastAsia="ru-RU"/>
              </w:rPr>
              <w:t>средства федерального бюджета — 51,1 рублей.</w:t>
            </w:r>
          </w:p>
          <w:p w:rsidR="00E73ABD" w:rsidRPr="00DB089A" w:rsidRDefault="00E73ABD" w:rsidP="000E4D5E">
            <w:pPr>
              <w:rPr>
                <w:kern w:val="2"/>
              </w:rPr>
            </w:pPr>
            <w:r w:rsidRPr="00DB089A">
              <w:rPr>
                <w:kern w:val="2"/>
                <w:highlight w:val="white"/>
              </w:rPr>
              <w:t>средства бюджета области – 39,3 тыс. рублей;</w:t>
            </w:r>
          </w:p>
          <w:p w:rsidR="00E73ABD" w:rsidRPr="00DB089A" w:rsidRDefault="00E73ABD" w:rsidP="000E4D5E">
            <w:pPr>
              <w:rPr>
                <w:kern w:val="2"/>
              </w:rPr>
            </w:pPr>
            <w:r w:rsidRPr="00DB089A">
              <w:rPr>
                <w:kern w:val="2"/>
              </w:rPr>
              <w:t>средства бюджета города – 15378,5 тыс. рублей;</w:t>
            </w:r>
          </w:p>
          <w:p w:rsidR="00E73ABD" w:rsidRPr="00DB089A" w:rsidRDefault="00E73ABD" w:rsidP="00764AE6">
            <w:pPr>
              <w:rPr>
                <w:kern w:val="2"/>
              </w:rPr>
            </w:pPr>
            <w:r w:rsidRPr="00DB089A">
              <w:rPr>
                <w:kern w:val="2"/>
                <w:highlight w:val="white"/>
              </w:rPr>
              <w:t>2026 год- 11968,9 тыс. рублей, в том числе:</w:t>
            </w:r>
          </w:p>
          <w:p w:rsidR="00E73ABD" w:rsidRPr="00DB089A" w:rsidRDefault="00E73ABD" w:rsidP="00764AE6">
            <w:pPr>
              <w:jc w:val="both"/>
              <w:rPr>
                <w:kern w:val="2"/>
                <w:lang w:eastAsia="ru-RU"/>
              </w:rPr>
            </w:pPr>
            <w:r w:rsidRPr="00DB089A">
              <w:rPr>
                <w:kern w:val="2"/>
                <w:lang w:eastAsia="ru-RU"/>
              </w:rPr>
              <w:t>средства федерального бюджета — 52,3 рублей.</w:t>
            </w:r>
          </w:p>
          <w:p w:rsidR="00E73ABD" w:rsidRPr="00DB089A" w:rsidRDefault="00E73ABD" w:rsidP="00764AE6">
            <w:pPr>
              <w:rPr>
                <w:kern w:val="2"/>
              </w:rPr>
            </w:pPr>
            <w:r w:rsidRPr="00DB089A">
              <w:rPr>
                <w:kern w:val="2"/>
                <w:highlight w:val="white"/>
              </w:rPr>
              <w:t xml:space="preserve">средства бюджета области – </w:t>
            </w:r>
            <w:r w:rsidRPr="00DB089A">
              <w:rPr>
                <w:kern w:val="2"/>
              </w:rPr>
              <w:t>42,6</w:t>
            </w:r>
            <w:r w:rsidRPr="00DB089A">
              <w:rPr>
                <w:kern w:val="2"/>
                <w:highlight w:val="white"/>
              </w:rPr>
              <w:t>тыс. рублей;</w:t>
            </w:r>
          </w:p>
          <w:p w:rsidR="00E73ABD" w:rsidRPr="00DB089A" w:rsidRDefault="00E73ABD" w:rsidP="00764AE6">
            <w:pPr>
              <w:rPr>
                <w:kern w:val="2"/>
              </w:rPr>
            </w:pPr>
            <w:r w:rsidRPr="00DB089A">
              <w:rPr>
                <w:kern w:val="2"/>
              </w:rPr>
              <w:t>средства бюджета города – 11874 тыс. рублей;</w:t>
            </w:r>
          </w:p>
          <w:p w:rsidR="00E73ABD" w:rsidRPr="00DB089A" w:rsidRDefault="00E73ABD" w:rsidP="00764AE6">
            <w:pPr>
              <w:rPr>
                <w:kern w:val="2"/>
              </w:rPr>
            </w:pPr>
            <w:r w:rsidRPr="00DB089A">
              <w:rPr>
                <w:kern w:val="2"/>
                <w:highlight w:val="white"/>
              </w:rPr>
              <w:t>2027 год- 11968,9 тыс. рублей, в том числе:</w:t>
            </w:r>
          </w:p>
          <w:p w:rsidR="00E73ABD" w:rsidRPr="00DB089A" w:rsidRDefault="00E73ABD" w:rsidP="00764AE6">
            <w:pPr>
              <w:jc w:val="both"/>
              <w:rPr>
                <w:kern w:val="2"/>
                <w:lang w:eastAsia="ru-RU"/>
              </w:rPr>
            </w:pPr>
            <w:r w:rsidRPr="00DB089A">
              <w:rPr>
                <w:kern w:val="2"/>
                <w:lang w:eastAsia="ru-RU"/>
              </w:rPr>
              <w:t>средства федерального бюджета — 52,3 рублей.</w:t>
            </w:r>
          </w:p>
          <w:p w:rsidR="00E73ABD" w:rsidRPr="00DB089A" w:rsidRDefault="00E73ABD" w:rsidP="00764AE6">
            <w:pPr>
              <w:rPr>
                <w:kern w:val="2"/>
              </w:rPr>
            </w:pPr>
            <w:r w:rsidRPr="00DB089A">
              <w:rPr>
                <w:kern w:val="2"/>
                <w:highlight w:val="white"/>
              </w:rPr>
              <w:t xml:space="preserve">средства бюджета области – </w:t>
            </w:r>
            <w:r w:rsidRPr="00DB089A">
              <w:rPr>
                <w:kern w:val="2"/>
              </w:rPr>
              <w:t>42,6</w:t>
            </w:r>
            <w:r w:rsidRPr="00DB089A">
              <w:rPr>
                <w:kern w:val="2"/>
                <w:highlight w:val="white"/>
              </w:rPr>
              <w:t>тыс. рублей;</w:t>
            </w:r>
          </w:p>
          <w:p w:rsidR="00E73ABD" w:rsidRPr="00DB089A" w:rsidRDefault="00E73ABD" w:rsidP="00764AE6">
            <w:pPr>
              <w:rPr>
                <w:kern w:val="2"/>
              </w:rPr>
            </w:pPr>
            <w:r w:rsidRPr="00DB089A">
              <w:rPr>
                <w:kern w:val="2"/>
              </w:rPr>
              <w:t>средства бюджета города – 11874 тыс. рублей;</w:t>
            </w:r>
          </w:p>
          <w:p w:rsidR="00E73ABD" w:rsidRPr="00DB089A" w:rsidRDefault="00E73ABD" w:rsidP="00764AE6">
            <w:pPr>
              <w:rPr>
                <w:kern w:val="2"/>
              </w:rPr>
            </w:pPr>
            <w:r w:rsidRPr="00DB089A">
              <w:rPr>
                <w:kern w:val="2"/>
                <w:highlight w:val="white"/>
              </w:rPr>
              <w:t>2028 год- 11968,9 тыс. рублей, в том числе:</w:t>
            </w:r>
          </w:p>
          <w:p w:rsidR="00E73ABD" w:rsidRPr="00DB089A" w:rsidRDefault="00E73ABD" w:rsidP="00764AE6">
            <w:pPr>
              <w:jc w:val="both"/>
              <w:rPr>
                <w:kern w:val="2"/>
                <w:lang w:eastAsia="ru-RU"/>
              </w:rPr>
            </w:pPr>
            <w:r w:rsidRPr="00DB089A">
              <w:rPr>
                <w:kern w:val="2"/>
                <w:lang w:eastAsia="ru-RU"/>
              </w:rPr>
              <w:t>средства федерального бюджета — 52,3 рублей.</w:t>
            </w:r>
          </w:p>
          <w:p w:rsidR="00E73ABD" w:rsidRPr="00DB089A" w:rsidRDefault="00E73ABD" w:rsidP="00764AE6">
            <w:pPr>
              <w:rPr>
                <w:kern w:val="2"/>
              </w:rPr>
            </w:pPr>
            <w:r w:rsidRPr="00DB089A">
              <w:rPr>
                <w:kern w:val="2"/>
                <w:highlight w:val="white"/>
              </w:rPr>
              <w:t xml:space="preserve">средства бюджета области – </w:t>
            </w:r>
            <w:r w:rsidRPr="00DB089A">
              <w:rPr>
                <w:kern w:val="2"/>
              </w:rPr>
              <w:t>42,6</w:t>
            </w:r>
            <w:r w:rsidRPr="00DB089A">
              <w:rPr>
                <w:kern w:val="2"/>
                <w:highlight w:val="white"/>
              </w:rPr>
              <w:t>тыс. рублей;</w:t>
            </w:r>
          </w:p>
          <w:p w:rsidR="00E73ABD" w:rsidRPr="00DB089A" w:rsidRDefault="00E73ABD" w:rsidP="00764AE6">
            <w:pPr>
              <w:rPr>
                <w:kern w:val="2"/>
              </w:rPr>
            </w:pPr>
            <w:r w:rsidRPr="00DB089A">
              <w:rPr>
                <w:kern w:val="2"/>
              </w:rPr>
              <w:t>средства бюджета города – 11874 тыс. рублей;</w:t>
            </w:r>
          </w:p>
          <w:p w:rsidR="00E73ABD" w:rsidRPr="00DB089A" w:rsidRDefault="00E73ABD" w:rsidP="00764AE6">
            <w:pPr>
              <w:rPr>
                <w:kern w:val="2"/>
              </w:rPr>
            </w:pPr>
            <w:r w:rsidRPr="00DB089A">
              <w:rPr>
                <w:kern w:val="2"/>
                <w:highlight w:val="white"/>
              </w:rPr>
              <w:t>2029 год- 11968,9 тыс. рублей, в том числе:</w:t>
            </w:r>
          </w:p>
          <w:p w:rsidR="00E73ABD" w:rsidRPr="00DB089A" w:rsidRDefault="00E73ABD" w:rsidP="00764AE6">
            <w:pPr>
              <w:jc w:val="both"/>
              <w:rPr>
                <w:kern w:val="2"/>
                <w:lang w:eastAsia="ru-RU"/>
              </w:rPr>
            </w:pPr>
            <w:r w:rsidRPr="00DB089A">
              <w:rPr>
                <w:kern w:val="2"/>
                <w:lang w:eastAsia="ru-RU"/>
              </w:rPr>
              <w:t>средства федерального бюджета — 52,3 рублей.</w:t>
            </w:r>
          </w:p>
          <w:p w:rsidR="00E73ABD" w:rsidRPr="00DB089A" w:rsidRDefault="00E73ABD" w:rsidP="00764AE6">
            <w:pPr>
              <w:rPr>
                <w:kern w:val="2"/>
              </w:rPr>
            </w:pPr>
            <w:r w:rsidRPr="00DB089A">
              <w:rPr>
                <w:kern w:val="2"/>
                <w:highlight w:val="white"/>
              </w:rPr>
              <w:t xml:space="preserve">средства бюджета области – </w:t>
            </w:r>
            <w:r w:rsidRPr="00DB089A">
              <w:rPr>
                <w:kern w:val="2"/>
              </w:rPr>
              <w:t>42,6</w:t>
            </w:r>
            <w:r w:rsidRPr="00DB089A">
              <w:rPr>
                <w:kern w:val="2"/>
                <w:highlight w:val="white"/>
              </w:rPr>
              <w:t>тыс. рублей;</w:t>
            </w:r>
          </w:p>
          <w:p w:rsidR="00E73ABD" w:rsidRPr="00DB089A" w:rsidRDefault="00E73ABD" w:rsidP="00764AE6">
            <w:pPr>
              <w:rPr>
                <w:kern w:val="2"/>
              </w:rPr>
            </w:pPr>
            <w:r w:rsidRPr="00DB089A">
              <w:rPr>
                <w:kern w:val="2"/>
              </w:rPr>
              <w:t>средства бюджета города – 11874 тыс. рублей;</w:t>
            </w:r>
          </w:p>
          <w:p w:rsidR="00E73ABD" w:rsidRPr="00DB089A" w:rsidRDefault="00E73ABD" w:rsidP="00764AE6">
            <w:pPr>
              <w:rPr>
                <w:kern w:val="2"/>
              </w:rPr>
            </w:pPr>
            <w:r w:rsidRPr="00DB089A">
              <w:rPr>
                <w:kern w:val="2"/>
                <w:highlight w:val="white"/>
              </w:rPr>
              <w:t>2030 год- 11968,9 тыс. рублей, в том числе:</w:t>
            </w:r>
          </w:p>
          <w:p w:rsidR="00E73ABD" w:rsidRPr="00DB089A" w:rsidRDefault="00E73ABD" w:rsidP="00764AE6">
            <w:pPr>
              <w:jc w:val="both"/>
              <w:rPr>
                <w:kern w:val="2"/>
                <w:lang w:eastAsia="ru-RU"/>
              </w:rPr>
            </w:pPr>
            <w:r w:rsidRPr="00DB089A">
              <w:rPr>
                <w:kern w:val="2"/>
                <w:lang w:eastAsia="ru-RU"/>
              </w:rPr>
              <w:t>средства федерального бюджета — 52,3 рублей.</w:t>
            </w:r>
          </w:p>
          <w:p w:rsidR="00E73ABD" w:rsidRPr="00DB089A" w:rsidRDefault="00E73ABD" w:rsidP="00764AE6">
            <w:pPr>
              <w:rPr>
                <w:kern w:val="2"/>
              </w:rPr>
            </w:pPr>
            <w:r w:rsidRPr="00DB089A">
              <w:rPr>
                <w:kern w:val="2"/>
                <w:highlight w:val="white"/>
              </w:rPr>
              <w:t xml:space="preserve">средства бюджета области – </w:t>
            </w:r>
            <w:r w:rsidRPr="00DB089A">
              <w:rPr>
                <w:kern w:val="2"/>
              </w:rPr>
              <w:t>42,6</w:t>
            </w:r>
            <w:r w:rsidRPr="00DB089A">
              <w:rPr>
                <w:kern w:val="2"/>
                <w:highlight w:val="white"/>
              </w:rPr>
              <w:t>тыс. рублей;</w:t>
            </w:r>
          </w:p>
          <w:p w:rsidR="00E73ABD" w:rsidRPr="00DB089A" w:rsidRDefault="00E73ABD" w:rsidP="00764AE6">
            <w:pPr>
              <w:rPr>
                <w:kern w:val="2"/>
              </w:rPr>
            </w:pPr>
            <w:r w:rsidRPr="00DB089A">
              <w:rPr>
                <w:kern w:val="2"/>
              </w:rPr>
              <w:t>средства бюджета города – 11874 тыс. рублей;</w:t>
            </w:r>
          </w:p>
          <w:p w:rsidR="00E73ABD" w:rsidRPr="00DB089A" w:rsidRDefault="00E73ABD" w:rsidP="00536FF7">
            <w:pPr>
              <w:jc w:val="both"/>
              <w:rPr>
                <w:kern w:val="2"/>
              </w:rPr>
            </w:pPr>
          </w:p>
        </w:tc>
      </w:tr>
    </w:tbl>
    <w:p w:rsidR="00E73ABD" w:rsidRPr="00DB089A" w:rsidRDefault="00E73ABD" w:rsidP="00515965">
      <w:pPr>
        <w:rPr>
          <w:kern w:val="2"/>
          <w:lang w:bidi="hi-IN"/>
        </w:rPr>
      </w:pPr>
    </w:p>
    <w:p w:rsidR="00E73ABD" w:rsidRPr="00DB089A" w:rsidRDefault="00E73ABD" w:rsidP="00E444F5">
      <w:pPr>
        <w:jc w:val="center"/>
        <w:rPr>
          <w:kern w:val="2"/>
          <w:lang w:bidi="hi-IN"/>
        </w:rPr>
      </w:pPr>
    </w:p>
    <w:p w:rsidR="00E73ABD" w:rsidRPr="00DB089A" w:rsidRDefault="00E73ABD" w:rsidP="00E444F5">
      <w:pPr>
        <w:jc w:val="center"/>
        <w:rPr>
          <w:b/>
          <w:bCs/>
          <w:kern w:val="2"/>
          <w:lang w:bidi="hi-IN"/>
        </w:rPr>
      </w:pPr>
    </w:p>
    <w:p w:rsidR="00E73ABD" w:rsidRPr="00DB089A" w:rsidRDefault="00E73ABD" w:rsidP="00E444F5">
      <w:pPr>
        <w:jc w:val="center"/>
        <w:rPr>
          <w:kern w:val="2"/>
          <w:lang w:bidi="hi-IN"/>
        </w:rPr>
      </w:pPr>
      <w:r w:rsidRPr="00DB089A">
        <w:rPr>
          <w:b/>
          <w:bCs/>
          <w:kern w:val="2"/>
          <w:lang w:bidi="hi-IN"/>
        </w:rPr>
        <w:t>Раздел 1.</w:t>
      </w:r>
    </w:p>
    <w:p w:rsidR="00E73ABD" w:rsidRPr="00DB089A" w:rsidRDefault="00E73ABD" w:rsidP="00E444F5">
      <w:pPr>
        <w:jc w:val="center"/>
        <w:rPr>
          <w:kern w:val="2"/>
          <w:lang w:bidi="hi-IN"/>
        </w:rPr>
      </w:pPr>
      <w:r w:rsidRPr="00DB089A">
        <w:rPr>
          <w:b/>
          <w:bCs/>
          <w:kern w:val="2"/>
          <w:lang w:bidi="hi-IN"/>
        </w:rPr>
        <w:t>Общая характеристика сферы реализации Программы.</w:t>
      </w:r>
    </w:p>
    <w:p w:rsidR="00E73ABD" w:rsidRPr="00DB089A" w:rsidRDefault="00E73ABD" w:rsidP="00E444F5">
      <w:pPr>
        <w:jc w:val="both"/>
        <w:rPr>
          <w:kern w:val="2"/>
          <w:lang w:bidi="hi-IN"/>
        </w:rPr>
      </w:pPr>
      <w:r w:rsidRPr="00DB089A">
        <w:rPr>
          <w:kern w:val="2"/>
          <w:lang w:bidi="hi-IN"/>
        </w:rPr>
        <w:t xml:space="preserve">    Отрасль культуры занимает особое место в жизни общества, являясь основным фактором, формирующим нравственно-эстетические принципы, развивающим духовную индивидуальность личности. Осознана роль культуры в формировании образа жизни и определении качества жизни. </w:t>
      </w:r>
    </w:p>
    <w:p w:rsidR="00E73ABD" w:rsidRPr="00DB089A" w:rsidRDefault="00E73ABD" w:rsidP="00E444F5">
      <w:pPr>
        <w:jc w:val="both"/>
        <w:rPr>
          <w:kern w:val="2"/>
          <w:lang w:bidi="hi-IN"/>
        </w:rPr>
      </w:pPr>
      <w:r w:rsidRPr="00DB089A">
        <w:rPr>
          <w:kern w:val="2"/>
          <w:lang w:bidi="hi-IN"/>
        </w:rPr>
        <w:t xml:space="preserve">     Город Кирсанов обладает хорошей культурной средой, культурным потенциалом, который вместе с тем используется не в полной мере. Необходимо укреплять сеть существующих учреждений культуры и искусства города, поскольку именно они обеспечивают историческую преемственность поколений, сохранений, распространение и развитие сферы культуры и духовно-нравственных ценностей. </w:t>
      </w:r>
    </w:p>
    <w:p w:rsidR="00E73ABD" w:rsidRPr="00DB089A" w:rsidRDefault="00E73ABD" w:rsidP="00E444F5">
      <w:pPr>
        <w:jc w:val="both"/>
        <w:rPr>
          <w:kern w:val="2"/>
          <w:lang w:bidi="hi-IN"/>
        </w:rPr>
      </w:pPr>
      <w:r w:rsidRPr="00DB089A">
        <w:rPr>
          <w:kern w:val="2"/>
          <w:lang w:bidi="hi-IN"/>
        </w:rPr>
        <w:t xml:space="preserve">     В городе оптимальная сеть учреждений культуры и искусства:</w:t>
      </w:r>
    </w:p>
    <w:p w:rsidR="00E73ABD" w:rsidRPr="00DB089A" w:rsidRDefault="00E73ABD" w:rsidP="00E444F5">
      <w:pPr>
        <w:jc w:val="both"/>
        <w:rPr>
          <w:kern w:val="2"/>
          <w:lang w:bidi="hi-IN"/>
        </w:rPr>
      </w:pPr>
      <w:r w:rsidRPr="00DB089A">
        <w:rPr>
          <w:kern w:val="2"/>
          <w:lang w:bidi="hi-IN"/>
        </w:rPr>
        <w:t xml:space="preserve"> • МБУК ЦД «Золотой Витязь», </w:t>
      </w:r>
    </w:p>
    <w:p w:rsidR="00E73ABD" w:rsidRPr="00DB089A" w:rsidRDefault="00E73ABD" w:rsidP="00E444F5">
      <w:pPr>
        <w:jc w:val="both"/>
        <w:rPr>
          <w:kern w:val="2"/>
          <w:lang w:bidi="hi-IN"/>
        </w:rPr>
      </w:pPr>
      <w:r w:rsidRPr="00DB089A">
        <w:rPr>
          <w:kern w:val="2"/>
          <w:lang w:bidi="hi-IN"/>
        </w:rPr>
        <w:t xml:space="preserve">• МБОУ ДОД «Кирсановская детская школа искусств», </w:t>
      </w:r>
    </w:p>
    <w:p w:rsidR="00E73ABD" w:rsidRPr="00DB089A" w:rsidRDefault="00E73ABD" w:rsidP="00E444F5">
      <w:pPr>
        <w:jc w:val="both"/>
        <w:rPr>
          <w:kern w:val="2"/>
          <w:lang w:bidi="hi-IN"/>
        </w:rPr>
      </w:pPr>
      <w:r w:rsidRPr="00DB089A">
        <w:rPr>
          <w:kern w:val="2"/>
          <w:lang w:bidi="hi-IN"/>
        </w:rPr>
        <w:t>• МБУК «Кирсановский краеведческий музей»,</w:t>
      </w:r>
    </w:p>
    <w:p w:rsidR="00E73ABD" w:rsidRPr="00DB089A" w:rsidRDefault="00E73ABD" w:rsidP="00E444F5">
      <w:pPr>
        <w:jc w:val="both"/>
        <w:rPr>
          <w:kern w:val="2"/>
          <w:lang w:bidi="hi-IN"/>
        </w:rPr>
      </w:pPr>
      <w:r w:rsidRPr="00DB089A">
        <w:rPr>
          <w:kern w:val="2"/>
          <w:lang w:bidi="hi-IN"/>
        </w:rPr>
        <w:t xml:space="preserve"> • МБУК «Кирсановская городская библиотека», которые выполняют образовательные, воспитательные, информационные, досуговые функции, способствуют формированию нравственно-эстетических основ, духовных потребностей и ценностных ориентаций населения. Вместе с тем, многие проблемы сферы культуры города пока остаются нерешенными. Здания, в которых расположено большинство учреждений культуры, требуют капитального ремонта. Выделяемых средств на их содержание недостаточно. Материально-техническая база учреждений культуры одна из главных проблем отрасли и требует дальнейшего укрепления, что возможно при увеличении объемов финансирования. Наболевшей проблемой является высокая степень износа музыкальных инструментов, видео-аудио оборудования. На сегодняшний день учреждения культуры испытывают острый дефицит в квалифицированных кадрах. Уход специалистов из сферы культуры и слабый приток молодежи снижают эффективность работы. В большинстве учреждений культуры наблюдается ярко выраженная тенденция старения кадров, низкий процент работников с высшим образованием. Модернизация сферы культуры должна коснуться всех направлений, начиная от кадровой политики и заканчивая укреплением материальной базы и реализацией новых творческих инициатив. Необходимость решения указанных в настоящей Программе задач вытекает из закрепленной Конституцией и действующем законодательстве обязательности предоставления за счет бюджета услуг по организации обслуживания населения муниципальными учреждениями культуры. При этом решение этих задач должно проводится с использованием программно-целевого метода, что обеспечит больший уровень эффективности использования бюджетных ресурсов и связь их объемов с достижением планируемых результатов. Программа определяет объемы и источники финансирования на каждое мероприятие, устанавливает ответственных за реализацию этих мероприятий и отражает показатели результативности от проведения мероприятий. </w:t>
      </w:r>
    </w:p>
    <w:p w:rsidR="00E73ABD" w:rsidRPr="00DB089A" w:rsidRDefault="00E73ABD" w:rsidP="00E444F5">
      <w:pPr>
        <w:jc w:val="center"/>
        <w:rPr>
          <w:b/>
          <w:kern w:val="2"/>
          <w:lang w:bidi="hi-IN"/>
        </w:rPr>
      </w:pPr>
      <w:r w:rsidRPr="00DB089A">
        <w:rPr>
          <w:b/>
          <w:kern w:val="2"/>
          <w:lang w:bidi="hi-IN"/>
        </w:rPr>
        <w:t>Раздел 2.</w:t>
      </w:r>
    </w:p>
    <w:p w:rsidR="00E73ABD" w:rsidRPr="00DB089A" w:rsidRDefault="00E73ABD" w:rsidP="00E444F5">
      <w:pPr>
        <w:jc w:val="center"/>
        <w:rPr>
          <w:kern w:val="2"/>
          <w:lang w:bidi="hi-IN"/>
        </w:rPr>
      </w:pPr>
      <w:r w:rsidRPr="00DB089A">
        <w:rPr>
          <w:b/>
          <w:kern w:val="2"/>
          <w:lang w:bidi="hi-IN"/>
        </w:rPr>
        <w:t>Приоритеты региональной государственной политики и социально-экономического развития города в сфере реализации муниципальной Программы, цели, задачи, сроки и этапы реализации муниципальной Программы.</w:t>
      </w:r>
    </w:p>
    <w:p w:rsidR="00E73ABD" w:rsidRPr="00DB089A" w:rsidRDefault="00E73ABD" w:rsidP="00E444F5">
      <w:pPr>
        <w:jc w:val="both"/>
        <w:rPr>
          <w:kern w:val="2"/>
          <w:lang w:bidi="hi-IN"/>
        </w:rPr>
      </w:pPr>
      <w:r w:rsidRPr="00DB089A">
        <w:rPr>
          <w:kern w:val="2"/>
          <w:lang w:bidi="hi-IN"/>
        </w:rPr>
        <w:t xml:space="preserve">     Реализация Программы будет осуществляться в соответствии со следующими основными приоритетами:</w:t>
      </w:r>
    </w:p>
    <w:p w:rsidR="00E73ABD" w:rsidRPr="00DB089A" w:rsidRDefault="00E73ABD" w:rsidP="00E444F5">
      <w:pPr>
        <w:jc w:val="both"/>
        <w:rPr>
          <w:kern w:val="2"/>
          <w:lang w:bidi="hi-IN"/>
        </w:rPr>
      </w:pPr>
      <w:r w:rsidRPr="00DB089A">
        <w:rPr>
          <w:kern w:val="2"/>
          <w:lang w:bidi="hi-IN"/>
        </w:rPr>
        <w:t xml:space="preserve"> • укрепление единого культурного пространства на основе духовно-нравственных ценностей и исторических традиций; </w:t>
      </w:r>
    </w:p>
    <w:p w:rsidR="00E73ABD" w:rsidRPr="00DB089A" w:rsidRDefault="00E73ABD" w:rsidP="00E444F5">
      <w:pPr>
        <w:jc w:val="both"/>
        <w:rPr>
          <w:kern w:val="2"/>
          <w:lang w:bidi="hi-IN"/>
        </w:rPr>
      </w:pPr>
      <w:r w:rsidRPr="00DB089A">
        <w:rPr>
          <w:kern w:val="2"/>
          <w:lang w:bidi="hi-IN"/>
        </w:rPr>
        <w:t>• сохранение культурного и духовного наследия, традиций города как национального богатства и основы единства общества;</w:t>
      </w:r>
    </w:p>
    <w:p w:rsidR="00E73ABD" w:rsidRPr="00DB089A" w:rsidRDefault="00E73ABD" w:rsidP="00E444F5">
      <w:pPr>
        <w:jc w:val="both"/>
        <w:rPr>
          <w:kern w:val="2"/>
          <w:lang w:bidi="hi-IN"/>
        </w:rPr>
      </w:pPr>
      <w:r w:rsidRPr="00DB089A">
        <w:rPr>
          <w:kern w:val="2"/>
          <w:lang w:bidi="hi-IN"/>
        </w:rPr>
        <w:t xml:space="preserve"> • обеспечение максимальной доступности для широких слоев населения лучших образцов культуры и искусства; </w:t>
      </w:r>
    </w:p>
    <w:p w:rsidR="00E73ABD" w:rsidRPr="00DB089A" w:rsidRDefault="00E73ABD" w:rsidP="00E444F5">
      <w:pPr>
        <w:jc w:val="both"/>
        <w:rPr>
          <w:kern w:val="2"/>
          <w:lang w:bidi="hi-IN"/>
        </w:rPr>
      </w:pPr>
      <w:r w:rsidRPr="00DB089A">
        <w:rPr>
          <w:kern w:val="2"/>
          <w:lang w:bidi="hi-IN"/>
        </w:rPr>
        <w:t xml:space="preserve">• создание условий для творческой самореализации граждан, культурно-просветительской деятельности, организации дополнительного художественного образования и культурного досуга; </w:t>
      </w:r>
    </w:p>
    <w:p w:rsidR="00E73ABD" w:rsidRPr="00DB089A" w:rsidRDefault="00E73ABD" w:rsidP="00E444F5">
      <w:pPr>
        <w:jc w:val="both"/>
        <w:rPr>
          <w:kern w:val="2"/>
          <w:lang w:bidi="hi-IN"/>
        </w:rPr>
      </w:pPr>
      <w:r w:rsidRPr="00DB089A">
        <w:rPr>
          <w:kern w:val="2"/>
          <w:lang w:bidi="hi-IN"/>
        </w:rPr>
        <w:t xml:space="preserve">• продвижение в культурном пространстве города нравственных ценностей и образцов, способствующих культурному и гражданскому воспитанию личности; • укрепление материально-технической базы учреждений культуры. Достижение целей программы предполагается посредством решения двух взаимосвязанных и взаимодополняющих задач: </w:t>
      </w:r>
    </w:p>
    <w:p w:rsidR="00E73ABD" w:rsidRPr="00DB089A" w:rsidRDefault="00E73ABD" w:rsidP="00E444F5">
      <w:pPr>
        <w:jc w:val="both"/>
        <w:rPr>
          <w:kern w:val="2"/>
          <w:lang w:bidi="hi-IN"/>
        </w:rPr>
      </w:pPr>
      <w:r w:rsidRPr="00DB089A">
        <w:rPr>
          <w:kern w:val="2"/>
          <w:lang w:bidi="hi-IN"/>
        </w:rPr>
        <w:t>1. Сохранение, пополнение и использование культурного и исторического наследия города,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rsidR="00E73ABD" w:rsidRPr="00DB089A" w:rsidRDefault="00E73ABD" w:rsidP="00E444F5">
      <w:pPr>
        <w:pStyle w:val="ConsPlusCell"/>
        <w:jc w:val="both"/>
      </w:pPr>
      <w:r w:rsidRPr="00DB089A">
        <w:rPr>
          <w:lang w:bidi="hi-IN"/>
        </w:rPr>
        <w:t xml:space="preserve">2. Создание благоприятных условий для устойчивого развития сферы культуры города Кирсанова. Сроки реализации </w:t>
      </w:r>
      <w:r w:rsidRPr="00DB089A">
        <w:t xml:space="preserve"> программы запланирована на 2 этапа:</w:t>
      </w:r>
    </w:p>
    <w:p w:rsidR="00E73ABD" w:rsidRPr="00DB089A" w:rsidRDefault="00E73ABD" w:rsidP="00E444F5">
      <w:pPr>
        <w:pStyle w:val="ConsPlusCell"/>
        <w:jc w:val="both"/>
      </w:pPr>
      <w:r w:rsidRPr="00DB089A">
        <w:rPr>
          <w:lang w:val="en-US"/>
        </w:rPr>
        <w:t>I</w:t>
      </w:r>
      <w:r w:rsidRPr="00DB089A">
        <w:t xml:space="preserve"> этап: 2014-2022 годы </w:t>
      </w:r>
    </w:p>
    <w:p w:rsidR="00E73ABD" w:rsidRPr="00DB089A" w:rsidRDefault="00E73ABD" w:rsidP="00E444F5">
      <w:pPr>
        <w:pStyle w:val="ConsPlusCell"/>
        <w:jc w:val="both"/>
      </w:pPr>
      <w:r w:rsidRPr="00DB089A">
        <w:rPr>
          <w:lang w:val="en-US"/>
        </w:rPr>
        <w:t>II</w:t>
      </w:r>
      <w:r w:rsidRPr="00DB089A">
        <w:t xml:space="preserve"> этап: 2023-2030 годы</w:t>
      </w:r>
    </w:p>
    <w:p w:rsidR="00E73ABD" w:rsidRPr="00DB089A" w:rsidRDefault="00E73ABD" w:rsidP="00E444F5">
      <w:pPr>
        <w:jc w:val="center"/>
        <w:rPr>
          <w:b/>
          <w:kern w:val="2"/>
          <w:lang w:bidi="hi-IN"/>
        </w:rPr>
      </w:pPr>
    </w:p>
    <w:p w:rsidR="00E73ABD" w:rsidRPr="00DB089A" w:rsidRDefault="00E73ABD" w:rsidP="00E444F5">
      <w:pPr>
        <w:jc w:val="center"/>
        <w:rPr>
          <w:b/>
          <w:kern w:val="2"/>
          <w:lang w:bidi="hi-IN"/>
        </w:rPr>
      </w:pPr>
    </w:p>
    <w:p w:rsidR="00E73ABD" w:rsidRPr="00DB089A" w:rsidRDefault="00E73ABD" w:rsidP="00E444F5">
      <w:pPr>
        <w:jc w:val="center"/>
        <w:rPr>
          <w:b/>
          <w:kern w:val="2"/>
          <w:lang w:bidi="hi-IN"/>
        </w:rPr>
      </w:pPr>
    </w:p>
    <w:p w:rsidR="00E73ABD" w:rsidRPr="00DB089A" w:rsidRDefault="00E73ABD" w:rsidP="00E444F5">
      <w:pPr>
        <w:jc w:val="center"/>
        <w:rPr>
          <w:b/>
          <w:kern w:val="2"/>
          <w:lang w:bidi="hi-IN"/>
        </w:rPr>
      </w:pPr>
      <w:r w:rsidRPr="00DB089A">
        <w:rPr>
          <w:b/>
          <w:kern w:val="2"/>
          <w:lang w:bidi="hi-IN"/>
        </w:rPr>
        <w:t>Раздел 3.</w:t>
      </w:r>
    </w:p>
    <w:p w:rsidR="00E73ABD" w:rsidRPr="00DB089A" w:rsidRDefault="00E73ABD" w:rsidP="00E444F5">
      <w:pPr>
        <w:jc w:val="center"/>
        <w:rPr>
          <w:kern w:val="2"/>
          <w:lang w:bidi="hi-IN"/>
        </w:rPr>
      </w:pPr>
      <w:r w:rsidRPr="00DB089A">
        <w:rPr>
          <w:b/>
          <w:kern w:val="2"/>
          <w:lang w:bidi="hi-IN"/>
        </w:rPr>
        <w:t>Показатели (индикаторы) достижения целей и решения задач, ожидаемые конечные результаты программы</w:t>
      </w:r>
      <w:r w:rsidRPr="00DB089A">
        <w:rPr>
          <w:kern w:val="2"/>
          <w:lang w:bidi="hi-IN"/>
        </w:rPr>
        <w:t>.</w:t>
      </w:r>
    </w:p>
    <w:p w:rsidR="00E73ABD" w:rsidRPr="00DB089A" w:rsidRDefault="00E73ABD" w:rsidP="00E444F5">
      <w:pPr>
        <w:jc w:val="both"/>
        <w:rPr>
          <w:kern w:val="2"/>
          <w:lang w:bidi="hi-IN"/>
        </w:rPr>
      </w:pPr>
      <w:r w:rsidRPr="00DB089A">
        <w:rPr>
          <w:kern w:val="2"/>
          <w:lang w:bidi="hi-IN"/>
        </w:rPr>
        <w:t xml:space="preserve">     В основе Программы: положения, ориентированные на преемственность развития культурных традиций, модернизацию технического и технологического оснащения учреждений культуры и искусства, совершенствование системы музыкального и художественного образования, привлечение внимания к отрасли с целью участия в культурной жизни города большего числа людей. </w:t>
      </w:r>
    </w:p>
    <w:p w:rsidR="00E73ABD" w:rsidRPr="00DB089A" w:rsidRDefault="00E73ABD" w:rsidP="00E444F5">
      <w:pPr>
        <w:jc w:val="both"/>
        <w:rPr>
          <w:kern w:val="2"/>
          <w:lang w:bidi="hi-IN"/>
        </w:rPr>
      </w:pPr>
      <w:r w:rsidRPr="00DB089A">
        <w:rPr>
          <w:kern w:val="2"/>
          <w:lang w:bidi="hi-IN"/>
        </w:rPr>
        <w:t xml:space="preserve">    Оценка эффективности реализации Программы будет осуществляться на основе следующих показателей:</w:t>
      </w:r>
    </w:p>
    <w:p w:rsidR="00E73ABD" w:rsidRPr="00DB089A" w:rsidRDefault="00E73ABD" w:rsidP="00E444F5">
      <w:pPr>
        <w:jc w:val="both"/>
        <w:rPr>
          <w:kern w:val="2"/>
          <w:lang w:bidi="hi-IN"/>
        </w:rPr>
      </w:pPr>
      <w:r w:rsidRPr="00DB089A">
        <w:rPr>
          <w:kern w:val="2"/>
          <w:lang w:bidi="hi-IN"/>
        </w:rPr>
        <w:t xml:space="preserve"> - увеличение количества посещений концертов, спектаклей, гастролей, других культурно-досуговых мероприятий на 1000 жителей (8208);</w:t>
      </w:r>
    </w:p>
    <w:p w:rsidR="00E73ABD" w:rsidRPr="00DB089A" w:rsidRDefault="00E73ABD" w:rsidP="00E444F5">
      <w:pPr>
        <w:jc w:val="both"/>
        <w:rPr>
          <w:kern w:val="2"/>
          <w:lang w:bidi="hi-IN"/>
        </w:rPr>
      </w:pPr>
      <w:r w:rsidRPr="00DB089A">
        <w:rPr>
          <w:kern w:val="2"/>
          <w:lang w:bidi="hi-IN"/>
        </w:rPr>
        <w:t xml:space="preserve"> - прирост количества мероприятий, проводимых учреждениями культуры и искусства (8%); </w:t>
      </w:r>
    </w:p>
    <w:p w:rsidR="00E73ABD" w:rsidRPr="00DB089A" w:rsidRDefault="00E73ABD" w:rsidP="00E444F5">
      <w:pPr>
        <w:jc w:val="both"/>
        <w:rPr>
          <w:kern w:val="2"/>
          <w:lang w:bidi="hi-IN"/>
        </w:rPr>
      </w:pPr>
      <w:r w:rsidRPr="00DB089A">
        <w:rPr>
          <w:kern w:val="2"/>
          <w:lang w:bidi="hi-IN"/>
        </w:rPr>
        <w:t xml:space="preserve">- повышение уровня удовлетворенности жителей города качеством предоставленных муниципальных услуг в сфере культуры (94%); </w:t>
      </w:r>
    </w:p>
    <w:p w:rsidR="00E73ABD" w:rsidRPr="00DB089A" w:rsidRDefault="00E73ABD" w:rsidP="00E444F5">
      <w:pPr>
        <w:jc w:val="both"/>
        <w:rPr>
          <w:kern w:val="2"/>
          <w:lang w:bidi="hi-IN"/>
        </w:rPr>
      </w:pPr>
      <w:r w:rsidRPr="00DB089A">
        <w:rPr>
          <w:kern w:val="2"/>
          <w:lang w:bidi="hi-IN"/>
        </w:rPr>
        <w:t xml:space="preserve">- увеличение количества зрителей и участников культурно-досуговых мероприятий (141200); </w:t>
      </w:r>
    </w:p>
    <w:p w:rsidR="00E73ABD" w:rsidRPr="00DB089A" w:rsidRDefault="00E73ABD" w:rsidP="00E444F5">
      <w:pPr>
        <w:jc w:val="both"/>
        <w:rPr>
          <w:kern w:val="2"/>
          <w:lang w:bidi="hi-IN"/>
        </w:rPr>
      </w:pPr>
      <w:r w:rsidRPr="00DB089A">
        <w:rPr>
          <w:kern w:val="2"/>
          <w:lang w:bidi="hi-IN"/>
        </w:rPr>
        <w:t xml:space="preserve">- прирост доли участников – культурно-досуговых мероприятий, любительских объединений и клубов по интересам (71,4%); </w:t>
      </w:r>
    </w:p>
    <w:p w:rsidR="00E73ABD" w:rsidRPr="00DB089A" w:rsidRDefault="00E73ABD" w:rsidP="00E444F5">
      <w:pPr>
        <w:jc w:val="both"/>
        <w:rPr>
          <w:kern w:val="2"/>
          <w:lang w:bidi="hi-IN"/>
        </w:rPr>
      </w:pPr>
      <w:r w:rsidRPr="00DB089A">
        <w:rPr>
          <w:kern w:val="2"/>
          <w:lang w:bidi="hi-IN"/>
        </w:rPr>
        <w:t xml:space="preserve">- увеличение удельного веса населения, участвующего в платных культурно-досуговых мероприятиях (222,6%); </w:t>
      </w:r>
    </w:p>
    <w:p w:rsidR="00E73ABD" w:rsidRPr="00DB089A" w:rsidRDefault="00E73ABD" w:rsidP="00E444F5">
      <w:pPr>
        <w:jc w:val="both"/>
        <w:rPr>
          <w:kern w:val="2"/>
          <w:lang w:bidi="hi-IN"/>
        </w:rPr>
      </w:pPr>
      <w:r w:rsidRPr="00DB089A">
        <w:rPr>
          <w:kern w:val="2"/>
          <w:lang w:bidi="hi-IN"/>
        </w:rPr>
        <w:t>- охват детей 7-15 лет дополнительным художественным образованием (27,3%); - увеличение количества лауреатов и дипломантов фестивалей и конкурсов (международных, межрегиональных, областных, межмуниципальных (55ч.);</w:t>
      </w:r>
    </w:p>
    <w:p w:rsidR="00E73ABD" w:rsidRPr="00DB089A" w:rsidRDefault="00E73ABD" w:rsidP="00E444F5">
      <w:pPr>
        <w:jc w:val="both"/>
        <w:rPr>
          <w:kern w:val="2"/>
          <w:lang w:bidi="hi-IN"/>
        </w:rPr>
      </w:pPr>
      <w:r w:rsidRPr="00DB089A">
        <w:rPr>
          <w:kern w:val="2"/>
          <w:lang w:bidi="hi-IN"/>
        </w:rPr>
        <w:t xml:space="preserve"> - увеличение количества пользователей услугами «Кирсановской городской библиотеки» (2600 ч.); </w:t>
      </w:r>
    </w:p>
    <w:p w:rsidR="00E73ABD" w:rsidRPr="00DB089A" w:rsidRDefault="00E73ABD" w:rsidP="00E444F5">
      <w:pPr>
        <w:jc w:val="both"/>
        <w:rPr>
          <w:kern w:val="2"/>
          <w:lang w:bidi="hi-IN"/>
        </w:rPr>
      </w:pPr>
      <w:r w:rsidRPr="00DB089A">
        <w:rPr>
          <w:kern w:val="2"/>
          <w:lang w:bidi="hi-IN"/>
        </w:rPr>
        <w:t>- увеличение книгообеспеченности на 1 пользователя «Кирсановской городской библиотеки» (19,3 экз.);</w:t>
      </w:r>
    </w:p>
    <w:p w:rsidR="00E73ABD" w:rsidRPr="00DB089A" w:rsidRDefault="00E73ABD" w:rsidP="00E444F5">
      <w:pPr>
        <w:jc w:val="both"/>
        <w:rPr>
          <w:kern w:val="2"/>
          <w:lang w:bidi="hi-IN"/>
        </w:rPr>
      </w:pPr>
      <w:r w:rsidRPr="00DB089A">
        <w:rPr>
          <w:kern w:val="2"/>
          <w:lang w:bidi="hi-IN"/>
        </w:rPr>
        <w:t xml:space="preserve"> - увеличение книжного фонда Кирсановской городской библиотеки» (47,1%); - увеличение доли электронного каталога «Кирсановской городской библиотеки» (85,6%); </w:t>
      </w:r>
    </w:p>
    <w:p w:rsidR="00E73ABD" w:rsidRPr="00DB089A" w:rsidRDefault="00E73ABD" w:rsidP="00E444F5">
      <w:pPr>
        <w:jc w:val="both"/>
        <w:rPr>
          <w:kern w:val="2"/>
          <w:lang w:bidi="hi-IN"/>
        </w:rPr>
      </w:pPr>
      <w:r w:rsidRPr="00DB089A">
        <w:rPr>
          <w:kern w:val="2"/>
          <w:lang w:bidi="hi-IN"/>
        </w:rPr>
        <w:t xml:space="preserve">- увеличение доли, выставленных музейных экспонатов «Кирсановского краеведческого музея» (12,8%); </w:t>
      </w:r>
    </w:p>
    <w:p w:rsidR="00E73ABD" w:rsidRPr="00DB089A" w:rsidRDefault="00E73ABD" w:rsidP="00E444F5">
      <w:pPr>
        <w:jc w:val="both"/>
        <w:rPr>
          <w:kern w:val="2"/>
          <w:lang w:bidi="hi-IN"/>
        </w:rPr>
      </w:pPr>
      <w:r w:rsidRPr="00DB089A">
        <w:rPr>
          <w:kern w:val="2"/>
          <w:lang w:bidi="hi-IN"/>
        </w:rPr>
        <w:t>- увеличение количества музейных выставок, в том числе и мобильных, «Кирсановского краеведческого музея» (30 ед.).</w:t>
      </w:r>
    </w:p>
    <w:p w:rsidR="00E73ABD" w:rsidRPr="00DB089A" w:rsidRDefault="00E73ABD" w:rsidP="00E444F5">
      <w:pPr>
        <w:jc w:val="both"/>
        <w:rPr>
          <w:kern w:val="2"/>
          <w:lang w:bidi="hi-IN"/>
        </w:rPr>
      </w:pPr>
      <w:r w:rsidRPr="00DB089A">
        <w:rPr>
          <w:kern w:val="2"/>
          <w:lang w:bidi="hi-IN"/>
        </w:rPr>
        <w:t>Эффективность реализации Программы зависит от уровня финансирования мероприятий Программы и их выполнения. Перечень показателей (индикаторов) Программы приведен в Приложении №1к Программе.</w:t>
      </w:r>
    </w:p>
    <w:p w:rsidR="00E73ABD" w:rsidRPr="00DB089A" w:rsidRDefault="00E73ABD" w:rsidP="00E444F5">
      <w:pPr>
        <w:jc w:val="center"/>
        <w:rPr>
          <w:b/>
          <w:kern w:val="2"/>
          <w:lang w:bidi="hi-IN"/>
        </w:rPr>
      </w:pPr>
    </w:p>
    <w:p w:rsidR="00E73ABD" w:rsidRPr="00DB089A" w:rsidRDefault="00E73ABD" w:rsidP="00E444F5">
      <w:pPr>
        <w:jc w:val="center"/>
        <w:rPr>
          <w:b/>
          <w:kern w:val="2"/>
          <w:lang w:bidi="hi-IN"/>
        </w:rPr>
      </w:pPr>
      <w:r w:rsidRPr="00DB089A">
        <w:rPr>
          <w:b/>
          <w:kern w:val="2"/>
          <w:lang w:bidi="hi-IN"/>
        </w:rPr>
        <w:t>Раздел 4.</w:t>
      </w:r>
    </w:p>
    <w:p w:rsidR="00E73ABD" w:rsidRPr="00DB089A" w:rsidRDefault="00E73ABD" w:rsidP="00E444F5">
      <w:pPr>
        <w:jc w:val="center"/>
        <w:rPr>
          <w:kern w:val="2"/>
          <w:lang w:bidi="hi-IN"/>
        </w:rPr>
      </w:pPr>
      <w:r w:rsidRPr="00DB089A">
        <w:rPr>
          <w:b/>
          <w:kern w:val="2"/>
          <w:lang w:bidi="hi-IN"/>
        </w:rPr>
        <w:t>Обобщенная характеристика мероприятий Программы</w:t>
      </w:r>
    </w:p>
    <w:p w:rsidR="00E73ABD" w:rsidRPr="00DB089A" w:rsidRDefault="00E73ABD" w:rsidP="00E444F5">
      <w:pPr>
        <w:jc w:val="both"/>
        <w:rPr>
          <w:kern w:val="2"/>
          <w:lang w:bidi="hi-IN"/>
        </w:rPr>
      </w:pPr>
      <w:r w:rsidRPr="00DB089A">
        <w:rPr>
          <w:kern w:val="2"/>
          <w:lang w:bidi="hi-IN"/>
        </w:rPr>
        <w:t xml:space="preserve">  Мероприятия Программы включены в шесть подпрограмм.</w:t>
      </w:r>
    </w:p>
    <w:p w:rsidR="00E73ABD" w:rsidRPr="00DB089A" w:rsidRDefault="00E73ABD" w:rsidP="00E444F5">
      <w:pPr>
        <w:jc w:val="both"/>
        <w:rPr>
          <w:kern w:val="2"/>
          <w:lang w:bidi="hi-IN"/>
        </w:rPr>
      </w:pPr>
      <w:r w:rsidRPr="00DB089A">
        <w:rPr>
          <w:b/>
          <w:kern w:val="2"/>
          <w:lang w:bidi="hi-IN"/>
        </w:rPr>
        <w:t>Подпрограмма 1 « Культура»</w:t>
      </w:r>
      <w:r w:rsidRPr="00DB089A">
        <w:rPr>
          <w:kern w:val="2"/>
          <w:lang w:bidi="hi-IN"/>
        </w:rPr>
        <w:t xml:space="preserve">  предусматривает решение следующих задач:</w:t>
      </w:r>
    </w:p>
    <w:p w:rsidR="00E73ABD" w:rsidRPr="00DB089A" w:rsidRDefault="00E73ABD" w:rsidP="00E444F5">
      <w:pPr>
        <w:jc w:val="both"/>
        <w:rPr>
          <w:kern w:val="2"/>
          <w:lang w:bidi="hi-IN"/>
        </w:rPr>
      </w:pPr>
      <w:r w:rsidRPr="00DB089A">
        <w:rPr>
          <w:kern w:val="2"/>
          <w:lang w:bidi="hi-IN"/>
        </w:rPr>
        <w:t xml:space="preserve">• обеспечение оказания культурно-досуговых услуг населению; </w:t>
      </w:r>
    </w:p>
    <w:p w:rsidR="00E73ABD" w:rsidRPr="00DB089A" w:rsidRDefault="00E73ABD" w:rsidP="00E444F5">
      <w:pPr>
        <w:jc w:val="both"/>
        <w:rPr>
          <w:kern w:val="2"/>
          <w:lang w:bidi="hi-IN"/>
        </w:rPr>
      </w:pPr>
      <w:r w:rsidRPr="00DB089A">
        <w:rPr>
          <w:kern w:val="2"/>
          <w:lang w:bidi="hi-IN"/>
        </w:rPr>
        <w:t xml:space="preserve">• обеспечение работы любительских объединений и коллективов, </w:t>
      </w:r>
    </w:p>
    <w:p w:rsidR="00E73ABD" w:rsidRPr="00DB089A" w:rsidRDefault="00E73ABD" w:rsidP="00E444F5">
      <w:pPr>
        <w:jc w:val="both"/>
        <w:rPr>
          <w:kern w:val="2"/>
          <w:lang w:bidi="hi-IN"/>
        </w:rPr>
      </w:pPr>
      <w:r w:rsidRPr="00DB089A">
        <w:rPr>
          <w:kern w:val="2"/>
          <w:lang w:bidi="hi-IN"/>
        </w:rPr>
        <w:t xml:space="preserve">• стимулирование их к участию в фестивалях, творческих конкурсах; </w:t>
      </w:r>
    </w:p>
    <w:p w:rsidR="00E73ABD" w:rsidRPr="00DB089A" w:rsidRDefault="00E73ABD" w:rsidP="00E444F5">
      <w:pPr>
        <w:jc w:val="both"/>
        <w:rPr>
          <w:kern w:val="2"/>
          <w:lang w:bidi="hi-IN"/>
        </w:rPr>
      </w:pPr>
      <w:r w:rsidRPr="00DB089A">
        <w:rPr>
          <w:kern w:val="2"/>
          <w:lang w:bidi="hi-IN"/>
        </w:rPr>
        <w:t xml:space="preserve">• поддержка творческой деятельности граждан, </w:t>
      </w:r>
    </w:p>
    <w:p w:rsidR="00E73ABD" w:rsidRPr="00DB089A" w:rsidRDefault="00E73ABD" w:rsidP="00E444F5">
      <w:pPr>
        <w:jc w:val="both"/>
        <w:rPr>
          <w:kern w:val="2"/>
          <w:lang w:bidi="hi-IN"/>
        </w:rPr>
      </w:pPr>
      <w:r w:rsidRPr="00DB089A">
        <w:rPr>
          <w:kern w:val="2"/>
          <w:lang w:bidi="hi-IN"/>
        </w:rPr>
        <w:t>• создание условий для снижения текучести кадров и укрепления кадрового потенциала в учреждениях культуры и искусства;</w:t>
      </w:r>
    </w:p>
    <w:p w:rsidR="00E73ABD" w:rsidRPr="00DB089A" w:rsidRDefault="00E73ABD" w:rsidP="00E444F5">
      <w:pPr>
        <w:jc w:val="both"/>
        <w:rPr>
          <w:kern w:val="2"/>
          <w:lang w:bidi="hi-IN"/>
        </w:rPr>
      </w:pPr>
      <w:r w:rsidRPr="00DB089A">
        <w:rPr>
          <w:kern w:val="2"/>
          <w:lang w:bidi="hi-IN"/>
        </w:rPr>
        <w:t xml:space="preserve"> • укрепление материально-технической базы в учреждениях культуры и искусства;</w:t>
      </w:r>
    </w:p>
    <w:p w:rsidR="00E73ABD" w:rsidRPr="00DB089A" w:rsidRDefault="00E73ABD" w:rsidP="00E444F5">
      <w:pPr>
        <w:jc w:val="both"/>
        <w:rPr>
          <w:kern w:val="2"/>
          <w:lang w:bidi="hi-IN"/>
        </w:rPr>
      </w:pPr>
      <w:r w:rsidRPr="00DB089A">
        <w:rPr>
          <w:kern w:val="2"/>
          <w:lang w:bidi="hi-IN"/>
        </w:rPr>
        <w:t xml:space="preserve"> • выявление талантливых детей. </w:t>
      </w:r>
    </w:p>
    <w:p w:rsidR="00E73ABD" w:rsidRPr="00DB089A" w:rsidRDefault="00E73ABD" w:rsidP="00E444F5">
      <w:pPr>
        <w:jc w:val="both"/>
        <w:rPr>
          <w:kern w:val="2"/>
          <w:lang w:bidi="hi-IN"/>
        </w:rPr>
      </w:pPr>
      <w:r w:rsidRPr="00DB089A">
        <w:rPr>
          <w:kern w:val="2"/>
          <w:lang w:bidi="hi-IN"/>
        </w:rPr>
        <w:t xml:space="preserve">Мероприятия, предусмотренные </w:t>
      </w:r>
      <w:r w:rsidRPr="00DB089A">
        <w:rPr>
          <w:b/>
          <w:kern w:val="2"/>
          <w:lang w:bidi="hi-IN"/>
        </w:rPr>
        <w:t>Подпрограммой 2 «Наследие»,</w:t>
      </w:r>
      <w:r w:rsidRPr="00DB089A">
        <w:rPr>
          <w:kern w:val="2"/>
          <w:lang w:bidi="hi-IN"/>
        </w:rPr>
        <w:t xml:space="preserve"> направлены на сохранение культурного и исторического наследия, расширение доступа населения к культурным ценностям и информации.</w:t>
      </w:r>
    </w:p>
    <w:p w:rsidR="00E73ABD" w:rsidRPr="00DB089A" w:rsidRDefault="00E73ABD" w:rsidP="00E444F5">
      <w:pPr>
        <w:jc w:val="both"/>
        <w:rPr>
          <w:kern w:val="2"/>
          <w:lang w:bidi="hi-IN"/>
        </w:rPr>
      </w:pPr>
      <w:r w:rsidRPr="00DB089A">
        <w:rPr>
          <w:b/>
          <w:kern w:val="2"/>
          <w:lang w:bidi="hi-IN"/>
        </w:rPr>
        <w:t xml:space="preserve">Подпрограмма 3 «Организация и проведение городских общественно значимых массовых мероприятий» </w:t>
      </w:r>
      <w:r w:rsidRPr="00DB089A">
        <w:rPr>
          <w:kern w:val="2"/>
          <w:lang w:bidi="hi-IN"/>
        </w:rPr>
        <w:t>предусматривает решение следующих задач:</w:t>
      </w:r>
    </w:p>
    <w:p w:rsidR="00E73ABD" w:rsidRPr="00DB089A" w:rsidRDefault="00E73ABD" w:rsidP="00E444F5">
      <w:pPr>
        <w:jc w:val="both"/>
        <w:rPr>
          <w:kern w:val="2"/>
          <w:lang w:bidi="hi-IN"/>
        </w:rPr>
      </w:pPr>
      <w:r w:rsidRPr="00DB089A">
        <w:rPr>
          <w:kern w:val="2"/>
          <w:lang w:bidi="hi-IN"/>
        </w:rPr>
        <w:t xml:space="preserve">• организация и проведение массовых мероприятий; </w:t>
      </w:r>
    </w:p>
    <w:p w:rsidR="00E73ABD" w:rsidRPr="00DB089A" w:rsidRDefault="00E73ABD" w:rsidP="00E444F5">
      <w:pPr>
        <w:jc w:val="both"/>
        <w:rPr>
          <w:kern w:val="2"/>
          <w:lang w:bidi="hi-IN"/>
        </w:rPr>
      </w:pPr>
      <w:r w:rsidRPr="00DB089A">
        <w:rPr>
          <w:kern w:val="2"/>
          <w:lang w:bidi="hi-IN"/>
        </w:rPr>
        <w:t xml:space="preserve">• развитие культурно-массовых форм досуга; </w:t>
      </w:r>
    </w:p>
    <w:p w:rsidR="00E73ABD" w:rsidRPr="00DB089A" w:rsidRDefault="00E73ABD" w:rsidP="00E444F5">
      <w:pPr>
        <w:jc w:val="both"/>
        <w:rPr>
          <w:kern w:val="2"/>
          <w:lang w:bidi="hi-IN"/>
        </w:rPr>
      </w:pPr>
      <w:r w:rsidRPr="00DB089A">
        <w:rPr>
          <w:kern w:val="2"/>
          <w:lang w:bidi="hi-IN"/>
        </w:rPr>
        <w:t xml:space="preserve">• оказание поддержки самодеятельным коллективам в обеспечении их творческой деятельности. </w:t>
      </w:r>
    </w:p>
    <w:p w:rsidR="00E73ABD" w:rsidRPr="00DB089A" w:rsidRDefault="00E73ABD" w:rsidP="00E444F5">
      <w:pPr>
        <w:jc w:val="both"/>
        <w:rPr>
          <w:kern w:val="2"/>
          <w:lang w:bidi="hi-IN"/>
        </w:rPr>
      </w:pPr>
      <w:r w:rsidRPr="00DB089A">
        <w:rPr>
          <w:kern w:val="2"/>
          <w:lang w:bidi="hi-IN"/>
        </w:rPr>
        <w:t xml:space="preserve">     Для каждого мероприятия определены ответственные исполнители, а также установлены объемы финансирования за счет средств городского бюджета, областного бюджета, внебюджетных средств. Перечень мероприятий Программы приведен в Приложении №2 к Программе. </w:t>
      </w:r>
    </w:p>
    <w:p w:rsidR="00E73ABD" w:rsidRPr="00DB089A" w:rsidRDefault="00E73ABD" w:rsidP="00E444F5">
      <w:pPr>
        <w:widowControl w:val="0"/>
        <w:autoSpaceDE w:val="0"/>
        <w:snapToGrid w:val="0"/>
        <w:jc w:val="both"/>
        <w:rPr>
          <w:kern w:val="2"/>
          <w:lang w:bidi="hi-IN"/>
        </w:rPr>
      </w:pPr>
      <w:r w:rsidRPr="00DB089A">
        <w:rPr>
          <w:b/>
          <w:bCs/>
          <w:kern w:val="2"/>
          <w:highlight w:val="white"/>
          <w:lang w:bidi="hi-IN"/>
        </w:rPr>
        <w:t>Подпрограмма 4 «Развитие туризма»</w:t>
      </w:r>
      <w:r w:rsidRPr="00DB089A">
        <w:rPr>
          <w:kern w:val="2"/>
          <w:highlight w:val="white"/>
          <w:lang w:bidi="hi-IN"/>
        </w:rPr>
        <w:t>направлена н</w:t>
      </w:r>
      <w:r w:rsidRPr="00DB089A">
        <w:rPr>
          <w:b/>
          <w:bCs/>
          <w:kern w:val="2"/>
          <w:highlight w:val="white"/>
          <w:lang w:bidi="hi-IN"/>
        </w:rPr>
        <w:t xml:space="preserve">а </w:t>
      </w:r>
      <w:r w:rsidRPr="00DB089A">
        <w:rPr>
          <w:kern w:val="2"/>
          <w:highlight w:val="white"/>
          <w:lang w:bidi="hi-IN"/>
        </w:rPr>
        <w:t>формирование</w:t>
      </w:r>
      <w:r w:rsidRPr="00DB089A">
        <w:rPr>
          <w:kern w:val="2"/>
          <w:lang w:bidi="hi-IN"/>
        </w:rPr>
        <w:t xml:space="preserve"> привлекательного туристского имиджа города, создание благоприятных условий для устойчивого развития туризма.</w:t>
      </w:r>
      <w:r w:rsidRPr="00DB089A">
        <w:rPr>
          <w:b/>
          <w:bCs/>
          <w:kern w:val="2"/>
          <w:lang w:bidi="hi-IN"/>
        </w:rPr>
        <w:t>Подпрограмма 5 «Обеспечение условий реализации Мунпрограммы»</w:t>
      </w:r>
      <w:r w:rsidRPr="00DB089A">
        <w:rPr>
          <w:kern w:val="2"/>
          <w:lang w:bidi="hi-IN"/>
        </w:rPr>
        <w:t xml:space="preserve">, </w:t>
      </w:r>
      <w:r w:rsidRPr="00DB089A">
        <w:rPr>
          <w:b/>
          <w:bCs/>
          <w:kern w:val="2"/>
          <w:lang w:bidi="hi-IN"/>
        </w:rPr>
        <w:t>Подпрограмма 6 «Искусство».</w:t>
      </w:r>
    </w:p>
    <w:p w:rsidR="00E73ABD" w:rsidRPr="00DB089A" w:rsidRDefault="00E73ABD" w:rsidP="00E444F5">
      <w:pPr>
        <w:jc w:val="both"/>
        <w:rPr>
          <w:kern w:val="2"/>
          <w:lang w:bidi="hi-IN"/>
        </w:rPr>
      </w:pPr>
    </w:p>
    <w:p w:rsidR="00E73ABD" w:rsidRPr="00DB089A" w:rsidRDefault="00E73ABD" w:rsidP="00E444F5">
      <w:pPr>
        <w:jc w:val="center"/>
        <w:rPr>
          <w:kern w:val="2"/>
          <w:lang w:bidi="hi-IN"/>
        </w:rPr>
      </w:pPr>
    </w:p>
    <w:p w:rsidR="00E73ABD" w:rsidRPr="00DB089A" w:rsidRDefault="00E73ABD" w:rsidP="00E444F5">
      <w:pPr>
        <w:jc w:val="center"/>
        <w:rPr>
          <w:b/>
          <w:kern w:val="2"/>
          <w:lang w:bidi="hi-IN"/>
        </w:rPr>
      </w:pPr>
      <w:r w:rsidRPr="00DB089A">
        <w:rPr>
          <w:b/>
          <w:kern w:val="2"/>
          <w:lang w:bidi="hi-IN"/>
        </w:rPr>
        <w:t>Раздел 5.</w:t>
      </w:r>
    </w:p>
    <w:p w:rsidR="00E73ABD" w:rsidRPr="00DB089A" w:rsidRDefault="00E73ABD" w:rsidP="00E444F5">
      <w:pPr>
        <w:jc w:val="center"/>
        <w:rPr>
          <w:b/>
          <w:kern w:val="2"/>
          <w:lang w:bidi="hi-IN"/>
        </w:rPr>
      </w:pPr>
      <w:r w:rsidRPr="00DB089A">
        <w:rPr>
          <w:b/>
          <w:kern w:val="2"/>
          <w:lang w:bidi="hi-IN"/>
        </w:rPr>
        <w:t>Обоснование объема финансовых ресурсов, необходимых для реализации Программы.</w:t>
      </w:r>
    </w:p>
    <w:p w:rsidR="00E73ABD" w:rsidRPr="00DB089A" w:rsidRDefault="00E73ABD" w:rsidP="00E444F5">
      <w:pPr>
        <w:jc w:val="both"/>
        <w:rPr>
          <w:kern w:val="2"/>
          <w:lang w:bidi="hi-IN"/>
        </w:rPr>
      </w:pPr>
      <w:r w:rsidRPr="00DB089A">
        <w:rPr>
          <w:kern w:val="2"/>
          <w:lang w:bidi="hi-IN"/>
        </w:rPr>
        <w:t>Основными источниками финансирования Программы являются средства бюджета города, бюджета области и внебюджетные средства. Предполагаемый объем финансирования необходим для достижения целей программы посредством решения задач:</w:t>
      </w:r>
    </w:p>
    <w:p w:rsidR="00E73ABD" w:rsidRPr="00DB089A" w:rsidRDefault="00E73ABD" w:rsidP="00E444F5">
      <w:pPr>
        <w:jc w:val="both"/>
        <w:rPr>
          <w:kern w:val="2"/>
          <w:lang w:bidi="hi-IN"/>
        </w:rPr>
      </w:pPr>
      <w:r w:rsidRPr="00DB089A">
        <w:rPr>
          <w:kern w:val="2"/>
          <w:lang w:bidi="hi-IN"/>
        </w:rPr>
        <w:t>- сохранение, пополнение и использование культурного и исторического наследия города, обеспечение равного доступа населения к культурным ценностям и участию в культурной жизни, развитие и реализация культурного и духовного потенциала каждой личности;</w:t>
      </w:r>
    </w:p>
    <w:p w:rsidR="00E73ABD" w:rsidRPr="00DB089A" w:rsidRDefault="00E73ABD" w:rsidP="00E444F5">
      <w:pPr>
        <w:jc w:val="both"/>
        <w:rPr>
          <w:kern w:val="2"/>
          <w:lang w:bidi="hi-IN"/>
        </w:rPr>
      </w:pPr>
      <w:r w:rsidRPr="00DB089A">
        <w:rPr>
          <w:kern w:val="2"/>
          <w:lang w:bidi="hi-IN"/>
        </w:rPr>
        <w:t xml:space="preserve"> - создание благоприятных условий для устойчивого развития сферы культуры города Кирсанова;</w:t>
      </w:r>
    </w:p>
    <w:p w:rsidR="00E73ABD" w:rsidRPr="00DB089A" w:rsidRDefault="00E73ABD" w:rsidP="00E444F5">
      <w:pPr>
        <w:jc w:val="both"/>
        <w:rPr>
          <w:kern w:val="2"/>
          <w:lang w:bidi="hi-IN"/>
        </w:rPr>
      </w:pPr>
      <w:r w:rsidRPr="00DB089A">
        <w:rPr>
          <w:kern w:val="2"/>
          <w:lang w:bidi="hi-IN"/>
        </w:rPr>
        <w:t>- формирование привлекательного туристского имиджа города, создание благоприятных условий для устойчивого развития туризма.</w:t>
      </w:r>
    </w:p>
    <w:p w:rsidR="00E73ABD" w:rsidRPr="00DB089A" w:rsidRDefault="00E73ABD" w:rsidP="00E444F5">
      <w:pPr>
        <w:jc w:val="both"/>
        <w:rPr>
          <w:kern w:val="2"/>
          <w:lang w:bidi="hi-IN"/>
        </w:rPr>
      </w:pPr>
      <w:r w:rsidRPr="00DB089A">
        <w:rPr>
          <w:kern w:val="2"/>
          <w:lang w:bidi="hi-IN"/>
        </w:rPr>
        <w:t>Предполагаемый объем  средств финансирования Программы:</w:t>
      </w:r>
    </w:p>
    <w:p w:rsidR="00E73ABD" w:rsidRPr="00DB089A" w:rsidRDefault="00E73ABD" w:rsidP="00182519">
      <w:pPr>
        <w:jc w:val="center"/>
        <w:rPr>
          <w:kern w:val="2"/>
          <w:lang w:bidi="hi-IN"/>
        </w:rPr>
      </w:pPr>
    </w:p>
    <w:p w:rsidR="00E73ABD" w:rsidRPr="00DB089A" w:rsidRDefault="00E73ABD" w:rsidP="008E19D6">
      <w:pPr>
        <w:rPr>
          <w:kern w:val="2"/>
          <w:lang w:bidi="hi-IN"/>
        </w:rPr>
      </w:pPr>
      <w:r w:rsidRPr="00DB089A">
        <w:rPr>
          <w:kern w:val="2"/>
        </w:rPr>
        <w:t xml:space="preserve">Общий объем финансирования  </w:t>
      </w:r>
      <w:r w:rsidRPr="00DB089A">
        <w:rPr>
          <w:kern w:val="2"/>
          <w:lang w:val="en-US"/>
        </w:rPr>
        <w:t>I</w:t>
      </w:r>
      <w:r w:rsidRPr="00DB089A">
        <w:rPr>
          <w:kern w:val="2"/>
        </w:rPr>
        <w:t xml:space="preserve"> этапа реализации  на 2014 -2022 годы составляет:195503,905 </w:t>
      </w:r>
      <w:r w:rsidRPr="00DB089A">
        <w:rPr>
          <w:kern w:val="2"/>
          <w:lang w:bidi="hi-IN"/>
        </w:rPr>
        <w:t>тыс. рублей, в том числе:</w:t>
      </w:r>
    </w:p>
    <w:p w:rsidR="00E73ABD" w:rsidRPr="00DB089A" w:rsidRDefault="00E73ABD" w:rsidP="008E19D6">
      <w:pPr>
        <w:rPr>
          <w:kern w:val="2"/>
          <w:lang w:bidi="hi-IN"/>
        </w:rPr>
      </w:pPr>
      <w:r w:rsidRPr="00DB089A">
        <w:rPr>
          <w:kern w:val="2"/>
          <w:lang w:bidi="hi-IN"/>
        </w:rPr>
        <w:t>средства федерального бюджета – 47520,5 тыс. рублей</w:t>
      </w:r>
    </w:p>
    <w:p w:rsidR="00E73ABD" w:rsidRPr="00DB089A" w:rsidRDefault="00E73ABD" w:rsidP="008E19D6">
      <w:pPr>
        <w:rPr>
          <w:kern w:val="2"/>
          <w:lang w:bidi="hi-IN"/>
        </w:rPr>
      </w:pPr>
      <w:r w:rsidRPr="00DB089A">
        <w:rPr>
          <w:kern w:val="2"/>
          <w:lang w:bidi="hi-IN"/>
        </w:rPr>
        <w:t>средства бюджета области – 14128,6 тыс. рублей;</w:t>
      </w:r>
    </w:p>
    <w:p w:rsidR="00E73ABD" w:rsidRPr="00DB089A" w:rsidRDefault="00E73ABD" w:rsidP="008E19D6">
      <w:pPr>
        <w:rPr>
          <w:kern w:val="2"/>
          <w:lang w:bidi="hi-IN"/>
        </w:rPr>
      </w:pPr>
      <w:r w:rsidRPr="00DB089A">
        <w:rPr>
          <w:kern w:val="2"/>
          <w:lang w:bidi="hi-IN"/>
        </w:rPr>
        <w:t>средства бюджета города – 122497,4тыс. рублей;</w:t>
      </w:r>
    </w:p>
    <w:p w:rsidR="00E73ABD" w:rsidRPr="00DB089A" w:rsidRDefault="00E73ABD" w:rsidP="008E19D6">
      <w:pPr>
        <w:rPr>
          <w:kern w:val="2"/>
          <w:lang w:bidi="hi-IN"/>
        </w:rPr>
      </w:pPr>
      <w:r w:rsidRPr="00DB089A">
        <w:rPr>
          <w:kern w:val="2"/>
          <w:lang w:bidi="hi-IN"/>
        </w:rPr>
        <w:t>средства внебюджетные — 5313,7 тыс. рублей</w:t>
      </w:r>
    </w:p>
    <w:p w:rsidR="00E73ABD" w:rsidRPr="00DB089A" w:rsidRDefault="00E73ABD" w:rsidP="008E19D6">
      <w:pPr>
        <w:rPr>
          <w:kern w:val="2"/>
        </w:rPr>
      </w:pPr>
      <w:r w:rsidRPr="00DB089A">
        <w:rPr>
          <w:kern w:val="2"/>
          <w:highlight w:val="white"/>
        </w:rPr>
        <w:t>2014 год</w:t>
      </w:r>
      <w:r w:rsidRPr="00DB089A">
        <w:rPr>
          <w:b/>
          <w:bCs/>
          <w:kern w:val="2"/>
          <w:highlight w:val="white"/>
        </w:rPr>
        <w:t>-</w:t>
      </w:r>
      <w:r w:rsidRPr="00DB089A">
        <w:rPr>
          <w:kern w:val="2"/>
          <w:highlight w:val="white"/>
        </w:rPr>
        <w:t xml:space="preserve"> 8988,3 тыс. рублей, в том числе:</w:t>
      </w:r>
    </w:p>
    <w:p w:rsidR="00E73ABD" w:rsidRPr="00DB089A" w:rsidRDefault="00E73ABD" w:rsidP="00E444F5">
      <w:pPr>
        <w:rPr>
          <w:kern w:val="2"/>
        </w:rPr>
      </w:pPr>
      <w:r w:rsidRPr="00DB089A">
        <w:rPr>
          <w:kern w:val="2"/>
        </w:rPr>
        <w:t>средства бюджета области – 214,3 тыс. рублей;</w:t>
      </w:r>
    </w:p>
    <w:p w:rsidR="00E73ABD" w:rsidRPr="00DB089A" w:rsidRDefault="00E73ABD" w:rsidP="00E444F5">
      <w:pPr>
        <w:rPr>
          <w:kern w:val="2"/>
        </w:rPr>
      </w:pPr>
      <w:r w:rsidRPr="00DB089A">
        <w:rPr>
          <w:kern w:val="2"/>
        </w:rPr>
        <w:t>средства бюджета города – 8663,0 тыс. рублей;</w:t>
      </w:r>
    </w:p>
    <w:p w:rsidR="00E73ABD" w:rsidRPr="00DB089A" w:rsidRDefault="00E73ABD" w:rsidP="00E444F5">
      <w:pPr>
        <w:rPr>
          <w:kern w:val="2"/>
        </w:rPr>
      </w:pPr>
      <w:r w:rsidRPr="00DB089A">
        <w:rPr>
          <w:kern w:val="2"/>
        </w:rPr>
        <w:t>средства внебюджетные - 111,0 тыс. рублей.</w:t>
      </w:r>
    </w:p>
    <w:p w:rsidR="00E73ABD" w:rsidRPr="00DB089A" w:rsidRDefault="00E73ABD" w:rsidP="00E444F5">
      <w:pPr>
        <w:rPr>
          <w:kern w:val="2"/>
        </w:rPr>
      </w:pPr>
      <w:r w:rsidRPr="00DB089A">
        <w:rPr>
          <w:kern w:val="2"/>
          <w:highlight w:val="white"/>
        </w:rPr>
        <w:t>2015 год- 9571,3 тыс. рублей, в том числе:</w:t>
      </w:r>
    </w:p>
    <w:p w:rsidR="00E73ABD" w:rsidRPr="00DB089A" w:rsidRDefault="00E73ABD" w:rsidP="00E444F5">
      <w:pPr>
        <w:rPr>
          <w:kern w:val="2"/>
        </w:rPr>
      </w:pPr>
      <w:r w:rsidRPr="00DB089A">
        <w:rPr>
          <w:kern w:val="2"/>
        </w:rPr>
        <w:t>средства бюджета области - 49,0 тыс. рублей;</w:t>
      </w:r>
    </w:p>
    <w:p w:rsidR="00E73ABD" w:rsidRPr="00DB089A" w:rsidRDefault="00E73ABD" w:rsidP="00E444F5">
      <w:pPr>
        <w:rPr>
          <w:kern w:val="2"/>
        </w:rPr>
      </w:pPr>
      <w:r w:rsidRPr="00DB089A">
        <w:rPr>
          <w:kern w:val="2"/>
        </w:rPr>
        <w:t>средства бюджета города – 9411,3 тыс. рублей;</w:t>
      </w:r>
    </w:p>
    <w:p w:rsidR="00E73ABD" w:rsidRPr="00DB089A" w:rsidRDefault="00E73ABD" w:rsidP="00E444F5">
      <w:pPr>
        <w:rPr>
          <w:kern w:val="2"/>
        </w:rPr>
      </w:pPr>
      <w:r w:rsidRPr="00DB089A">
        <w:rPr>
          <w:kern w:val="2"/>
        </w:rPr>
        <w:t>средства внебюджетные - 111,0 тыс. рублей.</w:t>
      </w:r>
    </w:p>
    <w:p w:rsidR="00E73ABD" w:rsidRPr="00DB089A" w:rsidRDefault="00E73ABD" w:rsidP="00E444F5">
      <w:pPr>
        <w:rPr>
          <w:kern w:val="2"/>
        </w:rPr>
      </w:pPr>
      <w:r w:rsidRPr="00DB089A">
        <w:rPr>
          <w:kern w:val="2"/>
          <w:highlight w:val="white"/>
        </w:rPr>
        <w:t>2016 год- 14339,605 тыс. рублей, в том числе:</w:t>
      </w:r>
    </w:p>
    <w:p w:rsidR="00E73ABD" w:rsidRPr="00DB089A" w:rsidRDefault="00E73ABD" w:rsidP="00E444F5">
      <w:pPr>
        <w:rPr>
          <w:kern w:val="2"/>
        </w:rPr>
      </w:pPr>
      <w:r w:rsidRPr="00DB089A">
        <w:rPr>
          <w:kern w:val="2"/>
        </w:rPr>
        <w:t>средства бюджета области - 46,7 тыс. рублей;</w:t>
      </w:r>
    </w:p>
    <w:p w:rsidR="00E73ABD" w:rsidRPr="00DB089A" w:rsidRDefault="00E73ABD" w:rsidP="00E444F5">
      <w:pPr>
        <w:rPr>
          <w:kern w:val="2"/>
        </w:rPr>
      </w:pPr>
      <w:r w:rsidRPr="00DB089A">
        <w:rPr>
          <w:kern w:val="2"/>
        </w:rPr>
        <w:t>средства бюджета города – 9252,2 тыс. рублей;</w:t>
      </w:r>
    </w:p>
    <w:p w:rsidR="00E73ABD" w:rsidRPr="00DB089A" w:rsidRDefault="00E73ABD" w:rsidP="00E444F5">
      <w:pPr>
        <w:rPr>
          <w:kern w:val="2"/>
        </w:rPr>
      </w:pPr>
      <w:r w:rsidRPr="00DB089A">
        <w:rPr>
          <w:kern w:val="2"/>
        </w:rPr>
        <w:t>средства внебюджетные – 5040,705 тыс. рублей.</w:t>
      </w:r>
    </w:p>
    <w:p w:rsidR="00E73ABD" w:rsidRPr="00DB089A" w:rsidRDefault="00E73ABD" w:rsidP="00E444F5">
      <w:pPr>
        <w:rPr>
          <w:kern w:val="2"/>
        </w:rPr>
      </w:pPr>
      <w:r w:rsidRPr="00DB089A">
        <w:rPr>
          <w:kern w:val="2"/>
          <w:highlight w:val="white"/>
        </w:rPr>
        <w:t>2017 год– 17858,4 тыс. рублей, в том числе:</w:t>
      </w:r>
    </w:p>
    <w:p w:rsidR="00E73ABD" w:rsidRPr="00DB089A" w:rsidRDefault="00E73ABD" w:rsidP="00E444F5">
      <w:pPr>
        <w:rPr>
          <w:kern w:val="2"/>
        </w:rPr>
      </w:pPr>
      <w:r w:rsidRPr="00DB089A">
        <w:rPr>
          <w:kern w:val="2"/>
        </w:rPr>
        <w:t>средства бюджета области - 3639,4 тыс. рублей;</w:t>
      </w:r>
    </w:p>
    <w:p w:rsidR="00E73ABD" w:rsidRPr="00DB089A" w:rsidRDefault="00E73ABD" w:rsidP="00E444F5">
      <w:pPr>
        <w:rPr>
          <w:kern w:val="2"/>
        </w:rPr>
      </w:pPr>
      <w:r w:rsidRPr="00DB089A">
        <w:rPr>
          <w:kern w:val="2"/>
        </w:rPr>
        <w:t>средства бюджета города – 14202,0 тыс. рублей;</w:t>
      </w:r>
    </w:p>
    <w:p w:rsidR="00E73ABD" w:rsidRPr="00DB089A" w:rsidRDefault="00E73ABD" w:rsidP="00E444F5">
      <w:pPr>
        <w:rPr>
          <w:kern w:val="2"/>
        </w:rPr>
      </w:pPr>
      <w:r w:rsidRPr="00DB089A">
        <w:rPr>
          <w:kern w:val="2"/>
        </w:rPr>
        <w:t>средства внебюджетные - 17,0 тыс. рублей.</w:t>
      </w:r>
    </w:p>
    <w:p w:rsidR="00E73ABD" w:rsidRPr="00DB089A" w:rsidRDefault="00E73ABD" w:rsidP="00E444F5">
      <w:pPr>
        <w:rPr>
          <w:kern w:val="2"/>
        </w:rPr>
      </w:pPr>
      <w:r w:rsidRPr="00DB089A">
        <w:rPr>
          <w:kern w:val="2"/>
          <w:highlight w:val="white"/>
        </w:rPr>
        <w:t>2018 год- 7472,6 тыс. рублей, в том числе:</w:t>
      </w:r>
    </w:p>
    <w:p w:rsidR="00E73ABD" w:rsidRPr="00DB089A" w:rsidRDefault="00E73ABD" w:rsidP="00E444F5">
      <w:pPr>
        <w:rPr>
          <w:kern w:val="2"/>
        </w:rPr>
      </w:pPr>
      <w:r w:rsidRPr="00DB089A">
        <w:rPr>
          <w:kern w:val="2"/>
        </w:rPr>
        <w:t>средства бюджета области – 40,6 тыс. рублей;</w:t>
      </w:r>
    </w:p>
    <w:p w:rsidR="00E73ABD" w:rsidRPr="00DB089A" w:rsidRDefault="00E73ABD" w:rsidP="00E444F5">
      <w:pPr>
        <w:rPr>
          <w:kern w:val="2"/>
        </w:rPr>
      </w:pPr>
      <w:r w:rsidRPr="00DB089A">
        <w:rPr>
          <w:kern w:val="2"/>
        </w:rPr>
        <w:t>средства бюджета города – 7415 тыс. рублей;</w:t>
      </w:r>
    </w:p>
    <w:p w:rsidR="00E73ABD" w:rsidRPr="00DB089A" w:rsidRDefault="00E73ABD" w:rsidP="00E444F5">
      <w:pPr>
        <w:rPr>
          <w:kern w:val="2"/>
        </w:rPr>
      </w:pPr>
      <w:r w:rsidRPr="00DB089A">
        <w:rPr>
          <w:kern w:val="2"/>
        </w:rPr>
        <w:t>средства внебюджетные –0 тыс. рублей.</w:t>
      </w:r>
    </w:p>
    <w:p w:rsidR="00E73ABD" w:rsidRPr="00DB089A" w:rsidRDefault="00E73ABD" w:rsidP="00E444F5">
      <w:pPr>
        <w:rPr>
          <w:kern w:val="2"/>
        </w:rPr>
      </w:pPr>
      <w:r w:rsidRPr="00DB089A">
        <w:rPr>
          <w:kern w:val="2"/>
          <w:highlight w:val="white"/>
        </w:rPr>
        <w:t xml:space="preserve">2019 год- 43215,9  тыс. рублей, в том числе: </w:t>
      </w:r>
    </w:p>
    <w:p w:rsidR="00E73ABD" w:rsidRPr="00DB089A" w:rsidRDefault="00E73ABD" w:rsidP="00E444F5">
      <w:pPr>
        <w:rPr>
          <w:kern w:val="2"/>
        </w:rPr>
      </w:pPr>
      <w:r w:rsidRPr="00DB089A">
        <w:rPr>
          <w:kern w:val="2"/>
        </w:rPr>
        <w:t>средства бюджета области – 49,5 тыс. рублей;</w:t>
      </w:r>
    </w:p>
    <w:p w:rsidR="00E73ABD" w:rsidRPr="00DB089A" w:rsidRDefault="00E73ABD" w:rsidP="00E444F5">
      <w:pPr>
        <w:rPr>
          <w:kern w:val="2"/>
        </w:rPr>
      </w:pPr>
      <w:r w:rsidRPr="00DB089A">
        <w:rPr>
          <w:kern w:val="2"/>
        </w:rPr>
        <w:t>средства бюджета города- 43166,4 тыс. рублей;</w:t>
      </w:r>
    </w:p>
    <w:p w:rsidR="00E73ABD" w:rsidRPr="00DB089A" w:rsidRDefault="00E73ABD" w:rsidP="00E444F5">
      <w:pPr>
        <w:rPr>
          <w:kern w:val="2"/>
        </w:rPr>
      </w:pPr>
      <w:r w:rsidRPr="00DB089A">
        <w:rPr>
          <w:kern w:val="2"/>
        </w:rPr>
        <w:t>средства внебюджетные - 0 тыс. рублей.</w:t>
      </w:r>
    </w:p>
    <w:p w:rsidR="00E73ABD" w:rsidRPr="00DB089A" w:rsidRDefault="00E73ABD" w:rsidP="00E444F5">
      <w:pPr>
        <w:rPr>
          <w:kern w:val="2"/>
        </w:rPr>
      </w:pPr>
      <w:r w:rsidRPr="00DB089A">
        <w:rPr>
          <w:kern w:val="2"/>
          <w:highlight w:val="white"/>
        </w:rPr>
        <w:t>2020 год- 16513,2 тыс. рублей, в том числе:</w:t>
      </w:r>
    </w:p>
    <w:p w:rsidR="00E73ABD" w:rsidRPr="00DB089A" w:rsidRDefault="00E73ABD" w:rsidP="00E444F5">
      <w:pPr>
        <w:rPr>
          <w:kern w:val="2"/>
        </w:rPr>
      </w:pPr>
      <w:r w:rsidRPr="00DB089A">
        <w:rPr>
          <w:kern w:val="2"/>
          <w:highlight w:val="white"/>
        </w:rPr>
        <w:t>средства бюджета области – 41,0 тыс. рублей;</w:t>
      </w:r>
    </w:p>
    <w:p w:rsidR="00E73ABD" w:rsidRPr="00DB089A" w:rsidRDefault="00E73ABD" w:rsidP="00E444F5">
      <w:pPr>
        <w:rPr>
          <w:kern w:val="2"/>
        </w:rPr>
      </w:pPr>
      <w:r w:rsidRPr="00DB089A">
        <w:rPr>
          <w:kern w:val="2"/>
        </w:rPr>
        <w:t>средства бюджета города – 16467,2 тыс. рублей;</w:t>
      </w:r>
    </w:p>
    <w:p w:rsidR="00E73ABD" w:rsidRPr="00DB089A" w:rsidRDefault="00E73ABD" w:rsidP="00E444F5">
      <w:pPr>
        <w:rPr>
          <w:kern w:val="2"/>
        </w:rPr>
      </w:pPr>
      <w:r w:rsidRPr="00DB089A">
        <w:rPr>
          <w:kern w:val="2"/>
          <w:highlight w:val="white"/>
        </w:rPr>
        <w:t>2021 год- 24226,7 тыс. рублей, в том числе:</w:t>
      </w:r>
    </w:p>
    <w:p w:rsidR="00E73ABD" w:rsidRPr="00DB089A" w:rsidRDefault="00E73ABD" w:rsidP="00E444F5">
      <w:pPr>
        <w:rPr>
          <w:kern w:val="2"/>
        </w:rPr>
      </w:pPr>
      <w:r w:rsidRPr="00DB089A">
        <w:rPr>
          <w:kern w:val="2"/>
          <w:highlight w:val="white"/>
        </w:rPr>
        <w:t>средства бюджета области – 191,1 тыс. рублей;</w:t>
      </w:r>
    </w:p>
    <w:p w:rsidR="00E73ABD" w:rsidRPr="00DB089A" w:rsidRDefault="00E73ABD" w:rsidP="00E444F5">
      <w:pPr>
        <w:rPr>
          <w:kern w:val="2"/>
        </w:rPr>
      </w:pPr>
      <w:r w:rsidRPr="00DB089A">
        <w:rPr>
          <w:kern w:val="2"/>
        </w:rPr>
        <w:t>средства бюджета города – 14035,6 тыс. рублей;</w:t>
      </w:r>
    </w:p>
    <w:p w:rsidR="00E73ABD" w:rsidRPr="00DB089A" w:rsidRDefault="00E73ABD" w:rsidP="00E444F5">
      <w:pPr>
        <w:jc w:val="both"/>
        <w:rPr>
          <w:kern w:val="2"/>
        </w:rPr>
      </w:pPr>
      <w:r w:rsidRPr="00DB089A">
        <w:rPr>
          <w:kern w:val="2"/>
          <w:lang w:eastAsia="ru-RU"/>
        </w:rPr>
        <w:t>федеральные средства   — 10000,0 тыс. рублей.</w:t>
      </w:r>
    </w:p>
    <w:p w:rsidR="00E73ABD" w:rsidRPr="00DB089A" w:rsidRDefault="00E73ABD" w:rsidP="00E444F5">
      <w:pPr>
        <w:rPr>
          <w:kern w:val="2"/>
        </w:rPr>
      </w:pPr>
      <w:r w:rsidRPr="00DB089A">
        <w:rPr>
          <w:kern w:val="2"/>
          <w:highlight w:val="white"/>
        </w:rPr>
        <w:t xml:space="preserve">2022 год- </w:t>
      </w:r>
      <w:r w:rsidRPr="00DB089A">
        <w:rPr>
          <w:kern w:val="2"/>
        </w:rPr>
        <w:t>53339,9</w:t>
      </w:r>
      <w:r w:rsidRPr="00DB089A">
        <w:rPr>
          <w:kern w:val="2"/>
          <w:highlight w:val="white"/>
        </w:rPr>
        <w:t>тыс. рублей, в том числе:</w:t>
      </w:r>
    </w:p>
    <w:p w:rsidR="00E73ABD" w:rsidRPr="00DB089A" w:rsidRDefault="00E73ABD" w:rsidP="008E19D6">
      <w:pPr>
        <w:jc w:val="both"/>
        <w:rPr>
          <w:kern w:val="2"/>
          <w:lang w:eastAsia="ru-RU"/>
        </w:rPr>
      </w:pPr>
      <w:r w:rsidRPr="00DB089A">
        <w:rPr>
          <w:kern w:val="2"/>
          <w:lang w:eastAsia="ru-RU"/>
        </w:rPr>
        <w:t>средства федерального бюджета — 37527 рублей.</w:t>
      </w:r>
    </w:p>
    <w:p w:rsidR="00E73ABD" w:rsidRPr="00DB089A" w:rsidRDefault="00E73ABD" w:rsidP="00E444F5">
      <w:pPr>
        <w:rPr>
          <w:kern w:val="2"/>
        </w:rPr>
      </w:pPr>
      <w:r w:rsidRPr="00DB089A">
        <w:rPr>
          <w:kern w:val="2"/>
          <w:highlight w:val="white"/>
        </w:rPr>
        <w:t xml:space="preserve">средства бюджета области – </w:t>
      </w:r>
      <w:r w:rsidRPr="00DB089A">
        <w:rPr>
          <w:kern w:val="2"/>
        </w:rPr>
        <w:t>39,3</w:t>
      </w:r>
      <w:r w:rsidRPr="00DB089A">
        <w:rPr>
          <w:kern w:val="2"/>
          <w:highlight w:val="white"/>
        </w:rPr>
        <w:t>тыс. рублей;</w:t>
      </w:r>
    </w:p>
    <w:p w:rsidR="00E73ABD" w:rsidRPr="00DB089A" w:rsidRDefault="00E73ABD" w:rsidP="00E444F5">
      <w:pPr>
        <w:rPr>
          <w:kern w:val="2"/>
        </w:rPr>
      </w:pPr>
      <w:r w:rsidRPr="00DB089A">
        <w:rPr>
          <w:kern w:val="2"/>
        </w:rPr>
        <w:t>средства бюджета города – 15773,6 тыс. рублей;</w:t>
      </w:r>
    </w:p>
    <w:p w:rsidR="00E73ABD" w:rsidRPr="00DB089A" w:rsidRDefault="00E73ABD" w:rsidP="00E444F5">
      <w:pPr>
        <w:jc w:val="both"/>
        <w:rPr>
          <w:kern w:val="2"/>
          <w:lang w:eastAsia="ru-RU"/>
        </w:rPr>
      </w:pPr>
    </w:p>
    <w:p w:rsidR="00E73ABD" w:rsidRPr="00DB089A" w:rsidRDefault="00E73ABD" w:rsidP="00243640">
      <w:pPr>
        <w:rPr>
          <w:kern w:val="2"/>
          <w:lang w:bidi="hi-IN"/>
        </w:rPr>
      </w:pPr>
      <w:r w:rsidRPr="00DB089A">
        <w:rPr>
          <w:kern w:val="2"/>
        </w:rPr>
        <w:t xml:space="preserve">Общий объем финансирования </w:t>
      </w:r>
      <w:r w:rsidRPr="00DB089A">
        <w:rPr>
          <w:kern w:val="2"/>
          <w:lang w:val="en-US"/>
        </w:rPr>
        <w:t>II</w:t>
      </w:r>
      <w:r w:rsidRPr="00DB089A">
        <w:rPr>
          <w:kern w:val="2"/>
        </w:rPr>
        <w:t xml:space="preserve">этапа реализации на 2023 -2030 годы составляет 111528,0 </w:t>
      </w:r>
      <w:r w:rsidRPr="00DB089A">
        <w:rPr>
          <w:kern w:val="2"/>
          <w:lang w:bidi="hi-IN"/>
        </w:rPr>
        <w:t>тыс. рублей, в том числе:</w:t>
      </w:r>
    </w:p>
    <w:p w:rsidR="00E73ABD" w:rsidRPr="00DB089A" w:rsidRDefault="00E73ABD" w:rsidP="00243640">
      <w:pPr>
        <w:jc w:val="both"/>
        <w:rPr>
          <w:kern w:val="2"/>
          <w:lang w:eastAsia="ru-RU"/>
        </w:rPr>
      </w:pPr>
      <w:r w:rsidRPr="00DB089A">
        <w:rPr>
          <w:kern w:val="2"/>
          <w:lang w:eastAsia="ru-RU"/>
        </w:rPr>
        <w:t>средства федерального бюджета — 4941,6 рублей.</w:t>
      </w:r>
    </w:p>
    <w:p w:rsidR="00E73ABD" w:rsidRPr="00DB089A" w:rsidRDefault="00E73ABD" w:rsidP="00243640">
      <w:pPr>
        <w:rPr>
          <w:kern w:val="2"/>
        </w:rPr>
      </w:pPr>
      <w:r w:rsidRPr="00DB089A">
        <w:rPr>
          <w:kern w:val="2"/>
          <w:highlight w:val="white"/>
        </w:rPr>
        <w:t>средства бюджета области – 493,6 тыс. рублей;</w:t>
      </w:r>
    </w:p>
    <w:p w:rsidR="00E73ABD" w:rsidRPr="00DB089A" w:rsidRDefault="00E73ABD" w:rsidP="00243640">
      <w:pPr>
        <w:rPr>
          <w:kern w:val="2"/>
        </w:rPr>
      </w:pPr>
      <w:r w:rsidRPr="00DB089A">
        <w:rPr>
          <w:kern w:val="2"/>
        </w:rPr>
        <w:t>средства бюджета города – 106092 тыс. рублей;</w:t>
      </w:r>
    </w:p>
    <w:p w:rsidR="00E73ABD" w:rsidRPr="00DB089A" w:rsidRDefault="00E73ABD" w:rsidP="00243640">
      <w:pPr>
        <w:rPr>
          <w:kern w:val="2"/>
        </w:rPr>
      </w:pPr>
      <w:r w:rsidRPr="00DB089A">
        <w:rPr>
          <w:kern w:val="2"/>
          <w:highlight w:val="white"/>
        </w:rPr>
        <w:t>2023 год- 20599,9тыс. рублей, в том числе:</w:t>
      </w:r>
    </w:p>
    <w:p w:rsidR="00E73ABD" w:rsidRPr="00DB089A" w:rsidRDefault="00E73ABD" w:rsidP="00243640">
      <w:pPr>
        <w:jc w:val="both"/>
        <w:rPr>
          <w:kern w:val="2"/>
          <w:lang w:eastAsia="ru-RU"/>
        </w:rPr>
      </w:pPr>
      <w:r w:rsidRPr="00DB089A">
        <w:rPr>
          <w:kern w:val="2"/>
          <w:lang w:eastAsia="ru-RU"/>
        </w:rPr>
        <w:t>средства федерального бюджета — 4578,7 рублей.</w:t>
      </w:r>
    </w:p>
    <w:p w:rsidR="00E73ABD" w:rsidRPr="00DB089A" w:rsidRDefault="00E73ABD" w:rsidP="00243640">
      <w:pPr>
        <w:rPr>
          <w:kern w:val="2"/>
        </w:rPr>
      </w:pPr>
      <w:r w:rsidRPr="00DB089A">
        <w:rPr>
          <w:kern w:val="2"/>
          <w:highlight w:val="white"/>
        </w:rPr>
        <w:t xml:space="preserve">средства бюджета области – </w:t>
      </w:r>
      <w:r w:rsidRPr="00DB089A">
        <w:rPr>
          <w:kern w:val="2"/>
        </w:rPr>
        <w:t>202</w:t>
      </w:r>
      <w:r w:rsidRPr="00DB089A">
        <w:rPr>
          <w:kern w:val="2"/>
          <w:highlight w:val="white"/>
        </w:rPr>
        <w:t>тыс. рублей;</w:t>
      </w:r>
    </w:p>
    <w:p w:rsidR="00E73ABD" w:rsidRPr="00DB089A" w:rsidRDefault="00E73ABD" w:rsidP="00243640">
      <w:pPr>
        <w:rPr>
          <w:kern w:val="2"/>
        </w:rPr>
      </w:pPr>
      <w:r w:rsidRPr="00DB089A">
        <w:rPr>
          <w:kern w:val="2"/>
        </w:rPr>
        <w:t>средства бюджета города – 15819,2тыс. рублей;</w:t>
      </w:r>
    </w:p>
    <w:p w:rsidR="00E73ABD" w:rsidRPr="00DB089A" w:rsidRDefault="00E73ABD" w:rsidP="00243640">
      <w:pPr>
        <w:rPr>
          <w:kern w:val="2"/>
        </w:rPr>
      </w:pPr>
      <w:r w:rsidRPr="00DB089A">
        <w:rPr>
          <w:kern w:val="2"/>
          <w:highlight w:val="white"/>
        </w:rPr>
        <w:t>2024 год- 15614,7тыс. рублей, в том числе:</w:t>
      </w:r>
    </w:p>
    <w:p w:rsidR="00E73ABD" w:rsidRPr="00DB089A" w:rsidRDefault="00E73ABD" w:rsidP="00243640">
      <w:pPr>
        <w:jc w:val="both"/>
        <w:rPr>
          <w:kern w:val="2"/>
          <w:lang w:eastAsia="ru-RU"/>
        </w:rPr>
      </w:pPr>
      <w:r w:rsidRPr="00DB089A">
        <w:rPr>
          <w:kern w:val="2"/>
          <w:lang w:eastAsia="ru-RU"/>
        </w:rPr>
        <w:t>средства федерального бюджета — 51,1 рублей.</w:t>
      </w:r>
    </w:p>
    <w:p w:rsidR="00E73ABD" w:rsidRPr="00DB089A" w:rsidRDefault="00E73ABD" w:rsidP="00243640">
      <w:pPr>
        <w:rPr>
          <w:kern w:val="2"/>
        </w:rPr>
      </w:pPr>
      <w:r w:rsidRPr="00DB089A">
        <w:rPr>
          <w:kern w:val="2"/>
          <w:highlight w:val="white"/>
        </w:rPr>
        <w:t xml:space="preserve">средства бюджета области – </w:t>
      </w:r>
      <w:r w:rsidRPr="00DB089A">
        <w:rPr>
          <w:kern w:val="2"/>
        </w:rPr>
        <w:t xml:space="preserve">39,3 </w:t>
      </w:r>
      <w:r w:rsidRPr="00DB089A">
        <w:rPr>
          <w:kern w:val="2"/>
          <w:highlight w:val="white"/>
        </w:rPr>
        <w:t>тыс. рублей;</w:t>
      </w:r>
    </w:p>
    <w:p w:rsidR="00E73ABD" w:rsidRPr="00DB089A" w:rsidRDefault="00E73ABD" w:rsidP="00243640">
      <w:pPr>
        <w:rPr>
          <w:kern w:val="2"/>
        </w:rPr>
      </w:pPr>
      <w:r w:rsidRPr="00DB089A">
        <w:rPr>
          <w:kern w:val="2"/>
        </w:rPr>
        <w:t>средства бюджета города – 15524,3 тыс. рублей;</w:t>
      </w:r>
    </w:p>
    <w:p w:rsidR="00E73ABD" w:rsidRPr="00DB089A" w:rsidRDefault="00E73ABD" w:rsidP="00243640">
      <w:pPr>
        <w:rPr>
          <w:kern w:val="2"/>
        </w:rPr>
      </w:pPr>
      <w:r w:rsidRPr="00DB089A">
        <w:rPr>
          <w:kern w:val="2"/>
          <w:highlight w:val="white"/>
        </w:rPr>
        <w:t>2025 год- 15468,9 тыс. рублей, в том числе:</w:t>
      </w:r>
    </w:p>
    <w:p w:rsidR="00E73ABD" w:rsidRPr="00DB089A" w:rsidRDefault="00E73ABD" w:rsidP="00243640">
      <w:pPr>
        <w:jc w:val="both"/>
        <w:rPr>
          <w:kern w:val="2"/>
          <w:lang w:eastAsia="ru-RU"/>
        </w:rPr>
      </w:pPr>
      <w:r w:rsidRPr="00DB089A">
        <w:rPr>
          <w:kern w:val="2"/>
          <w:lang w:eastAsia="ru-RU"/>
        </w:rPr>
        <w:t>средства федерального бюджета — 51,1 рублей.</w:t>
      </w:r>
    </w:p>
    <w:p w:rsidR="00E73ABD" w:rsidRPr="00DB089A" w:rsidRDefault="00E73ABD" w:rsidP="00243640">
      <w:pPr>
        <w:rPr>
          <w:kern w:val="2"/>
        </w:rPr>
      </w:pPr>
      <w:r w:rsidRPr="00DB089A">
        <w:rPr>
          <w:kern w:val="2"/>
          <w:highlight w:val="white"/>
        </w:rPr>
        <w:t>средства бюджета области – 39,3 тыс. рублей;</w:t>
      </w:r>
    </w:p>
    <w:p w:rsidR="00E73ABD" w:rsidRPr="00DB089A" w:rsidRDefault="00E73ABD" w:rsidP="00243640">
      <w:pPr>
        <w:rPr>
          <w:kern w:val="2"/>
        </w:rPr>
      </w:pPr>
      <w:r w:rsidRPr="00DB089A">
        <w:rPr>
          <w:kern w:val="2"/>
        </w:rPr>
        <w:t>средства бюджета города – 15378,5 тыс. рублей;</w:t>
      </w:r>
    </w:p>
    <w:p w:rsidR="00E73ABD" w:rsidRPr="00DB089A" w:rsidRDefault="00E73ABD" w:rsidP="00243640">
      <w:pPr>
        <w:rPr>
          <w:kern w:val="2"/>
        </w:rPr>
      </w:pPr>
      <w:r w:rsidRPr="00DB089A">
        <w:rPr>
          <w:kern w:val="2"/>
          <w:highlight w:val="white"/>
        </w:rPr>
        <w:t>2026 год- 11968,9 тыс. рублей, в том числе:</w:t>
      </w:r>
    </w:p>
    <w:p w:rsidR="00E73ABD" w:rsidRPr="00DB089A" w:rsidRDefault="00E73ABD" w:rsidP="00E444F5">
      <w:pPr>
        <w:jc w:val="both"/>
        <w:rPr>
          <w:kern w:val="2"/>
          <w:lang w:eastAsia="ru-RU"/>
        </w:rPr>
      </w:pPr>
      <w:r w:rsidRPr="00DB089A">
        <w:rPr>
          <w:kern w:val="2"/>
          <w:lang w:eastAsia="ru-RU"/>
        </w:rPr>
        <w:t>средства федерального бюджета — 52,3 рублей.</w:t>
      </w:r>
    </w:p>
    <w:p w:rsidR="00E73ABD" w:rsidRPr="00DB089A" w:rsidRDefault="00E73ABD" w:rsidP="00E444F5">
      <w:pPr>
        <w:rPr>
          <w:kern w:val="2"/>
        </w:rPr>
      </w:pPr>
      <w:r w:rsidRPr="00DB089A">
        <w:rPr>
          <w:kern w:val="2"/>
          <w:highlight w:val="white"/>
        </w:rPr>
        <w:t xml:space="preserve">средства бюджета области – </w:t>
      </w:r>
      <w:r w:rsidRPr="00DB089A">
        <w:rPr>
          <w:kern w:val="2"/>
        </w:rPr>
        <w:t>42,6</w:t>
      </w:r>
      <w:r w:rsidRPr="00DB089A">
        <w:rPr>
          <w:kern w:val="2"/>
          <w:highlight w:val="white"/>
        </w:rPr>
        <w:t>тыс. рублей;</w:t>
      </w:r>
    </w:p>
    <w:p w:rsidR="00E73ABD" w:rsidRPr="00DB089A" w:rsidRDefault="00E73ABD" w:rsidP="00E444F5">
      <w:pPr>
        <w:rPr>
          <w:kern w:val="2"/>
        </w:rPr>
      </w:pPr>
      <w:r w:rsidRPr="00DB089A">
        <w:rPr>
          <w:kern w:val="2"/>
        </w:rPr>
        <w:t>средства бюджета города – 11874 тыс. рублей;</w:t>
      </w:r>
    </w:p>
    <w:p w:rsidR="00E73ABD" w:rsidRPr="00DB089A" w:rsidRDefault="00E73ABD" w:rsidP="00E444F5">
      <w:pPr>
        <w:rPr>
          <w:kern w:val="2"/>
        </w:rPr>
      </w:pPr>
      <w:r w:rsidRPr="00DB089A">
        <w:rPr>
          <w:kern w:val="2"/>
          <w:highlight w:val="white"/>
        </w:rPr>
        <w:t>2027 год- 11968,9 тыс. рублей, в том числе:</w:t>
      </w:r>
    </w:p>
    <w:p w:rsidR="00E73ABD" w:rsidRPr="00DB089A" w:rsidRDefault="00E73ABD" w:rsidP="00E444F5">
      <w:pPr>
        <w:jc w:val="both"/>
        <w:rPr>
          <w:kern w:val="2"/>
          <w:lang w:eastAsia="ru-RU"/>
        </w:rPr>
      </w:pPr>
      <w:r w:rsidRPr="00DB089A">
        <w:rPr>
          <w:kern w:val="2"/>
          <w:lang w:eastAsia="ru-RU"/>
        </w:rPr>
        <w:t>средства федерального бюджета — 52,3 рублей.</w:t>
      </w:r>
    </w:p>
    <w:p w:rsidR="00E73ABD" w:rsidRPr="00DB089A" w:rsidRDefault="00E73ABD" w:rsidP="00E444F5">
      <w:pPr>
        <w:rPr>
          <w:kern w:val="2"/>
        </w:rPr>
      </w:pPr>
      <w:r w:rsidRPr="00DB089A">
        <w:rPr>
          <w:kern w:val="2"/>
          <w:highlight w:val="white"/>
        </w:rPr>
        <w:t xml:space="preserve">средства бюджета области – </w:t>
      </w:r>
      <w:r w:rsidRPr="00DB089A">
        <w:rPr>
          <w:kern w:val="2"/>
        </w:rPr>
        <w:t>42,6</w:t>
      </w:r>
      <w:r w:rsidRPr="00DB089A">
        <w:rPr>
          <w:kern w:val="2"/>
          <w:highlight w:val="white"/>
        </w:rPr>
        <w:t>тыс. рублей;</w:t>
      </w:r>
    </w:p>
    <w:p w:rsidR="00E73ABD" w:rsidRPr="00DB089A" w:rsidRDefault="00E73ABD" w:rsidP="00E444F5">
      <w:pPr>
        <w:rPr>
          <w:kern w:val="2"/>
        </w:rPr>
      </w:pPr>
      <w:r w:rsidRPr="00DB089A">
        <w:rPr>
          <w:kern w:val="2"/>
        </w:rPr>
        <w:t>средства бюджета города – 11874 тыс. рублей;</w:t>
      </w:r>
    </w:p>
    <w:p w:rsidR="00E73ABD" w:rsidRPr="00DB089A" w:rsidRDefault="00E73ABD" w:rsidP="00E444F5">
      <w:pPr>
        <w:rPr>
          <w:kern w:val="2"/>
        </w:rPr>
      </w:pPr>
      <w:r w:rsidRPr="00DB089A">
        <w:rPr>
          <w:kern w:val="2"/>
          <w:highlight w:val="white"/>
        </w:rPr>
        <w:t>2028 год- 11968,9 тыс. рублей, в том числе:</w:t>
      </w:r>
    </w:p>
    <w:p w:rsidR="00E73ABD" w:rsidRPr="00DB089A" w:rsidRDefault="00E73ABD" w:rsidP="00E444F5">
      <w:pPr>
        <w:jc w:val="both"/>
        <w:rPr>
          <w:kern w:val="2"/>
          <w:lang w:eastAsia="ru-RU"/>
        </w:rPr>
      </w:pPr>
      <w:r w:rsidRPr="00DB089A">
        <w:rPr>
          <w:kern w:val="2"/>
          <w:lang w:eastAsia="ru-RU"/>
        </w:rPr>
        <w:t>средства федерального бюджета — 52,3 рублей.</w:t>
      </w:r>
    </w:p>
    <w:p w:rsidR="00E73ABD" w:rsidRPr="00DB089A" w:rsidRDefault="00E73ABD" w:rsidP="00E444F5">
      <w:pPr>
        <w:rPr>
          <w:kern w:val="2"/>
        </w:rPr>
      </w:pPr>
      <w:r w:rsidRPr="00DB089A">
        <w:rPr>
          <w:kern w:val="2"/>
          <w:highlight w:val="white"/>
        </w:rPr>
        <w:t xml:space="preserve">средства бюджета области – </w:t>
      </w:r>
      <w:r w:rsidRPr="00DB089A">
        <w:rPr>
          <w:kern w:val="2"/>
        </w:rPr>
        <w:t>42,6</w:t>
      </w:r>
      <w:r w:rsidRPr="00DB089A">
        <w:rPr>
          <w:kern w:val="2"/>
          <w:highlight w:val="white"/>
        </w:rPr>
        <w:t>тыс. рублей;</w:t>
      </w:r>
    </w:p>
    <w:p w:rsidR="00E73ABD" w:rsidRPr="00DB089A" w:rsidRDefault="00E73ABD" w:rsidP="00E444F5">
      <w:pPr>
        <w:rPr>
          <w:kern w:val="2"/>
        </w:rPr>
      </w:pPr>
      <w:r w:rsidRPr="00DB089A">
        <w:rPr>
          <w:kern w:val="2"/>
        </w:rPr>
        <w:t>средства бюджета города – 11874 тыс. рублей;</w:t>
      </w:r>
    </w:p>
    <w:p w:rsidR="00E73ABD" w:rsidRPr="00DB089A" w:rsidRDefault="00E73ABD" w:rsidP="00E444F5">
      <w:pPr>
        <w:rPr>
          <w:kern w:val="2"/>
        </w:rPr>
      </w:pPr>
      <w:r w:rsidRPr="00DB089A">
        <w:rPr>
          <w:kern w:val="2"/>
          <w:highlight w:val="white"/>
        </w:rPr>
        <w:t>2029 год- 11968,9 тыс. рублей, в том числе:</w:t>
      </w:r>
    </w:p>
    <w:p w:rsidR="00E73ABD" w:rsidRPr="00DB089A" w:rsidRDefault="00E73ABD" w:rsidP="00E444F5">
      <w:pPr>
        <w:jc w:val="both"/>
        <w:rPr>
          <w:kern w:val="2"/>
          <w:lang w:eastAsia="ru-RU"/>
        </w:rPr>
      </w:pPr>
      <w:r w:rsidRPr="00DB089A">
        <w:rPr>
          <w:kern w:val="2"/>
          <w:lang w:eastAsia="ru-RU"/>
        </w:rPr>
        <w:t>средства федерального бюджета — 52,3 рублей.</w:t>
      </w:r>
    </w:p>
    <w:p w:rsidR="00E73ABD" w:rsidRPr="00DB089A" w:rsidRDefault="00E73ABD" w:rsidP="00E444F5">
      <w:pPr>
        <w:rPr>
          <w:kern w:val="2"/>
        </w:rPr>
      </w:pPr>
      <w:r w:rsidRPr="00DB089A">
        <w:rPr>
          <w:kern w:val="2"/>
          <w:highlight w:val="white"/>
        </w:rPr>
        <w:t xml:space="preserve">средства бюджета области – </w:t>
      </w:r>
      <w:r w:rsidRPr="00DB089A">
        <w:rPr>
          <w:kern w:val="2"/>
        </w:rPr>
        <w:t>42,6</w:t>
      </w:r>
      <w:r w:rsidRPr="00DB089A">
        <w:rPr>
          <w:kern w:val="2"/>
          <w:highlight w:val="white"/>
        </w:rPr>
        <w:t>тыс. рублей;</w:t>
      </w:r>
    </w:p>
    <w:p w:rsidR="00E73ABD" w:rsidRPr="00DB089A" w:rsidRDefault="00E73ABD" w:rsidP="00E444F5">
      <w:pPr>
        <w:rPr>
          <w:kern w:val="2"/>
        </w:rPr>
      </w:pPr>
      <w:r w:rsidRPr="00DB089A">
        <w:rPr>
          <w:kern w:val="2"/>
        </w:rPr>
        <w:t>средства бюджета города – 11874 тыс. рублей;</w:t>
      </w:r>
    </w:p>
    <w:p w:rsidR="00E73ABD" w:rsidRPr="00DB089A" w:rsidRDefault="00E73ABD" w:rsidP="00E444F5">
      <w:pPr>
        <w:rPr>
          <w:kern w:val="2"/>
        </w:rPr>
      </w:pPr>
      <w:r w:rsidRPr="00DB089A">
        <w:rPr>
          <w:kern w:val="2"/>
          <w:highlight w:val="white"/>
        </w:rPr>
        <w:t>2030 год- 11968,9 тыс. рублей, в том числе:</w:t>
      </w:r>
    </w:p>
    <w:p w:rsidR="00E73ABD" w:rsidRPr="00DB089A" w:rsidRDefault="00E73ABD" w:rsidP="00E444F5">
      <w:pPr>
        <w:jc w:val="both"/>
        <w:rPr>
          <w:kern w:val="2"/>
          <w:lang w:eastAsia="ru-RU"/>
        </w:rPr>
      </w:pPr>
      <w:r w:rsidRPr="00DB089A">
        <w:rPr>
          <w:kern w:val="2"/>
          <w:lang w:eastAsia="ru-RU"/>
        </w:rPr>
        <w:t>средства федерального бюджета — 52,3 рублей.</w:t>
      </w:r>
    </w:p>
    <w:p w:rsidR="00E73ABD" w:rsidRPr="00DB089A" w:rsidRDefault="00E73ABD" w:rsidP="00E444F5">
      <w:pPr>
        <w:rPr>
          <w:kern w:val="2"/>
        </w:rPr>
      </w:pPr>
      <w:r w:rsidRPr="00DB089A">
        <w:rPr>
          <w:kern w:val="2"/>
          <w:highlight w:val="white"/>
        </w:rPr>
        <w:t xml:space="preserve">средства бюджета области – </w:t>
      </w:r>
      <w:r w:rsidRPr="00DB089A">
        <w:rPr>
          <w:kern w:val="2"/>
        </w:rPr>
        <w:t>42,6</w:t>
      </w:r>
      <w:r w:rsidRPr="00DB089A">
        <w:rPr>
          <w:kern w:val="2"/>
          <w:highlight w:val="white"/>
        </w:rPr>
        <w:t>тыс. рублей;</w:t>
      </w:r>
    </w:p>
    <w:p w:rsidR="00E73ABD" w:rsidRPr="00DB089A" w:rsidRDefault="00E73ABD" w:rsidP="00E444F5">
      <w:pPr>
        <w:rPr>
          <w:kern w:val="2"/>
        </w:rPr>
      </w:pPr>
      <w:r w:rsidRPr="00DB089A">
        <w:rPr>
          <w:kern w:val="2"/>
        </w:rPr>
        <w:t>средства бюджета города – 11874 тыс. рублей;</w:t>
      </w:r>
    </w:p>
    <w:p w:rsidR="00E73ABD" w:rsidRPr="00DB089A" w:rsidRDefault="00E73ABD" w:rsidP="00E444F5">
      <w:pPr>
        <w:rPr>
          <w:kern w:val="2"/>
        </w:rPr>
      </w:pPr>
    </w:p>
    <w:p w:rsidR="00E73ABD" w:rsidRPr="00DB089A" w:rsidRDefault="00E73ABD" w:rsidP="00E444F5">
      <w:pPr>
        <w:jc w:val="both"/>
        <w:rPr>
          <w:kern w:val="2"/>
          <w:lang w:bidi="hi-IN"/>
        </w:rPr>
      </w:pPr>
      <w:r w:rsidRPr="00DB089A">
        <w:rPr>
          <w:kern w:val="2"/>
          <w:lang w:bidi="hi-IN"/>
        </w:rPr>
        <w:t>Объемы средств, выделяемых на реализацию мероприятий  Программы, подлежат ежегодному уточнению с учетом возможностей бюджета города, бюджета области, внебюджетных средств.</w:t>
      </w:r>
    </w:p>
    <w:p w:rsidR="00E73ABD" w:rsidRDefault="00E73ABD" w:rsidP="00515965">
      <w:pPr>
        <w:jc w:val="center"/>
        <w:rPr>
          <w:b/>
          <w:kern w:val="2"/>
          <w:lang w:bidi="hi-IN"/>
        </w:rPr>
      </w:pPr>
    </w:p>
    <w:p w:rsidR="00E73ABD" w:rsidRPr="00DB089A" w:rsidRDefault="00E73ABD" w:rsidP="00515965">
      <w:pPr>
        <w:jc w:val="center"/>
        <w:rPr>
          <w:b/>
          <w:kern w:val="2"/>
          <w:lang w:bidi="hi-IN"/>
        </w:rPr>
      </w:pPr>
      <w:r w:rsidRPr="00DB089A">
        <w:rPr>
          <w:b/>
          <w:kern w:val="2"/>
          <w:lang w:bidi="hi-IN"/>
        </w:rPr>
        <w:t>Раздел 6.</w:t>
      </w:r>
    </w:p>
    <w:p w:rsidR="00E73ABD" w:rsidRPr="00DB089A" w:rsidRDefault="00E73ABD" w:rsidP="00515965">
      <w:pPr>
        <w:jc w:val="center"/>
        <w:rPr>
          <w:kern w:val="2"/>
          <w:lang w:bidi="hi-IN"/>
        </w:rPr>
      </w:pPr>
      <w:r w:rsidRPr="00DB089A">
        <w:rPr>
          <w:b/>
          <w:kern w:val="2"/>
          <w:lang w:bidi="hi-IN"/>
        </w:rPr>
        <w:t xml:space="preserve"> Механизмы реализации Программы.</w:t>
      </w:r>
    </w:p>
    <w:p w:rsidR="00E73ABD" w:rsidRPr="00DB089A" w:rsidRDefault="00E73ABD" w:rsidP="00515965">
      <w:pPr>
        <w:jc w:val="both"/>
        <w:rPr>
          <w:kern w:val="2"/>
          <w:lang w:bidi="hi-IN"/>
        </w:rPr>
      </w:pPr>
      <w:r w:rsidRPr="00DB089A">
        <w:rPr>
          <w:kern w:val="2"/>
          <w:lang w:bidi="hi-IN"/>
        </w:rPr>
        <w:t>Механизм реализации Программы - это система программных мероприятий, скоординированных по объему финансирования и ответственным исполнителям, обеспечивающих достижение намеченных целей и результатов. Ответственным исполнителем Программы является отдел по культуре, делам молодежи, физической культуре и спорту администрации города. Соисполнителями - МБУК ЦД «Золотой Витязь», МБОУ ДОД «Кирсановская детская школа искусств», МБУК «Кирсановский краеведческий музей», МБУК «Кирсановская городская библиотека». Контроль за использованием бюджетных средств осуществляет финансовое управление администрации города. Отчеты о ходе реализации программы рассматриваются на коллегиях администрации города не реже одного раза в год.</w:t>
      </w:r>
    </w:p>
    <w:p w:rsidR="00E73ABD" w:rsidRPr="00DB089A" w:rsidRDefault="00E73ABD" w:rsidP="00515965">
      <w:pPr>
        <w:widowControl w:val="0"/>
        <w:jc w:val="both"/>
        <w:rPr>
          <w:b/>
          <w:kern w:val="2"/>
          <w:lang w:bidi="hi-IN"/>
        </w:rPr>
      </w:pPr>
    </w:p>
    <w:p w:rsidR="00E73ABD" w:rsidRPr="00DB089A" w:rsidRDefault="00E73ABD" w:rsidP="00515965">
      <w:pPr>
        <w:widowControl w:val="0"/>
        <w:jc w:val="both"/>
        <w:rPr>
          <w:b/>
          <w:kern w:val="2"/>
          <w:lang w:bidi="hi-IN"/>
        </w:rPr>
      </w:pPr>
    </w:p>
    <w:p w:rsidR="00E73ABD" w:rsidRPr="00DB089A" w:rsidRDefault="00E73ABD" w:rsidP="00515965">
      <w:pPr>
        <w:widowControl w:val="0"/>
        <w:jc w:val="both"/>
        <w:rPr>
          <w:b/>
          <w:kern w:val="2"/>
          <w:lang w:bidi="hi-IN"/>
        </w:rPr>
      </w:pPr>
    </w:p>
    <w:p w:rsidR="00E73ABD" w:rsidRPr="00DB089A" w:rsidRDefault="00E73ABD" w:rsidP="00515965">
      <w:pPr>
        <w:widowControl w:val="0"/>
        <w:jc w:val="both"/>
        <w:rPr>
          <w:b/>
          <w:kern w:val="2"/>
          <w:lang w:bidi="hi-IN"/>
        </w:rPr>
      </w:pPr>
    </w:p>
    <w:p w:rsidR="00E73ABD" w:rsidRPr="00DB089A" w:rsidRDefault="00E73ABD" w:rsidP="00515965">
      <w:pPr>
        <w:widowControl w:val="0"/>
        <w:jc w:val="both"/>
        <w:rPr>
          <w:b/>
          <w:kern w:val="2"/>
          <w:lang w:bidi="hi-IN"/>
        </w:rPr>
      </w:pPr>
    </w:p>
    <w:p w:rsidR="00E73ABD" w:rsidRPr="00DB089A" w:rsidRDefault="00E73ABD" w:rsidP="00515965">
      <w:pPr>
        <w:widowControl w:val="0"/>
        <w:jc w:val="both"/>
        <w:rPr>
          <w:b/>
          <w:color w:val="FF0000"/>
          <w:kern w:val="2"/>
          <w:lang w:bidi="hi-IN"/>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pPr>
    </w:p>
    <w:p w:rsidR="00E73ABD" w:rsidRPr="00DB089A" w:rsidRDefault="00E73ABD" w:rsidP="00734C0D">
      <w:pPr>
        <w:widowControl w:val="0"/>
        <w:suppressAutoHyphens w:val="0"/>
        <w:autoSpaceDE w:val="0"/>
        <w:spacing w:after="200"/>
        <w:contextualSpacing/>
        <w:jc w:val="right"/>
        <w:rPr>
          <w:color w:val="000000"/>
          <w:lang w:eastAsia="ru-RU"/>
        </w:rPr>
        <w:sectPr w:rsidR="00E73ABD" w:rsidRPr="00DB089A" w:rsidSect="0082658D">
          <w:pgSz w:w="11906" w:h="16838"/>
          <w:pgMar w:top="851" w:right="907" w:bottom="1134" w:left="1304" w:header="709" w:footer="709" w:gutter="0"/>
          <w:cols w:space="708"/>
          <w:docGrid w:linePitch="360"/>
        </w:sectPr>
      </w:pPr>
    </w:p>
    <w:p w:rsidR="00E73ABD" w:rsidRPr="00DB089A" w:rsidRDefault="00E73ABD" w:rsidP="00734C0D">
      <w:pPr>
        <w:widowControl w:val="0"/>
        <w:suppressAutoHyphens w:val="0"/>
        <w:autoSpaceDE w:val="0"/>
        <w:spacing w:after="200" w:line="276" w:lineRule="auto"/>
        <w:jc w:val="center"/>
        <w:rPr>
          <w:lang w:eastAsia="en-US"/>
        </w:rPr>
      </w:pPr>
      <w:r w:rsidRPr="00DB089A">
        <w:rPr>
          <w:lang w:eastAsia="en-US"/>
        </w:rPr>
        <w:t>Перечень показателей (индикаторов) муниципальной программы города Кирсанова Тамбовской области</w:t>
      </w:r>
    </w:p>
    <w:p w:rsidR="00E73ABD" w:rsidRPr="00DB089A" w:rsidRDefault="00E73ABD" w:rsidP="00734C0D">
      <w:pPr>
        <w:widowControl w:val="0"/>
        <w:suppressAutoHyphens w:val="0"/>
        <w:autoSpaceDE w:val="0"/>
        <w:spacing w:after="200" w:line="276" w:lineRule="auto"/>
        <w:jc w:val="center"/>
        <w:rPr>
          <w:lang w:eastAsia="en-US"/>
        </w:rPr>
      </w:pPr>
      <w:r w:rsidRPr="00DB089A">
        <w:rPr>
          <w:lang w:eastAsia="en-US"/>
        </w:rPr>
        <w:t xml:space="preserve">«Развитие культуры и туризма»  </w:t>
      </w:r>
      <w:r w:rsidRPr="00DB089A">
        <w:rPr>
          <w:kern w:val="2"/>
          <w:lang w:val="en-US"/>
        </w:rPr>
        <w:t>I</w:t>
      </w:r>
      <w:r w:rsidRPr="00DB089A">
        <w:rPr>
          <w:kern w:val="2"/>
        </w:rPr>
        <w:t>этап реализации  на 2014 -2022 годы</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
        <w:gridCol w:w="2522"/>
        <w:gridCol w:w="1134"/>
        <w:gridCol w:w="1134"/>
        <w:gridCol w:w="851"/>
        <w:gridCol w:w="1134"/>
        <w:gridCol w:w="992"/>
        <w:gridCol w:w="1134"/>
        <w:gridCol w:w="992"/>
        <w:gridCol w:w="851"/>
        <w:gridCol w:w="851"/>
        <w:gridCol w:w="850"/>
        <w:gridCol w:w="283"/>
        <w:gridCol w:w="284"/>
      </w:tblGrid>
      <w:tr w:rsidR="00E73ABD" w:rsidRPr="00DB089A" w:rsidTr="001B795C">
        <w:tc>
          <w:tcPr>
            <w:tcW w:w="563" w:type="dxa"/>
            <w:vMerge w:val="restart"/>
          </w:tcPr>
          <w:p w:rsidR="00E73ABD" w:rsidRPr="00DB089A" w:rsidRDefault="00E73ABD" w:rsidP="00536FF7">
            <w:pPr>
              <w:widowControl w:val="0"/>
              <w:autoSpaceDE w:val="0"/>
              <w:jc w:val="center"/>
              <w:rPr>
                <w:lang w:eastAsia="ar-SA"/>
              </w:rPr>
            </w:pPr>
            <w:r w:rsidRPr="00DB089A">
              <w:rPr>
                <w:lang w:eastAsia="ru-RU"/>
              </w:rPr>
              <w:t>№ п/п</w:t>
            </w:r>
          </w:p>
        </w:tc>
        <w:tc>
          <w:tcPr>
            <w:tcW w:w="2522" w:type="dxa"/>
            <w:vMerge w:val="restart"/>
          </w:tcPr>
          <w:p w:rsidR="00E73ABD" w:rsidRPr="00DB089A" w:rsidRDefault="00E73ABD" w:rsidP="00536FF7">
            <w:pPr>
              <w:widowControl w:val="0"/>
              <w:autoSpaceDE w:val="0"/>
              <w:jc w:val="center"/>
              <w:rPr>
                <w:lang w:eastAsia="ar-SA"/>
              </w:rPr>
            </w:pPr>
            <w:r w:rsidRPr="00DB089A">
              <w:rPr>
                <w:lang w:eastAsia="ru-RU"/>
              </w:rPr>
              <w:t>Показатель (индикатор)</w:t>
            </w:r>
          </w:p>
          <w:p w:rsidR="00E73ABD" w:rsidRPr="00DB089A" w:rsidRDefault="00E73ABD" w:rsidP="00536FF7">
            <w:pPr>
              <w:widowControl w:val="0"/>
              <w:autoSpaceDE w:val="0"/>
              <w:jc w:val="center"/>
              <w:rPr>
                <w:lang w:eastAsia="ar-SA"/>
              </w:rPr>
            </w:pPr>
            <w:r w:rsidRPr="00DB089A">
              <w:rPr>
                <w:lang w:eastAsia="ru-RU"/>
              </w:rPr>
              <w:t xml:space="preserve"> (наименование)</w:t>
            </w:r>
          </w:p>
        </w:tc>
        <w:tc>
          <w:tcPr>
            <w:tcW w:w="1134" w:type="dxa"/>
            <w:vMerge w:val="restart"/>
          </w:tcPr>
          <w:p w:rsidR="00E73ABD" w:rsidRPr="00DB089A" w:rsidRDefault="00E73ABD" w:rsidP="00536FF7">
            <w:pPr>
              <w:widowControl w:val="0"/>
              <w:autoSpaceDE w:val="0"/>
              <w:jc w:val="center"/>
              <w:rPr>
                <w:lang w:eastAsia="ar-SA"/>
              </w:rPr>
            </w:pPr>
            <w:r w:rsidRPr="00DB089A">
              <w:rPr>
                <w:lang w:eastAsia="ru-RU"/>
              </w:rPr>
              <w:t>Единица измерения</w:t>
            </w:r>
          </w:p>
        </w:tc>
        <w:tc>
          <w:tcPr>
            <w:tcW w:w="9356" w:type="dxa"/>
            <w:gridSpan w:val="11"/>
          </w:tcPr>
          <w:p w:rsidR="00E73ABD" w:rsidRPr="00DB089A" w:rsidRDefault="00E73ABD" w:rsidP="00536FF7">
            <w:pPr>
              <w:widowControl w:val="0"/>
              <w:autoSpaceDE w:val="0"/>
              <w:jc w:val="center"/>
              <w:rPr>
                <w:lang w:eastAsia="ru-RU"/>
              </w:rPr>
            </w:pPr>
            <w:r w:rsidRPr="00DB089A">
              <w:rPr>
                <w:lang w:eastAsia="ru-RU"/>
              </w:rPr>
              <w:t>Значения показателей</w:t>
            </w:r>
          </w:p>
        </w:tc>
      </w:tr>
      <w:tr w:rsidR="00E73ABD" w:rsidRPr="00DB089A" w:rsidTr="001B795C">
        <w:tc>
          <w:tcPr>
            <w:tcW w:w="563" w:type="dxa"/>
            <w:vMerge/>
            <w:vAlign w:val="center"/>
          </w:tcPr>
          <w:p w:rsidR="00E73ABD" w:rsidRPr="00DB089A" w:rsidRDefault="00E73ABD" w:rsidP="00536FF7">
            <w:pPr>
              <w:suppressAutoHyphens w:val="0"/>
              <w:rPr>
                <w:lang w:eastAsia="ar-SA"/>
              </w:rPr>
            </w:pPr>
          </w:p>
        </w:tc>
        <w:tc>
          <w:tcPr>
            <w:tcW w:w="2522" w:type="dxa"/>
            <w:vMerge/>
            <w:vAlign w:val="center"/>
          </w:tcPr>
          <w:p w:rsidR="00E73ABD" w:rsidRPr="00DB089A" w:rsidRDefault="00E73ABD" w:rsidP="00536FF7">
            <w:pPr>
              <w:suppressAutoHyphens w:val="0"/>
              <w:rPr>
                <w:lang w:eastAsia="ar-SA"/>
              </w:rPr>
            </w:pPr>
          </w:p>
        </w:tc>
        <w:tc>
          <w:tcPr>
            <w:tcW w:w="1134" w:type="dxa"/>
            <w:vMerge/>
            <w:vAlign w:val="center"/>
          </w:tcPr>
          <w:p w:rsidR="00E73ABD" w:rsidRPr="00DB089A" w:rsidRDefault="00E73ABD" w:rsidP="00536FF7">
            <w:pPr>
              <w:suppressAutoHyphens w:val="0"/>
              <w:rPr>
                <w:lang w:eastAsia="ar-SA"/>
              </w:rPr>
            </w:pPr>
          </w:p>
        </w:tc>
        <w:tc>
          <w:tcPr>
            <w:tcW w:w="1134" w:type="dxa"/>
          </w:tcPr>
          <w:p w:rsidR="00E73ABD" w:rsidRPr="00DB089A" w:rsidRDefault="00E73ABD" w:rsidP="00536FF7">
            <w:pPr>
              <w:widowControl w:val="0"/>
              <w:autoSpaceDE w:val="0"/>
              <w:jc w:val="center"/>
              <w:rPr>
                <w:lang w:eastAsia="ar-SA"/>
              </w:rPr>
            </w:pPr>
            <w:r w:rsidRPr="00DB089A">
              <w:rPr>
                <w:lang w:eastAsia="ru-RU"/>
              </w:rPr>
              <w:t>2014</w:t>
            </w:r>
          </w:p>
        </w:tc>
        <w:tc>
          <w:tcPr>
            <w:tcW w:w="851" w:type="dxa"/>
          </w:tcPr>
          <w:p w:rsidR="00E73ABD" w:rsidRPr="00DB089A" w:rsidRDefault="00E73ABD" w:rsidP="00536FF7">
            <w:pPr>
              <w:widowControl w:val="0"/>
              <w:autoSpaceDE w:val="0"/>
              <w:jc w:val="center"/>
              <w:rPr>
                <w:lang w:eastAsia="ar-SA"/>
              </w:rPr>
            </w:pPr>
            <w:r w:rsidRPr="00DB089A">
              <w:rPr>
                <w:lang w:eastAsia="ru-RU"/>
              </w:rPr>
              <w:t>2015</w:t>
            </w:r>
          </w:p>
        </w:tc>
        <w:tc>
          <w:tcPr>
            <w:tcW w:w="1134" w:type="dxa"/>
          </w:tcPr>
          <w:p w:rsidR="00E73ABD" w:rsidRPr="00DB089A" w:rsidRDefault="00E73ABD" w:rsidP="00536FF7">
            <w:pPr>
              <w:widowControl w:val="0"/>
              <w:autoSpaceDE w:val="0"/>
              <w:jc w:val="center"/>
              <w:rPr>
                <w:lang w:eastAsia="ar-SA"/>
              </w:rPr>
            </w:pPr>
            <w:r w:rsidRPr="00DB089A">
              <w:rPr>
                <w:lang w:eastAsia="ru-RU"/>
              </w:rPr>
              <w:t>2016</w:t>
            </w:r>
          </w:p>
        </w:tc>
        <w:tc>
          <w:tcPr>
            <w:tcW w:w="992" w:type="dxa"/>
          </w:tcPr>
          <w:p w:rsidR="00E73ABD" w:rsidRPr="00DB089A" w:rsidRDefault="00E73ABD" w:rsidP="00536FF7">
            <w:pPr>
              <w:widowControl w:val="0"/>
              <w:autoSpaceDE w:val="0"/>
              <w:jc w:val="center"/>
              <w:rPr>
                <w:lang w:eastAsia="ar-SA"/>
              </w:rPr>
            </w:pPr>
            <w:r w:rsidRPr="00DB089A">
              <w:rPr>
                <w:lang w:eastAsia="ru-RU"/>
              </w:rPr>
              <w:t>2017</w:t>
            </w:r>
          </w:p>
        </w:tc>
        <w:tc>
          <w:tcPr>
            <w:tcW w:w="1134" w:type="dxa"/>
          </w:tcPr>
          <w:p w:rsidR="00E73ABD" w:rsidRPr="00DB089A" w:rsidRDefault="00E73ABD" w:rsidP="00536FF7">
            <w:pPr>
              <w:widowControl w:val="0"/>
              <w:autoSpaceDE w:val="0"/>
              <w:jc w:val="center"/>
              <w:rPr>
                <w:lang w:eastAsia="ar-SA"/>
              </w:rPr>
            </w:pPr>
            <w:r w:rsidRPr="00DB089A">
              <w:rPr>
                <w:lang w:eastAsia="ru-RU"/>
              </w:rPr>
              <w:t>2018</w:t>
            </w:r>
          </w:p>
        </w:tc>
        <w:tc>
          <w:tcPr>
            <w:tcW w:w="992" w:type="dxa"/>
          </w:tcPr>
          <w:p w:rsidR="00E73ABD" w:rsidRPr="00DB089A" w:rsidRDefault="00E73ABD" w:rsidP="00536FF7">
            <w:pPr>
              <w:widowControl w:val="0"/>
              <w:autoSpaceDE w:val="0"/>
              <w:jc w:val="center"/>
              <w:rPr>
                <w:lang w:eastAsia="ar-SA"/>
              </w:rPr>
            </w:pPr>
            <w:r w:rsidRPr="00DB089A">
              <w:rPr>
                <w:lang w:eastAsia="ru-RU"/>
              </w:rPr>
              <w:t>2019</w:t>
            </w:r>
          </w:p>
        </w:tc>
        <w:tc>
          <w:tcPr>
            <w:tcW w:w="851" w:type="dxa"/>
          </w:tcPr>
          <w:p w:rsidR="00E73ABD" w:rsidRPr="00DB089A" w:rsidRDefault="00E73ABD" w:rsidP="00536FF7">
            <w:pPr>
              <w:widowControl w:val="0"/>
              <w:autoSpaceDE w:val="0"/>
              <w:jc w:val="center"/>
              <w:rPr>
                <w:lang w:eastAsia="ar-SA"/>
              </w:rPr>
            </w:pPr>
            <w:r w:rsidRPr="00DB089A">
              <w:rPr>
                <w:lang w:eastAsia="ru-RU"/>
              </w:rPr>
              <w:t>2020</w:t>
            </w:r>
          </w:p>
        </w:tc>
        <w:tc>
          <w:tcPr>
            <w:tcW w:w="851" w:type="dxa"/>
          </w:tcPr>
          <w:p w:rsidR="00E73ABD" w:rsidRPr="00DB089A" w:rsidRDefault="00E73ABD" w:rsidP="00536FF7">
            <w:pPr>
              <w:widowControl w:val="0"/>
              <w:autoSpaceDE w:val="0"/>
              <w:jc w:val="center"/>
              <w:rPr>
                <w:lang w:eastAsia="ru-RU"/>
              </w:rPr>
            </w:pPr>
            <w:r w:rsidRPr="00DB089A">
              <w:rPr>
                <w:lang w:eastAsia="ru-RU"/>
              </w:rPr>
              <w:t>2021</w:t>
            </w:r>
          </w:p>
        </w:tc>
        <w:tc>
          <w:tcPr>
            <w:tcW w:w="850" w:type="dxa"/>
            <w:tcBorders>
              <w:right w:val="nil"/>
            </w:tcBorders>
          </w:tcPr>
          <w:p w:rsidR="00E73ABD" w:rsidRPr="00DB089A" w:rsidRDefault="00E73ABD" w:rsidP="00536FF7">
            <w:pPr>
              <w:widowControl w:val="0"/>
              <w:autoSpaceDE w:val="0"/>
              <w:jc w:val="center"/>
              <w:rPr>
                <w:lang w:eastAsia="ru-RU"/>
              </w:rPr>
            </w:pPr>
            <w:r w:rsidRPr="00DB089A">
              <w:rPr>
                <w:lang w:eastAsia="ru-RU"/>
              </w:rPr>
              <w:t>2022</w:t>
            </w:r>
          </w:p>
        </w:tc>
        <w:tc>
          <w:tcPr>
            <w:tcW w:w="283" w:type="dxa"/>
            <w:tcBorders>
              <w:top w:val="nil"/>
              <w:left w:val="nil"/>
              <w:bottom w:val="nil"/>
              <w:right w:val="nil"/>
            </w:tcBorders>
          </w:tcPr>
          <w:p w:rsidR="00E73ABD" w:rsidRPr="00DB089A" w:rsidRDefault="00E73ABD" w:rsidP="00536FF7">
            <w:pPr>
              <w:widowControl w:val="0"/>
              <w:autoSpaceDE w:val="0"/>
              <w:jc w:val="center"/>
              <w:rPr>
                <w:lang w:eastAsia="ru-RU"/>
              </w:rPr>
            </w:pPr>
          </w:p>
        </w:tc>
        <w:tc>
          <w:tcPr>
            <w:tcW w:w="284" w:type="dxa"/>
            <w:tcBorders>
              <w:top w:val="nil"/>
              <w:left w:val="nil"/>
              <w:bottom w:val="nil"/>
              <w:right w:val="nil"/>
            </w:tcBorders>
          </w:tcPr>
          <w:p w:rsidR="00E73ABD" w:rsidRPr="00DB089A" w:rsidRDefault="00E73ABD" w:rsidP="00536FF7">
            <w:pPr>
              <w:widowControl w:val="0"/>
              <w:autoSpaceDE w:val="0"/>
              <w:jc w:val="center"/>
              <w:rPr>
                <w:lang w:eastAsia="ru-RU"/>
              </w:rPr>
            </w:pPr>
          </w:p>
        </w:tc>
      </w:tr>
      <w:tr w:rsidR="00E73ABD" w:rsidRPr="00DB089A" w:rsidTr="001B795C">
        <w:tc>
          <w:tcPr>
            <w:tcW w:w="563" w:type="dxa"/>
          </w:tcPr>
          <w:p w:rsidR="00E73ABD" w:rsidRPr="00DB089A" w:rsidRDefault="00E73ABD" w:rsidP="00536FF7">
            <w:pPr>
              <w:widowControl w:val="0"/>
              <w:autoSpaceDE w:val="0"/>
              <w:jc w:val="center"/>
              <w:rPr>
                <w:lang w:eastAsia="ar-SA"/>
              </w:rPr>
            </w:pPr>
            <w:r w:rsidRPr="00DB089A">
              <w:rPr>
                <w:lang w:eastAsia="ru-RU"/>
              </w:rPr>
              <w:t>1</w:t>
            </w:r>
          </w:p>
        </w:tc>
        <w:tc>
          <w:tcPr>
            <w:tcW w:w="2522" w:type="dxa"/>
          </w:tcPr>
          <w:p w:rsidR="00E73ABD" w:rsidRPr="00DB089A" w:rsidRDefault="00E73ABD" w:rsidP="00536FF7">
            <w:pPr>
              <w:widowControl w:val="0"/>
              <w:autoSpaceDE w:val="0"/>
              <w:jc w:val="center"/>
              <w:rPr>
                <w:lang w:eastAsia="ar-SA"/>
              </w:rPr>
            </w:pPr>
            <w:r w:rsidRPr="00DB089A">
              <w:rPr>
                <w:lang w:eastAsia="ru-RU"/>
              </w:rPr>
              <w:t>2</w:t>
            </w:r>
          </w:p>
        </w:tc>
        <w:tc>
          <w:tcPr>
            <w:tcW w:w="1134" w:type="dxa"/>
          </w:tcPr>
          <w:p w:rsidR="00E73ABD" w:rsidRPr="00DB089A" w:rsidRDefault="00E73ABD" w:rsidP="00536FF7">
            <w:pPr>
              <w:widowControl w:val="0"/>
              <w:autoSpaceDE w:val="0"/>
              <w:jc w:val="center"/>
              <w:rPr>
                <w:lang w:eastAsia="ar-SA"/>
              </w:rPr>
            </w:pPr>
            <w:r w:rsidRPr="00DB089A">
              <w:rPr>
                <w:lang w:eastAsia="ru-RU"/>
              </w:rPr>
              <w:t>3</w:t>
            </w:r>
          </w:p>
        </w:tc>
        <w:tc>
          <w:tcPr>
            <w:tcW w:w="1134" w:type="dxa"/>
          </w:tcPr>
          <w:p w:rsidR="00E73ABD" w:rsidRPr="00DB089A" w:rsidRDefault="00E73ABD" w:rsidP="00536FF7">
            <w:pPr>
              <w:widowControl w:val="0"/>
              <w:autoSpaceDE w:val="0"/>
              <w:ind w:left="1179"/>
              <w:jc w:val="center"/>
              <w:rPr>
                <w:lang w:eastAsia="ar-SA"/>
              </w:rPr>
            </w:pPr>
            <w:r w:rsidRPr="00DB089A">
              <w:rPr>
                <w:lang w:eastAsia="ru-RU"/>
              </w:rPr>
              <w:t>4</w:t>
            </w:r>
          </w:p>
        </w:tc>
        <w:tc>
          <w:tcPr>
            <w:tcW w:w="851" w:type="dxa"/>
          </w:tcPr>
          <w:p w:rsidR="00E73ABD" w:rsidRPr="00DB089A" w:rsidRDefault="00E73ABD" w:rsidP="00536FF7">
            <w:pPr>
              <w:widowControl w:val="0"/>
              <w:autoSpaceDE w:val="0"/>
              <w:jc w:val="center"/>
              <w:rPr>
                <w:lang w:eastAsia="ar-SA"/>
              </w:rPr>
            </w:pPr>
            <w:r w:rsidRPr="00DB089A">
              <w:rPr>
                <w:lang w:eastAsia="ru-RU"/>
              </w:rPr>
              <w:t>5</w:t>
            </w:r>
          </w:p>
        </w:tc>
        <w:tc>
          <w:tcPr>
            <w:tcW w:w="1134" w:type="dxa"/>
          </w:tcPr>
          <w:p w:rsidR="00E73ABD" w:rsidRPr="00DB089A" w:rsidRDefault="00E73ABD" w:rsidP="00536FF7">
            <w:pPr>
              <w:widowControl w:val="0"/>
              <w:autoSpaceDE w:val="0"/>
              <w:jc w:val="center"/>
              <w:rPr>
                <w:lang w:eastAsia="ar-SA"/>
              </w:rPr>
            </w:pPr>
            <w:r w:rsidRPr="00DB089A">
              <w:rPr>
                <w:lang w:eastAsia="ru-RU"/>
              </w:rPr>
              <w:t>6</w:t>
            </w:r>
          </w:p>
        </w:tc>
        <w:tc>
          <w:tcPr>
            <w:tcW w:w="992" w:type="dxa"/>
          </w:tcPr>
          <w:p w:rsidR="00E73ABD" w:rsidRPr="00DB089A" w:rsidRDefault="00E73ABD" w:rsidP="00536FF7">
            <w:pPr>
              <w:widowControl w:val="0"/>
              <w:autoSpaceDE w:val="0"/>
              <w:jc w:val="center"/>
              <w:rPr>
                <w:lang w:eastAsia="ar-SA"/>
              </w:rPr>
            </w:pPr>
            <w:r w:rsidRPr="00DB089A">
              <w:rPr>
                <w:lang w:eastAsia="ru-RU"/>
              </w:rPr>
              <w:t>8</w:t>
            </w:r>
          </w:p>
        </w:tc>
        <w:tc>
          <w:tcPr>
            <w:tcW w:w="1134" w:type="dxa"/>
          </w:tcPr>
          <w:p w:rsidR="00E73ABD" w:rsidRPr="00DB089A" w:rsidRDefault="00E73ABD" w:rsidP="00536FF7">
            <w:pPr>
              <w:widowControl w:val="0"/>
              <w:autoSpaceDE w:val="0"/>
              <w:jc w:val="center"/>
              <w:rPr>
                <w:lang w:eastAsia="ar-SA"/>
              </w:rPr>
            </w:pPr>
            <w:r w:rsidRPr="00DB089A">
              <w:rPr>
                <w:lang w:eastAsia="ru-RU"/>
              </w:rPr>
              <w:t>9</w:t>
            </w:r>
          </w:p>
        </w:tc>
        <w:tc>
          <w:tcPr>
            <w:tcW w:w="992" w:type="dxa"/>
          </w:tcPr>
          <w:p w:rsidR="00E73ABD" w:rsidRPr="00DB089A" w:rsidRDefault="00E73ABD" w:rsidP="00536FF7">
            <w:pPr>
              <w:widowControl w:val="0"/>
              <w:autoSpaceDE w:val="0"/>
              <w:jc w:val="center"/>
              <w:rPr>
                <w:lang w:eastAsia="ar-SA"/>
              </w:rPr>
            </w:pPr>
            <w:r w:rsidRPr="00DB089A">
              <w:rPr>
                <w:lang w:eastAsia="ru-RU"/>
              </w:rPr>
              <w:t>10</w:t>
            </w:r>
          </w:p>
        </w:tc>
        <w:tc>
          <w:tcPr>
            <w:tcW w:w="851" w:type="dxa"/>
          </w:tcPr>
          <w:p w:rsidR="00E73ABD" w:rsidRPr="00DB089A" w:rsidRDefault="00E73ABD" w:rsidP="00536FF7">
            <w:pPr>
              <w:widowControl w:val="0"/>
              <w:autoSpaceDE w:val="0"/>
              <w:jc w:val="center"/>
              <w:rPr>
                <w:lang w:eastAsia="ar-SA"/>
              </w:rPr>
            </w:pPr>
            <w:r w:rsidRPr="00DB089A">
              <w:rPr>
                <w:lang w:eastAsia="ru-RU"/>
              </w:rPr>
              <w:t>11</w:t>
            </w:r>
          </w:p>
        </w:tc>
        <w:tc>
          <w:tcPr>
            <w:tcW w:w="851" w:type="dxa"/>
          </w:tcPr>
          <w:p w:rsidR="00E73ABD" w:rsidRPr="00DB089A" w:rsidRDefault="00E73ABD" w:rsidP="00536FF7">
            <w:pPr>
              <w:widowControl w:val="0"/>
              <w:autoSpaceDE w:val="0"/>
              <w:jc w:val="center"/>
              <w:rPr>
                <w:lang w:eastAsia="ru-RU"/>
              </w:rPr>
            </w:pPr>
            <w:r w:rsidRPr="00DB089A">
              <w:rPr>
                <w:lang w:eastAsia="ru-RU"/>
              </w:rPr>
              <w:t>12</w:t>
            </w:r>
          </w:p>
        </w:tc>
        <w:tc>
          <w:tcPr>
            <w:tcW w:w="850" w:type="dxa"/>
            <w:tcBorders>
              <w:right w:val="nil"/>
            </w:tcBorders>
          </w:tcPr>
          <w:p w:rsidR="00E73ABD" w:rsidRPr="00DB089A" w:rsidRDefault="00E73ABD" w:rsidP="00536FF7">
            <w:pPr>
              <w:widowControl w:val="0"/>
              <w:autoSpaceDE w:val="0"/>
              <w:jc w:val="center"/>
              <w:rPr>
                <w:lang w:eastAsia="ru-RU"/>
              </w:rPr>
            </w:pPr>
            <w:r w:rsidRPr="00DB089A">
              <w:rPr>
                <w:lang w:eastAsia="ru-RU"/>
              </w:rPr>
              <w:t>13</w:t>
            </w:r>
          </w:p>
        </w:tc>
        <w:tc>
          <w:tcPr>
            <w:tcW w:w="283" w:type="dxa"/>
            <w:tcBorders>
              <w:top w:val="nil"/>
              <w:left w:val="nil"/>
              <w:bottom w:val="nil"/>
              <w:right w:val="nil"/>
            </w:tcBorders>
          </w:tcPr>
          <w:p w:rsidR="00E73ABD" w:rsidRPr="00DB089A" w:rsidRDefault="00E73ABD" w:rsidP="00536FF7">
            <w:pPr>
              <w:widowControl w:val="0"/>
              <w:autoSpaceDE w:val="0"/>
              <w:jc w:val="center"/>
              <w:rPr>
                <w:lang w:eastAsia="ru-RU"/>
              </w:rPr>
            </w:pPr>
          </w:p>
        </w:tc>
        <w:tc>
          <w:tcPr>
            <w:tcW w:w="284" w:type="dxa"/>
            <w:tcBorders>
              <w:top w:val="nil"/>
              <w:left w:val="nil"/>
              <w:bottom w:val="nil"/>
              <w:right w:val="nil"/>
            </w:tcBorders>
          </w:tcPr>
          <w:p w:rsidR="00E73ABD" w:rsidRPr="00DB089A" w:rsidRDefault="00E73ABD" w:rsidP="00536FF7">
            <w:pPr>
              <w:widowControl w:val="0"/>
              <w:autoSpaceDE w:val="0"/>
              <w:jc w:val="center"/>
              <w:rPr>
                <w:lang w:eastAsia="ru-RU"/>
              </w:rPr>
            </w:pPr>
          </w:p>
        </w:tc>
      </w:tr>
      <w:tr w:rsidR="00E73ABD" w:rsidRPr="00DB089A" w:rsidTr="001B795C">
        <w:tc>
          <w:tcPr>
            <w:tcW w:w="13575" w:type="dxa"/>
            <w:gridSpan w:val="14"/>
          </w:tcPr>
          <w:p w:rsidR="00E73ABD" w:rsidRPr="00DB089A" w:rsidRDefault="00E73ABD" w:rsidP="00536FF7">
            <w:pPr>
              <w:widowControl w:val="0"/>
              <w:autoSpaceDE w:val="0"/>
              <w:snapToGrid w:val="0"/>
              <w:jc w:val="center"/>
              <w:rPr>
                <w:lang w:eastAsia="ru-RU"/>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536FF7">
            <w:pPr>
              <w:snapToGrid w:val="0"/>
              <w:jc w:val="both"/>
              <w:rPr>
                <w:lang w:eastAsia="ar-SA"/>
              </w:rPr>
            </w:pPr>
            <w:r w:rsidRPr="00DB089A">
              <w:rPr>
                <w:lang w:eastAsia="ru-RU"/>
              </w:rPr>
              <w:t>Увеличение количества посещений концертов, спектаклей, гастролей, других культурно-досуговых мероприятий  на 1000 жителей.</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8109</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8167</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8173</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8179</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8184</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8196</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8208</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8230</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8260</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536FF7">
            <w:pPr>
              <w:snapToGrid w:val="0"/>
              <w:rPr>
                <w:lang w:eastAsia="ar-SA"/>
              </w:rPr>
            </w:pPr>
            <w:r w:rsidRPr="00DB089A">
              <w:rPr>
                <w:lang w:eastAsia="ru-RU"/>
              </w:rPr>
              <w:t xml:space="preserve"> Прирост количества  мероприятий, проводимых учреждениями культуры и искусства</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w:t>
            </w:r>
          </w:p>
          <w:p w:rsidR="00E73ABD" w:rsidRPr="00DB089A" w:rsidRDefault="00E73ABD" w:rsidP="00536FF7">
            <w:pPr>
              <w:widowControl w:val="0"/>
              <w:autoSpaceDE w:val="0"/>
              <w:jc w:val="center"/>
              <w:rPr>
                <w:lang w:eastAsia="ar-SA"/>
              </w:rPr>
            </w:pP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4</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5</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6</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8</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8,5</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9,0</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2522" w:type="dxa"/>
          </w:tcPr>
          <w:p w:rsidR="00E73ABD" w:rsidRPr="00DB089A" w:rsidRDefault="00E73ABD" w:rsidP="00536FF7">
            <w:pPr>
              <w:snapToGrid w:val="0"/>
              <w:rPr>
                <w:lang w:eastAsia="ar-SA"/>
              </w:rPr>
            </w:pPr>
            <w:r w:rsidRPr="00DB089A">
              <w:rPr>
                <w:lang w:eastAsia="ru-RU"/>
              </w:rPr>
              <w:t>Повышение уровня удовлетворенности жителей города качеством предоставления муниципальных услуг в сфере культуры.</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80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82</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85</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88</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90</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92</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94</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94.5</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94,7</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4</w:t>
            </w:r>
          </w:p>
        </w:tc>
        <w:tc>
          <w:tcPr>
            <w:tcW w:w="2522" w:type="dxa"/>
          </w:tcPr>
          <w:p w:rsidR="00E73ABD" w:rsidRPr="00DB089A" w:rsidRDefault="00E73ABD" w:rsidP="00536FF7">
            <w:pPr>
              <w:snapToGrid w:val="0"/>
              <w:rPr>
                <w:lang w:eastAsia="ar-SA"/>
              </w:rPr>
            </w:pPr>
            <w:r w:rsidRPr="00DB089A">
              <w:rPr>
                <w:lang w:eastAsia="ru-RU"/>
              </w:rPr>
              <w:t>Увеличение количества зрителей и участников культурно-досуговых мероприятий.</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139500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140500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140600</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140700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140800</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140900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141200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141250</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141300</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13575" w:type="dxa"/>
            <w:gridSpan w:val="14"/>
          </w:tcPr>
          <w:p w:rsidR="00E73ABD" w:rsidRPr="00DB089A" w:rsidRDefault="00E73ABD" w:rsidP="00D31C92">
            <w:pPr>
              <w:widowControl w:val="0"/>
              <w:suppressAutoHyphens w:val="0"/>
              <w:autoSpaceDE w:val="0"/>
              <w:spacing w:after="200" w:line="276" w:lineRule="auto"/>
              <w:jc w:val="center"/>
              <w:rPr>
                <w:lang w:eastAsia="ru-RU"/>
              </w:rPr>
            </w:pPr>
            <w:r w:rsidRPr="00DB089A">
              <w:rPr>
                <w:lang w:eastAsia="ru-RU"/>
              </w:rPr>
              <w:t xml:space="preserve">Подпрограмма 1 «Культура» </w:t>
            </w:r>
            <w:r w:rsidRPr="00DB089A">
              <w:rPr>
                <w:kern w:val="2"/>
                <w:lang w:val="en-US"/>
              </w:rPr>
              <w:t>I</w:t>
            </w:r>
            <w:r w:rsidRPr="00DB089A">
              <w:rPr>
                <w:kern w:val="2"/>
              </w:rPr>
              <w:t>этап реализации на 2014 -2022 годы</w:t>
            </w: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536FF7">
            <w:pPr>
              <w:snapToGrid w:val="0"/>
              <w:rPr>
                <w:lang w:eastAsia="ar-SA"/>
              </w:rPr>
            </w:pPr>
            <w:r w:rsidRPr="00DB089A">
              <w:rPr>
                <w:lang w:eastAsia="ru-RU"/>
              </w:rPr>
              <w:t>Прирост доли участников культурно-досуговых мероприятий, любительских объединений и клубов по интересам.</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70,5</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71,0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71,1</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71,2</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71,3</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71,4</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71,5</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71,8</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71,9</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536FF7">
            <w:pPr>
              <w:snapToGrid w:val="0"/>
              <w:rPr>
                <w:lang w:eastAsia="ar-SA"/>
              </w:rPr>
            </w:pPr>
            <w:r w:rsidRPr="00DB089A">
              <w:rPr>
                <w:lang w:eastAsia="ru-RU"/>
              </w:rPr>
              <w:t>Охват детей 7-15 лет дополнительного художественного образования.</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26,6</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26,6</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26,8</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27,1</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27,2</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27,5</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27,9</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28,3</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28,7</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2522" w:type="dxa"/>
          </w:tcPr>
          <w:p w:rsidR="00E73ABD" w:rsidRPr="00DB089A" w:rsidRDefault="00E73ABD" w:rsidP="00536FF7">
            <w:pPr>
              <w:snapToGrid w:val="0"/>
              <w:rPr>
                <w:lang w:eastAsia="ar-SA"/>
              </w:rPr>
            </w:pPr>
            <w:r w:rsidRPr="00DB089A">
              <w:rPr>
                <w:lang w:eastAsia="ru-RU"/>
              </w:rPr>
              <w:t>Увеличение удельного веса населения, участвующего в платных культурно-досуговых мероприятиях.</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221,3</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221,5</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221,7</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221,8</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222,0</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222,2</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222,6</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222.7</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222,8</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4</w:t>
            </w:r>
          </w:p>
        </w:tc>
        <w:tc>
          <w:tcPr>
            <w:tcW w:w="2522" w:type="dxa"/>
          </w:tcPr>
          <w:p w:rsidR="00E73ABD" w:rsidRPr="00DB089A" w:rsidRDefault="00E73ABD" w:rsidP="00536FF7">
            <w:pPr>
              <w:snapToGrid w:val="0"/>
              <w:rPr>
                <w:lang w:eastAsia="ar-SA"/>
              </w:rPr>
            </w:pPr>
            <w:r w:rsidRPr="00DB089A">
              <w:rPr>
                <w:lang w:eastAsia="ru-RU"/>
              </w:rPr>
              <w:t>Увеличение количества лауреатов и дипломантов фестивалей и конкурсов (международных, межрегиональных, областных, межмуниципальных)</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50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51</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51</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52</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52</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53</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55</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56</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58</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13575" w:type="dxa"/>
            <w:gridSpan w:val="14"/>
          </w:tcPr>
          <w:p w:rsidR="00E73ABD" w:rsidRPr="00DB089A" w:rsidRDefault="00E73ABD" w:rsidP="00D31C92">
            <w:pPr>
              <w:widowControl w:val="0"/>
              <w:suppressAutoHyphens w:val="0"/>
              <w:autoSpaceDE w:val="0"/>
              <w:spacing w:after="200" w:line="276" w:lineRule="auto"/>
              <w:jc w:val="center"/>
              <w:rPr>
                <w:lang w:eastAsia="en-US"/>
              </w:rPr>
            </w:pPr>
            <w:r w:rsidRPr="00DB089A">
              <w:rPr>
                <w:lang w:eastAsia="ar-SA"/>
              </w:rPr>
              <w:t>Подпрограмма 2 «</w:t>
            </w:r>
            <w:bookmarkStart w:id="7" w:name="YANDEX_1"/>
            <w:bookmarkStart w:id="8" w:name="YANDEX_2"/>
            <w:bookmarkStart w:id="9" w:name="YANDEX_3"/>
            <w:bookmarkStart w:id="10" w:name="YANDEX_4"/>
            <w:bookmarkStart w:id="11" w:name="YANDEX_5"/>
            <w:bookmarkEnd w:id="7"/>
            <w:bookmarkEnd w:id="8"/>
            <w:bookmarkEnd w:id="9"/>
            <w:bookmarkEnd w:id="10"/>
            <w:bookmarkEnd w:id="11"/>
            <w:r w:rsidRPr="00DB089A">
              <w:rPr>
                <w:lang w:eastAsia="ar-SA"/>
              </w:rPr>
              <w:t xml:space="preserve">Наследие» </w:t>
            </w:r>
            <w:r w:rsidRPr="00DB089A">
              <w:rPr>
                <w:kern w:val="2"/>
                <w:lang w:val="en-US"/>
              </w:rPr>
              <w:t>I</w:t>
            </w:r>
            <w:r w:rsidRPr="00DB089A">
              <w:rPr>
                <w:kern w:val="2"/>
              </w:rPr>
              <w:t>этап реализации на 2014 -2022 годы</w:t>
            </w:r>
          </w:p>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536FF7">
            <w:pPr>
              <w:snapToGrid w:val="0"/>
              <w:rPr>
                <w:lang w:eastAsia="ar-SA"/>
              </w:rPr>
            </w:pPr>
            <w:r w:rsidRPr="00DB089A">
              <w:rPr>
                <w:lang w:eastAsia="ru-RU"/>
              </w:rPr>
              <w:t>Увеличение количества пользователей «Кирсановской городской  библиотеки»</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2430</w:t>
            </w:r>
          </w:p>
        </w:tc>
        <w:tc>
          <w:tcPr>
            <w:tcW w:w="851" w:type="dxa"/>
          </w:tcPr>
          <w:p w:rsidR="00E73ABD" w:rsidRPr="00DB089A" w:rsidRDefault="00E73ABD" w:rsidP="00536FF7">
            <w:pPr>
              <w:widowControl w:val="0"/>
              <w:autoSpaceDE w:val="0"/>
              <w:snapToGrid w:val="0"/>
              <w:rPr>
                <w:lang w:eastAsia="ar-SA"/>
              </w:rPr>
            </w:pPr>
            <w:r w:rsidRPr="00DB089A">
              <w:rPr>
                <w:lang w:eastAsia="ar-SA"/>
              </w:rPr>
              <w:t>2500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2500</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2500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2520</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2550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2600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2630</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2650</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536FF7">
            <w:pPr>
              <w:snapToGrid w:val="0"/>
              <w:rPr>
                <w:lang w:eastAsia="ar-SA"/>
              </w:rPr>
            </w:pPr>
            <w:r w:rsidRPr="00DB089A">
              <w:rPr>
                <w:lang w:eastAsia="ru-RU"/>
              </w:rPr>
              <w:t>Увеличение книгообеспеченности на 1 пользователя «Кирсановской городской библиотеки»</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15,1</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15,6</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16,4</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17,4</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18,1</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18,8</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19,3</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19,35</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19,40</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2522" w:type="dxa"/>
          </w:tcPr>
          <w:p w:rsidR="00E73ABD" w:rsidRPr="00DB089A" w:rsidRDefault="00E73ABD" w:rsidP="00536FF7">
            <w:pPr>
              <w:snapToGrid w:val="0"/>
              <w:jc w:val="both"/>
              <w:rPr>
                <w:lang w:eastAsia="ar-SA"/>
              </w:rPr>
            </w:pPr>
            <w:r w:rsidRPr="00DB089A">
              <w:rPr>
                <w:lang w:eastAsia="ru-RU"/>
              </w:rPr>
              <w:t>Увеличение книжного фонда «Кирсановской городской библиотеки»</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7,5</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14,0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20,5</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27,1</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33,4</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40,4</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47,1</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47,9</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48,3</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4</w:t>
            </w:r>
          </w:p>
        </w:tc>
        <w:tc>
          <w:tcPr>
            <w:tcW w:w="2522" w:type="dxa"/>
          </w:tcPr>
          <w:p w:rsidR="00E73ABD" w:rsidRPr="00DB089A" w:rsidRDefault="00E73ABD" w:rsidP="00536FF7">
            <w:pPr>
              <w:widowControl w:val="0"/>
              <w:autoSpaceDE w:val="0"/>
              <w:snapToGrid w:val="0"/>
              <w:rPr>
                <w:lang w:eastAsia="ar-SA"/>
              </w:rPr>
            </w:pPr>
            <w:r w:rsidRPr="00DB089A">
              <w:rPr>
                <w:lang w:eastAsia="ar-SA"/>
              </w:rPr>
              <w:t>Увеличение доли электронного каталога «Кирсановской городской библиотеки».</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51,7</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59,0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65,6</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71,4</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76,6</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81,3</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85,6</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85,8</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86,2</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5</w:t>
            </w:r>
          </w:p>
        </w:tc>
        <w:tc>
          <w:tcPr>
            <w:tcW w:w="2522" w:type="dxa"/>
          </w:tcPr>
          <w:p w:rsidR="00E73ABD" w:rsidRPr="00DB089A" w:rsidRDefault="00E73ABD" w:rsidP="00536FF7">
            <w:pPr>
              <w:widowControl w:val="0"/>
              <w:autoSpaceDE w:val="0"/>
              <w:snapToGrid w:val="0"/>
              <w:rPr>
                <w:lang w:eastAsia="ar-SA"/>
              </w:rPr>
            </w:pPr>
            <w:r w:rsidRPr="00DB089A">
              <w:rPr>
                <w:lang w:eastAsia="ar-SA"/>
              </w:rPr>
              <w:t>Издание видео и аудио альбомов ведущих творческих коллективов и исполнителей города.</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1</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6</w:t>
            </w:r>
          </w:p>
        </w:tc>
        <w:tc>
          <w:tcPr>
            <w:tcW w:w="2522" w:type="dxa"/>
          </w:tcPr>
          <w:p w:rsidR="00E73ABD" w:rsidRPr="00DB089A" w:rsidRDefault="00E73ABD" w:rsidP="00536FF7">
            <w:pPr>
              <w:widowControl w:val="0"/>
              <w:autoSpaceDE w:val="0"/>
              <w:snapToGrid w:val="0"/>
              <w:rPr>
                <w:lang w:eastAsia="ar-SA"/>
              </w:rPr>
            </w:pPr>
            <w:r w:rsidRPr="00DB089A">
              <w:rPr>
                <w:lang w:eastAsia="ar-SA"/>
              </w:rPr>
              <w:t>Увеличение доли выставленных музейных экспонатов «Кирсановского краеведческого музея».</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12,52</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12,54</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12,61</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12,63</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12,67</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12,75</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12,81</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12,95</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13,.2</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7</w:t>
            </w:r>
          </w:p>
        </w:tc>
        <w:tc>
          <w:tcPr>
            <w:tcW w:w="2522" w:type="dxa"/>
          </w:tcPr>
          <w:p w:rsidR="00E73ABD" w:rsidRPr="00DB089A" w:rsidRDefault="00E73ABD" w:rsidP="00536FF7">
            <w:pPr>
              <w:widowControl w:val="0"/>
              <w:autoSpaceDE w:val="0"/>
              <w:snapToGrid w:val="0"/>
              <w:rPr>
                <w:lang w:eastAsia="ar-SA"/>
              </w:rPr>
            </w:pPr>
            <w:r w:rsidRPr="00DB089A">
              <w:rPr>
                <w:lang w:eastAsia="ar-SA"/>
              </w:rPr>
              <w:t>Увеличение количества выставок, в том числе и мобильных  «Кирсановского краеведческого музея».</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26</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27</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27</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28</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28</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29</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30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30</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30</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13575" w:type="dxa"/>
            <w:gridSpan w:val="14"/>
          </w:tcPr>
          <w:p w:rsidR="00E73ABD" w:rsidRPr="00DB089A" w:rsidRDefault="00E73ABD" w:rsidP="00536FF7">
            <w:pPr>
              <w:widowControl w:val="0"/>
              <w:autoSpaceDE w:val="0"/>
              <w:snapToGrid w:val="0"/>
              <w:jc w:val="center"/>
              <w:rPr>
                <w:lang w:eastAsia="ar-SA"/>
              </w:rPr>
            </w:pPr>
            <w:r w:rsidRPr="00DB089A">
              <w:rPr>
                <w:lang w:eastAsia="ar-SA"/>
              </w:rPr>
              <w:t>Подпрограмма 3 «Организация и проведение городских общественно значимых массовых мероприятий»</w:t>
            </w:r>
          </w:p>
          <w:p w:rsidR="00E73ABD" w:rsidRPr="00DB089A" w:rsidRDefault="00E73ABD" w:rsidP="00D31C92">
            <w:pPr>
              <w:widowControl w:val="0"/>
              <w:suppressAutoHyphens w:val="0"/>
              <w:autoSpaceDE w:val="0"/>
              <w:spacing w:after="200" w:line="276" w:lineRule="auto"/>
              <w:jc w:val="center"/>
              <w:rPr>
                <w:lang w:eastAsia="ar-SA"/>
              </w:rPr>
            </w:pPr>
            <w:r w:rsidRPr="00DB089A">
              <w:rPr>
                <w:kern w:val="2"/>
                <w:lang w:val="en-US"/>
              </w:rPr>
              <w:t>I</w:t>
            </w:r>
            <w:r w:rsidRPr="00DB089A">
              <w:rPr>
                <w:kern w:val="2"/>
              </w:rPr>
              <w:t>этап реализации на 2014 -2022 годы</w:t>
            </w: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536FF7">
            <w:pPr>
              <w:widowControl w:val="0"/>
              <w:autoSpaceDE w:val="0"/>
              <w:snapToGrid w:val="0"/>
              <w:rPr>
                <w:lang w:eastAsia="ar-SA"/>
              </w:rPr>
            </w:pPr>
            <w:r w:rsidRPr="00DB089A">
              <w:rPr>
                <w:lang w:eastAsia="ar-SA"/>
              </w:rPr>
              <w:t>Количество городских общественно значимых массовых мероприятий</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4</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4</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13575" w:type="dxa"/>
            <w:gridSpan w:val="14"/>
          </w:tcPr>
          <w:p w:rsidR="00E73ABD" w:rsidRPr="00DB089A" w:rsidRDefault="00E73ABD" w:rsidP="00D31C92">
            <w:pPr>
              <w:widowControl w:val="0"/>
              <w:suppressAutoHyphens w:val="0"/>
              <w:autoSpaceDE w:val="0"/>
              <w:spacing w:after="200" w:line="276" w:lineRule="auto"/>
              <w:jc w:val="center"/>
              <w:rPr>
                <w:lang w:eastAsia="ar-SA"/>
              </w:rPr>
            </w:pPr>
            <w:r w:rsidRPr="00DB089A">
              <w:rPr>
                <w:lang w:eastAsia="ar-SA"/>
              </w:rPr>
              <w:t xml:space="preserve">Подпрограмма 4 «Развитие туризма» </w:t>
            </w:r>
            <w:r w:rsidRPr="00DB089A">
              <w:rPr>
                <w:kern w:val="2"/>
                <w:lang w:val="en-US"/>
              </w:rPr>
              <w:t>I</w:t>
            </w:r>
            <w:r w:rsidRPr="00DB089A">
              <w:rPr>
                <w:kern w:val="2"/>
              </w:rPr>
              <w:t>этап реализации на 2014 -2022 годы</w:t>
            </w: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536FF7">
            <w:pPr>
              <w:snapToGrid w:val="0"/>
              <w:rPr>
                <w:lang w:eastAsia="ar-SA"/>
              </w:rPr>
            </w:pPr>
            <w:r w:rsidRPr="00DB089A">
              <w:rPr>
                <w:lang w:eastAsia="ru-RU"/>
              </w:rPr>
              <w:t>Проведение мероприятий в сфере культурно-познавательного и событийного туризма.</w:t>
            </w:r>
          </w:p>
        </w:tc>
        <w:tc>
          <w:tcPr>
            <w:tcW w:w="1134" w:type="dxa"/>
          </w:tcPr>
          <w:p w:rsidR="00E73ABD" w:rsidRPr="00DB089A" w:rsidRDefault="00E73ABD" w:rsidP="00536FF7">
            <w:pPr>
              <w:widowControl w:val="0"/>
              <w:autoSpaceDE w:val="0"/>
              <w:snapToGrid w:val="0"/>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w:t>
            </w:r>
          </w:p>
        </w:tc>
        <w:tc>
          <w:tcPr>
            <w:tcW w:w="851" w:type="dxa"/>
          </w:tcPr>
          <w:p w:rsidR="00E73ABD" w:rsidRPr="00DB089A" w:rsidRDefault="00E73ABD" w:rsidP="00536FF7">
            <w:pPr>
              <w:widowControl w:val="0"/>
              <w:autoSpaceDE w:val="0"/>
              <w:snapToGrid w:val="0"/>
              <w:rPr>
                <w:lang w:eastAsia="ar-SA"/>
              </w:rPr>
            </w:pPr>
            <w:r w:rsidRPr="00DB089A">
              <w:rPr>
                <w:lang w:eastAsia="ar-SA"/>
              </w:rPr>
              <w:t>2</w:t>
            </w:r>
          </w:p>
        </w:tc>
        <w:tc>
          <w:tcPr>
            <w:tcW w:w="1134" w:type="dxa"/>
          </w:tcPr>
          <w:p w:rsidR="00E73ABD" w:rsidRPr="00DB089A" w:rsidRDefault="00E73ABD" w:rsidP="00536FF7">
            <w:pPr>
              <w:widowControl w:val="0"/>
              <w:autoSpaceDE w:val="0"/>
              <w:snapToGrid w:val="0"/>
              <w:rPr>
                <w:lang w:eastAsia="ar-SA"/>
              </w:rPr>
            </w:pPr>
            <w:r w:rsidRPr="00DB089A">
              <w:rPr>
                <w:lang w:eastAsia="ar-SA"/>
              </w:rPr>
              <w:t>2</w:t>
            </w:r>
          </w:p>
        </w:tc>
        <w:tc>
          <w:tcPr>
            <w:tcW w:w="992" w:type="dxa"/>
          </w:tcPr>
          <w:p w:rsidR="00E73ABD" w:rsidRPr="00DB089A" w:rsidRDefault="00E73ABD" w:rsidP="00536FF7">
            <w:pPr>
              <w:widowControl w:val="0"/>
              <w:autoSpaceDE w:val="0"/>
              <w:snapToGrid w:val="0"/>
              <w:rPr>
                <w:lang w:eastAsia="ar-SA"/>
              </w:rPr>
            </w:pPr>
            <w:r w:rsidRPr="00DB089A">
              <w:rPr>
                <w:lang w:eastAsia="ar-SA"/>
              </w:rPr>
              <w:t>2</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2</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2</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4</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4</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536FF7">
            <w:pPr>
              <w:snapToGrid w:val="0"/>
              <w:rPr>
                <w:lang w:eastAsia="ar-SA"/>
              </w:rPr>
            </w:pPr>
            <w:r w:rsidRPr="00DB089A">
              <w:rPr>
                <w:lang w:eastAsia="ru-RU"/>
              </w:rPr>
              <w:t>Количество участников событийных мероприятий</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800</w:t>
            </w:r>
          </w:p>
        </w:tc>
        <w:tc>
          <w:tcPr>
            <w:tcW w:w="851" w:type="dxa"/>
          </w:tcPr>
          <w:p w:rsidR="00E73ABD" w:rsidRPr="00DB089A" w:rsidRDefault="00E73ABD" w:rsidP="00536FF7">
            <w:pPr>
              <w:widowControl w:val="0"/>
              <w:autoSpaceDE w:val="0"/>
              <w:snapToGrid w:val="0"/>
              <w:rPr>
                <w:lang w:eastAsia="ar-SA"/>
              </w:rPr>
            </w:pPr>
            <w:r w:rsidRPr="00DB089A">
              <w:rPr>
                <w:lang w:eastAsia="ar-SA"/>
              </w:rPr>
              <w:t>1000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1200</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1400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1600</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1800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2000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2100</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2150</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r w:rsidRPr="00DB089A">
              <w:rPr>
                <w:lang w:eastAsia="ar-SA"/>
              </w:rPr>
              <w:t>3</w:t>
            </w:r>
          </w:p>
        </w:tc>
        <w:tc>
          <w:tcPr>
            <w:tcW w:w="2522" w:type="dxa"/>
          </w:tcPr>
          <w:p w:rsidR="00E73ABD" w:rsidRPr="00DB089A" w:rsidRDefault="00E73ABD" w:rsidP="00536FF7">
            <w:pPr>
              <w:widowControl w:val="0"/>
              <w:autoSpaceDE w:val="0"/>
              <w:snapToGrid w:val="0"/>
              <w:rPr>
                <w:bCs/>
                <w:lang w:eastAsia="ar-SA"/>
              </w:rPr>
            </w:pPr>
            <w:r w:rsidRPr="00DB089A">
              <w:rPr>
                <w:bCs/>
                <w:lang w:eastAsia="ar-SA"/>
              </w:rPr>
              <w:t>Увеличение количества проводимых мероприятий.</w:t>
            </w:r>
          </w:p>
        </w:tc>
        <w:tc>
          <w:tcPr>
            <w:tcW w:w="1134" w:type="dxa"/>
          </w:tcPr>
          <w:p w:rsidR="00E73ABD" w:rsidRPr="00DB089A" w:rsidRDefault="00E73ABD" w:rsidP="00536FF7">
            <w:pPr>
              <w:widowControl w:val="0"/>
              <w:autoSpaceDE w:val="0"/>
              <w:snapToGrid w:val="0"/>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10</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12</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12</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12</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15</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15</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15</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16</w:t>
            </w:r>
          </w:p>
        </w:tc>
        <w:tc>
          <w:tcPr>
            <w:tcW w:w="850"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16</w:t>
            </w:r>
          </w:p>
        </w:tc>
        <w:tc>
          <w:tcPr>
            <w:tcW w:w="283"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1B795C">
        <w:tc>
          <w:tcPr>
            <w:tcW w:w="563" w:type="dxa"/>
          </w:tcPr>
          <w:p w:rsidR="00E73ABD" w:rsidRPr="00DB089A" w:rsidRDefault="00E73ABD" w:rsidP="00536FF7">
            <w:pPr>
              <w:widowControl w:val="0"/>
              <w:autoSpaceDE w:val="0"/>
              <w:snapToGrid w:val="0"/>
              <w:jc w:val="center"/>
              <w:rPr>
                <w:lang w:eastAsia="ar-SA"/>
              </w:rPr>
            </w:pPr>
          </w:p>
        </w:tc>
        <w:tc>
          <w:tcPr>
            <w:tcW w:w="13012" w:type="dxa"/>
            <w:gridSpan w:val="13"/>
          </w:tcPr>
          <w:p w:rsidR="00E73ABD" w:rsidRPr="00DB089A" w:rsidRDefault="00E73ABD" w:rsidP="00D31C92">
            <w:pPr>
              <w:widowControl w:val="0"/>
              <w:suppressAutoHyphens w:val="0"/>
              <w:autoSpaceDE w:val="0"/>
              <w:spacing w:after="200" w:line="276" w:lineRule="auto"/>
              <w:jc w:val="center"/>
              <w:rPr>
                <w:lang w:eastAsia="ar-SA"/>
              </w:rPr>
            </w:pPr>
            <w:r w:rsidRPr="00DB089A">
              <w:rPr>
                <w:color w:val="000000"/>
                <w:lang w:eastAsia="ru-RU"/>
              </w:rPr>
              <w:t xml:space="preserve">Подпрограмма 5 «Обеспечение условий реализации Мунпрограммы» </w:t>
            </w:r>
            <w:r w:rsidRPr="00DB089A">
              <w:rPr>
                <w:kern w:val="2"/>
                <w:lang w:val="en-US"/>
              </w:rPr>
              <w:t>I</w:t>
            </w:r>
            <w:r w:rsidRPr="00DB089A">
              <w:rPr>
                <w:kern w:val="2"/>
              </w:rPr>
              <w:t>этап реализации  на 2014 -2022 годы</w:t>
            </w:r>
          </w:p>
        </w:tc>
      </w:tr>
      <w:tr w:rsidR="00E73ABD" w:rsidRPr="00DB089A" w:rsidTr="001B795C">
        <w:tc>
          <w:tcPr>
            <w:tcW w:w="563" w:type="dxa"/>
          </w:tcPr>
          <w:p w:rsidR="00E73ABD" w:rsidRPr="00DB089A" w:rsidRDefault="00E73ABD" w:rsidP="00F64BEE">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F64BEE">
            <w:pPr>
              <w:widowControl w:val="0"/>
              <w:autoSpaceDE w:val="0"/>
              <w:snapToGrid w:val="0"/>
              <w:rPr>
                <w:bCs/>
                <w:lang w:eastAsia="ar-SA"/>
              </w:rPr>
            </w:pPr>
            <w:r w:rsidRPr="00DB089A">
              <w:rPr>
                <w:color w:val="000000"/>
                <w:lang w:eastAsia="ru-RU"/>
              </w:rPr>
              <w:t>Достижение показателей реализация мероприятий по модернизации муниципальных детских школ искусств по видам искусств</w:t>
            </w:r>
          </w:p>
        </w:tc>
        <w:tc>
          <w:tcPr>
            <w:tcW w:w="1134" w:type="dxa"/>
          </w:tcPr>
          <w:p w:rsidR="00E73ABD" w:rsidRPr="00DB089A" w:rsidRDefault="00E73ABD" w:rsidP="00F64BEE">
            <w:pPr>
              <w:widowControl w:val="0"/>
              <w:autoSpaceDE w:val="0"/>
              <w:snapToGrid w:val="0"/>
              <w:rPr>
                <w:lang w:eastAsia="ar-SA"/>
              </w:rPr>
            </w:pPr>
            <w:r w:rsidRPr="00DB089A">
              <w:rPr>
                <w:lang w:eastAsia="ar-SA"/>
              </w:rPr>
              <w:t>Единиц</w:t>
            </w:r>
          </w:p>
        </w:tc>
        <w:tc>
          <w:tcPr>
            <w:tcW w:w="1134"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851"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992"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992"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851"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851"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850" w:type="dxa"/>
            <w:tcBorders>
              <w:right w:val="nil"/>
            </w:tcBorders>
          </w:tcPr>
          <w:p w:rsidR="00E73ABD" w:rsidRPr="00DB089A" w:rsidRDefault="00E73ABD" w:rsidP="00F64BEE">
            <w:pPr>
              <w:widowControl w:val="0"/>
              <w:autoSpaceDE w:val="0"/>
              <w:snapToGrid w:val="0"/>
              <w:jc w:val="center"/>
              <w:rPr>
                <w:lang w:eastAsia="ar-SA"/>
              </w:rPr>
            </w:pPr>
            <w:r w:rsidRPr="00DB089A">
              <w:rPr>
                <w:lang w:eastAsia="ar-SA"/>
              </w:rPr>
              <w:t>1</w:t>
            </w:r>
          </w:p>
        </w:tc>
        <w:tc>
          <w:tcPr>
            <w:tcW w:w="283" w:type="dxa"/>
            <w:tcBorders>
              <w:top w:val="nil"/>
              <w:left w:val="nil"/>
              <w:bottom w:val="nil"/>
              <w:right w:val="nil"/>
            </w:tcBorders>
          </w:tcPr>
          <w:p w:rsidR="00E73ABD" w:rsidRPr="00DB089A" w:rsidRDefault="00E73ABD" w:rsidP="00F64BEE">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F64BEE">
            <w:pPr>
              <w:widowControl w:val="0"/>
              <w:autoSpaceDE w:val="0"/>
              <w:snapToGrid w:val="0"/>
              <w:jc w:val="center"/>
              <w:rPr>
                <w:lang w:eastAsia="ar-SA"/>
              </w:rPr>
            </w:pPr>
          </w:p>
        </w:tc>
      </w:tr>
      <w:tr w:rsidR="00E73ABD" w:rsidRPr="00DB089A" w:rsidTr="001B795C">
        <w:tc>
          <w:tcPr>
            <w:tcW w:w="563" w:type="dxa"/>
          </w:tcPr>
          <w:p w:rsidR="00E73ABD" w:rsidRPr="00DB089A" w:rsidRDefault="00E73ABD" w:rsidP="00F64BEE">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F64BEE">
            <w:pPr>
              <w:spacing w:before="100" w:beforeAutospacing="1" w:after="119"/>
              <w:rPr>
                <w:color w:val="000000"/>
                <w:shd w:val="clear" w:color="auto" w:fill="FFFFFF"/>
              </w:rPr>
            </w:pPr>
            <w:r w:rsidRPr="00DB089A">
              <w:rPr>
                <w:color w:val="000000"/>
                <w:shd w:val="clear" w:color="auto" w:fill="FFFFFF"/>
              </w:rPr>
              <w:t>Достижение показателей оснащения образовательных учреждений в сфере культуры (детских школ искусств, колледжей) музыкальными инструментами, оборудованием и учебными материалами)</w:t>
            </w:r>
          </w:p>
          <w:p w:rsidR="00E73ABD" w:rsidRPr="00DB089A" w:rsidRDefault="00E73ABD" w:rsidP="00F64BEE">
            <w:pPr>
              <w:widowControl w:val="0"/>
              <w:autoSpaceDE w:val="0"/>
              <w:snapToGrid w:val="0"/>
              <w:rPr>
                <w:color w:val="000000"/>
                <w:lang w:eastAsia="ru-RU"/>
              </w:rPr>
            </w:pPr>
          </w:p>
        </w:tc>
        <w:tc>
          <w:tcPr>
            <w:tcW w:w="1134" w:type="dxa"/>
          </w:tcPr>
          <w:p w:rsidR="00E73ABD" w:rsidRPr="00DB089A" w:rsidRDefault="00E73ABD" w:rsidP="00F64BEE">
            <w:pPr>
              <w:widowControl w:val="0"/>
              <w:autoSpaceDE w:val="0"/>
              <w:snapToGrid w:val="0"/>
              <w:rPr>
                <w:lang w:eastAsia="ar-SA"/>
              </w:rPr>
            </w:pPr>
            <w:r w:rsidRPr="00DB089A">
              <w:rPr>
                <w:lang w:eastAsia="ar-SA"/>
              </w:rPr>
              <w:t xml:space="preserve">Единиц </w:t>
            </w:r>
          </w:p>
        </w:tc>
        <w:tc>
          <w:tcPr>
            <w:tcW w:w="1134"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851"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992"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992"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851"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851" w:type="dxa"/>
          </w:tcPr>
          <w:p w:rsidR="00E73ABD" w:rsidRPr="00DB089A" w:rsidRDefault="00E73ABD" w:rsidP="00F64BEE">
            <w:pPr>
              <w:widowControl w:val="0"/>
              <w:autoSpaceDE w:val="0"/>
              <w:snapToGrid w:val="0"/>
              <w:jc w:val="center"/>
              <w:rPr>
                <w:lang w:eastAsia="ar-SA"/>
              </w:rPr>
            </w:pPr>
            <w:r w:rsidRPr="00DB089A">
              <w:rPr>
                <w:lang w:eastAsia="ar-SA"/>
              </w:rPr>
              <w:t>-</w:t>
            </w:r>
          </w:p>
        </w:tc>
        <w:tc>
          <w:tcPr>
            <w:tcW w:w="850" w:type="dxa"/>
            <w:tcBorders>
              <w:right w:val="nil"/>
            </w:tcBorders>
          </w:tcPr>
          <w:p w:rsidR="00E73ABD" w:rsidRPr="00DB089A" w:rsidRDefault="00E73ABD" w:rsidP="00F64BEE">
            <w:pPr>
              <w:widowControl w:val="0"/>
              <w:autoSpaceDE w:val="0"/>
              <w:snapToGrid w:val="0"/>
              <w:jc w:val="center"/>
              <w:rPr>
                <w:lang w:eastAsia="ar-SA"/>
              </w:rPr>
            </w:pPr>
            <w:r w:rsidRPr="00DB089A">
              <w:rPr>
                <w:lang w:eastAsia="ar-SA"/>
              </w:rPr>
              <w:t>-</w:t>
            </w:r>
          </w:p>
        </w:tc>
        <w:tc>
          <w:tcPr>
            <w:tcW w:w="283" w:type="dxa"/>
            <w:tcBorders>
              <w:top w:val="nil"/>
              <w:left w:val="nil"/>
              <w:bottom w:val="nil"/>
              <w:right w:val="nil"/>
            </w:tcBorders>
          </w:tcPr>
          <w:p w:rsidR="00E73ABD" w:rsidRPr="00DB089A" w:rsidRDefault="00E73ABD" w:rsidP="00F64BEE">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F64BEE">
            <w:pPr>
              <w:widowControl w:val="0"/>
              <w:autoSpaceDE w:val="0"/>
              <w:snapToGrid w:val="0"/>
              <w:jc w:val="center"/>
              <w:rPr>
                <w:lang w:eastAsia="ar-SA"/>
              </w:rPr>
            </w:pPr>
          </w:p>
        </w:tc>
      </w:tr>
      <w:tr w:rsidR="00E73ABD" w:rsidRPr="00DB089A" w:rsidTr="001B795C">
        <w:tc>
          <w:tcPr>
            <w:tcW w:w="563" w:type="dxa"/>
          </w:tcPr>
          <w:p w:rsidR="00E73ABD" w:rsidRPr="00DB089A" w:rsidRDefault="00E73ABD" w:rsidP="00F64BEE">
            <w:pPr>
              <w:widowControl w:val="0"/>
              <w:autoSpaceDE w:val="0"/>
              <w:snapToGrid w:val="0"/>
              <w:jc w:val="center"/>
              <w:rPr>
                <w:lang w:eastAsia="ar-SA"/>
              </w:rPr>
            </w:pPr>
          </w:p>
        </w:tc>
        <w:tc>
          <w:tcPr>
            <w:tcW w:w="13012" w:type="dxa"/>
            <w:gridSpan w:val="13"/>
          </w:tcPr>
          <w:p w:rsidR="00E73ABD" w:rsidRPr="00DB089A" w:rsidRDefault="00E73ABD" w:rsidP="00D31C92">
            <w:pPr>
              <w:widowControl w:val="0"/>
              <w:suppressAutoHyphens w:val="0"/>
              <w:autoSpaceDE w:val="0"/>
              <w:spacing w:after="200" w:line="276" w:lineRule="auto"/>
              <w:jc w:val="center"/>
              <w:rPr>
                <w:lang w:eastAsia="ar-SA"/>
              </w:rPr>
            </w:pPr>
            <w:r w:rsidRPr="00DB089A">
              <w:rPr>
                <w:kern w:val="2"/>
                <w:lang w:bidi="hi-IN"/>
              </w:rPr>
              <w:t xml:space="preserve">Подпрограмма 6 «Искусство» </w:t>
            </w:r>
            <w:r w:rsidRPr="00DB089A">
              <w:rPr>
                <w:kern w:val="2"/>
                <w:lang w:val="en-US"/>
              </w:rPr>
              <w:t>I</w:t>
            </w:r>
            <w:r w:rsidRPr="00DB089A">
              <w:rPr>
                <w:kern w:val="2"/>
              </w:rPr>
              <w:t>этап реализации  на 2014 -2022 годы</w:t>
            </w:r>
          </w:p>
        </w:tc>
      </w:tr>
      <w:tr w:rsidR="00E73ABD" w:rsidRPr="00DB089A" w:rsidTr="001B795C">
        <w:tc>
          <w:tcPr>
            <w:tcW w:w="563" w:type="dxa"/>
          </w:tcPr>
          <w:p w:rsidR="00E73ABD" w:rsidRPr="00DB089A" w:rsidRDefault="00E73ABD" w:rsidP="0068390A">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68390A">
            <w:pPr>
              <w:widowControl w:val="0"/>
              <w:autoSpaceDE w:val="0"/>
              <w:snapToGrid w:val="0"/>
              <w:rPr>
                <w:bCs/>
                <w:lang w:eastAsia="ar-SA"/>
              </w:rPr>
            </w:pPr>
            <w:r w:rsidRPr="00DB089A">
              <w:rPr>
                <w:color w:val="000000"/>
                <w:lang w:eastAsia="ru-RU"/>
              </w:rPr>
              <w:t>Достижение показателе создание виртуальных концертных залов</w:t>
            </w:r>
          </w:p>
        </w:tc>
        <w:tc>
          <w:tcPr>
            <w:tcW w:w="1134" w:type="dxa"/>
          </w:tcPr>
          <w:p w:rsidR="00E73ABD" w:rsidRPr="00DB089A" w:rsidRDefault="00E73ABD" w:rsidP="0068390A">
            <w:pPr>
              <w:widowControl w:val="0"/>
              <w:autoSpaceDE w:val="0"/>
              <w:snapToGrid w:val="0"/>
              <w:rPr>
                <w:lang w:eastAsia="ar-SA"/>
              </w:rPr>
            </w:pPr>
            <w:r w:rsidRPr="00DB089A">
              <w:rPr>
                <w:lang w:eastAsia="ar-SA"/>
              </w:rPr>
              <w:t xml:space="preserve"> Единиц</w:t>
            </w:r>
          </w:p>
        </w:tc>
        <w:tc>
          <w:tcPr>
            <w:tcW w:w="1134"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851"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992"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992"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851"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851"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850" w:type="dxa"/>
            <w:tcBorders>
              <w:right w:val="nil"/>
            </w:tcBorders>
          </w:tcPr>
          <w:p w:rsidR="00E73ABD" w:rsidRPr="00DB089A" w:rsidRDefault="00E73ABD" w:rsidP="0068390A">
            <w:pPr>
              <w:widowControl w:val="0"/>
              <w:autoSpaceDE w:val="0"/>
              <w:snapToGrid w:val="0"/>
              <w:jc w:val="center"/>
              <w:rPr>
                <w:lang w:eastAsia="ar-SA"/>
              </w:rPr>
            </w:pPr>
            <w:r w:rsidRPr="00DB089A">
              <w:rPr>
                <w:lang w:eastAsia="ar-SA"/>
              </w:rPr>
              <w:t>1</w:t>
            </w:r>
          </w:p>
        </w:tc>
        <w:tc>
          <w:tcPr>
            <w:tcW w:w="283" w:type="dxa"/>
            <w:tcBorders>
              <w:top w:val="nil"/>
              <w:left w:val="nil"/>
              <w:bottom w:val="nil"/>
              <w:right w:val="nil"/>
            </w:tcBorders>
          </w:tcPr>
          <w:p w:rsidR="00E73ABD" w:rsidRPr="00DB089A" w:rsidRDefault="00E73ABD" w:rsidP="0068390A">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68390A">
            <w:pPr>
              <w:widowControl w:val="0"/>
              <w:autoSpaceDE w:val="0"/>
              <w:snapToGrid w:val="0"/>
              <w:jc w:val="center"/>
              <w:rPr>
                <w:lang w:eastAsia="ar-SA"/>
              </w:rPr>
            </w:pPr>
          </w:p>
        </w:tc>
      </w:tr>
      <w:tr w:rsidR="00E73ABD" w:rsidRPr="00DB089A" w:rsidTr="001B795C">
        <w:tc>
          <w:tcPr>
            <w:tcW w:w="563" w:type="dxa"/>
          </w:tcPr>
          <w:p w:rsidR="00E73ABD" w:rsidRPr="00DB089A" w:rsidRDefault="00E73ABD" w:rsidP="0068390A">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D31C92">
            <w:pPr>
              <w:spacing w:before="100" w:beforeAutospacing="1" w:after="119"/>
              <w:rPr>
                <w:bCs/>
                <w:lang w:eastAsia="ar-SA"/>
              </w:rPr>
            </w:pPr>
            <w:r w:rsidRPr="00DB089A">
              <w:t xml:space="preserve">Увеличение количества посещений </w:t>
            </w:r>
            <w:r w:rsidRPr="00DB089A">
              <w:rPr>
                <w:color w:val="000000"/>
                <w:lang w:eastAsia="ru-RU"/>
              </w:rPr>
              <w:t>виртуальных концертных залов</w:t>
            </w:r>
          </w:p>
        </w:tc>
        <w:tc>
          <w:tcPr>
            <w:tcW w:w="1134" w:type="dxa"/>
          </w:tcPr>
          <w:p w:rsidR="00E73ABD" w:rsidRPr="00DB089A" w:rsidRDefault="00E73ABD" w:rsidP="0068390A">
            <w:pPr>
              <w:widowControl w:val="0"/>
              <w:autoSpaceDE w:val="0"/>
              <w:snapToGrid w:val="0"/>
              <w:rPr>
                <w:lang w:eastAsia="ar-SA"/>
              </w:rPr>
            </w:pPr>
            <w:r w:rsidRPr="00DB089A">
              <w:rPr>
                <w:lang w:eastAsia="ar-SA"/>
              </w:rPr>
              <w:t xml:space="preserve">Процентов </w:t>
            </w:r>
          </w:p>
        </w:tc>
        <w:tc>
          <w:tcPr>
            <w:tcW w:w="1134"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851"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992"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992"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851"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851" w:type="dxa"/>
          </w:tcPr>
          <w:p w:rsidR="00E73ABD" w:rsidRPr="00DB089A" w:rsidRDefault="00E73ABD" w:rsidP="0068390A">
            <w:pPr>
              <w:widowControl w:val="0"/>
              <w:autoSpaceDE w:val="0"/>
              <w:snapToGrid w:val="0"/>
              <w:jc w:val="center"/>
              <w:rPr>
                <w:lang w:eastAsia="ar-SA"/>
              </w:rPr>
            </w:pPr>
            <w:r w:rsidRPr="00DB089A">
              <w:rPr>
                <w:lang w:eastAsia="ar-SA"/>
              </w:rPr>
              <w:t>-</w:t>
            </w:r>
          </w:p>
        </w:tc>
        <w:tc>
          <w:tcPr>
            <w:tcW w:w="850" w:type="dxa"/>
            <w:tcBorders>
              <w:right w:val="nil"/>
            </w:tcBorders>
          </w:tcPr>
          <w:p w:rsidR="00E73ABD" w:rsidRPr="00DB089A" w:rsidRDefault="00E73ABD" w:rsidP="0068390A">
            <w:pPr>
              <w:widowControl w:val="0"/>
              <w:autoSpaceDE w:val="0"/>
              <w:snapToGrid w:val="0"/>
              <w:jc w:val="center"/>
              <w:rPr>
                <w:lang w:eastAsia="ar-SA"/>
              </w:rPr>
            </w:pPr>
            <w:r w:rsidRPr="00DB089A">
              <w:rPr>
                <w:lang w:eastAsia="ar-SA"/>
              </w:rPr>
              <w:t>40</w:t>
            </w:r>
          </w:p>
        </w:tc>
        <w:tc>
          <w:tcPr>
            <w:tcW w:w="283" w:type="dxa"/>
            <w:tcBorders>
              <w:top w:val="nil"/>
              <w:left w:val="nil"/>
              <w:bottom w:val="nil"/>
              <w:right w:val="nil"/>
            </w:tcBorders>
          </w:tcPr>
          <w:p w:rsidR="00E73ABD" w:rsidRPr="00DB089A" w:rsidRDefault="00E73ABD" w:rsidP="0068390A">
            <w:pPr>
              <w:widowControl w:val="0"/>
              <w:autoSpaceDE w:val="0"/>
              <w:snapToGrid w:val="0"/>
              <w:jc w:val="center"/>
              <w:rPr>
                <w:lang w:eastAsia="ar-SA"/>
              </w:rPr>
            </w:pPr>
          </w:p>
        </w:tc>
        <w:tc>
          <w:tcPr>
            <w:tcW w:w="284" w:type="dxa"/>
            <w:tcBorders>
              <w:top w:val="nil"/>
              <w:left w:val="nil"/>
              <w:bottom w:val="nil"/>
              <w:right w:val="nil"/>
            </w:tcBorders>
          </w:tcPr>
          <w:p w:rsidR="00E73ABD" w:rsidRPr="00DB089A" w:rsidRDefault="00E73ABD" w:rsidP="0068390A">
            <w:pPr>
              <w:widowControl w:val="0"/>
              <w:autoSpaceDE w:val="0"/>
              <w:snapToGrid w:val="0"/>
              <w:jc w:val="center"/>
              <w:rPr>
                <w:lang w:eastAsia="ar-SA"/>
              </w:rPr>
            </w:pPr>
          </w:p>
        </w:tc>
      </w:tr>
    </w:tbl>
    <w:p w:rsidR="00E73ABD" w:rsidRPr="00DB089A" w:rsidRDefault="00E73ABD" w:rsidP="00D31C92">
      <w:pPr>
        <w:suppressAutoHyphens w:val="0"/>
        <w:spacing w:before="100" w:beforeAutospacing="1"/>
      </w:pPr>
    </w:p>
    <w:p w:rsidR="00E73ABD" w:rsidRPr="00DB089A" w:rsidRDefault="00E73ABD" w:rsidP="00377AE5">
      <w:pPr>
        <w:widowControl w:val="0"/>
        <w:suppressAutoHyphens w:val="0"/>
        <w:autoSpaceDE w:val="0"/>
        <w:spacing w:after="200" w:line="276" w:lineRule="auto"/>
        <w:jc w:val="center"/>
        <w:rPr>
          <w:lang w:eastAsia="en-US"/>
        </w:rPr>
      </w:pPr>
    </w:p>
    <w:p w:rsidR="00E73ABD" w:rsidRPr="00DB089A" w:rsidRDefault="00E73ABD" w:rsidP="00377AE5">
      <w:pPr>
        <w:widowControl w:val="0"/>
        <w:suppressAutoHyphens w:val="0"/>
        <w:autoSpaceDE w:val="0"/>
        <w:spacing w:after="200" w:line="276" w:lineRule="auto"/>
        <w:jc w:val="center"/>
        <w:rPr>
          <w:lang w:eastAsia="en-US"/>
        </w:rPr>
      </w:pPr>
    </w:p>
    <w:p w:rsidR="00E73ABD" w:rsidRPr="00DB089A" w:rsidRDefault="00E73ABD" w:rsidP="00377AE5">
      <w:pPr>
        <w:widowControl w:val="0"/>
        <w:suppressAutoHyphens w:val="0"/>
        <w:autoSpaceDE w:val="0"/>
        <w:spacing w:after="200" w:line="276" w:lineRule="auto"/>
        <w:jc w:val="center"/>
        <w:rPr>
          <w:lang w:eastAsia="en-US"/>
        </w:rPr>
      </w:pPr>
    </w:p>
    <w:p w:rsidR="00E73ABD" w:rsidRPr="00DB089A" w:rsidRDefault="00E73ABD" w:rsidP="00377AE5">
      <w:pPr>
        <w:widowControl w:val="0"/>
        <w:suppressAutoHyphens w:val="0"/>
        <w:autoSpaceDE w:val="0"/>
        <w:spacing w:after="200" w:line="276" w:lineRule="auto"/>
        <w:jc w:val="center"/>
        <w:rPr>
          <w:lang w:eastAsia="en-US"/>
        </w:rPr>
      </w:pPr>
    </w:p>
    <w:p w:rsidR="00E73ABD" w:rsidRPr="00DB089A" w:rsidRDefault="00E73ABD" w:rsidP="00377AE5">
      <w:pPr>
        <w:widowControl w:val="0"/>
        <w:suppressAutoHyphens w:val="0"/>
        <w:autoSpaceDE w:val="0"/>
        <w:spacing w:after="200" w:line="276" w:lineRule="auto"/>
        <w:jc w:val="center"/>
        <w:rPr>
          <w:lang w:eastAsia="en-US"/>
        </w:rPr>
      </w:pPr>
    </w:p>
    <w:p w:rsidR="00E73ABD" w:rsidRPr="00DB089A" w:rsidRDefault="00E73ABD" w:rsidP="00377AE5">
      <w:pPr>
        <w:widowControl w:val="0"/>
        <w:suppressAutoHyphens w:val="0"/>
        <w:autoSpaceDE w:val="0"/>
        <w:spacing w:after="200" w:line="276" w:lineRule="auto"/>
        <w:jc w:val="center"/>
        <w:rPr>
          <w:lang w:eastAsia="en-US"/>
        </w:rPr>
      </w:pPr>
    </w:p>
    <w:p w:rsidR="00E73ABD" w:rsidRPr="00DB089A" w:rsidRDefault="00E73ABD" w:rsidP="00377AE5">
      <w:pPr>
        <w:widowControl w:val="0"/>
        <w:suppressAutoHyphens w:val="0"/>
        <w:autoSpaceDE w:val="0"/>
        <w:spacing w:after="200" w:line="276" w:lineRule="auto"/>
        <w:jc w:val="center"/>
        <w:rPr>
          <w:lang w:eastAsia="en-US"/>
        </w:rPr>
      </w:pPr>
      <w:r w:rsidRPr="00DB089A">
        <w:rPr>
          <w:lang w:eastAsia="en-US"/>
        </w:rPr>
        <w:t>Перечень показателей (индикаторов) муниципальной программы города Кирсанова Тамбовской области</w:t>
      </w:r>
    </w:p>
    <w:p w:rsidR="00E73ABD" w:rsidRPr="00DB089A" w:rsidRDefault="00E73ABD" w:rsidP="00377AE5">
      <w:pPr>
        <w:widowControl w:val="0"/>
        <w:suppressAutoHyphens w:val="0"/>
        <w:autoSpaceDE w:val="0"/>
        <w:spacing w:after="200" w:line="276" w:lineRule="auto"/>
        <w:jc w:val="center"/>
        <w:rPr>
          <w:lang w:eastAsia="en-US"/>
        </w:rPr>
      </w:pPr>
      <w:r w:rsidRPr="00DB089A">
        <w:rPr>
          <w:lang w:eastAsia="en-US"/>
        </w:rPr>
        <w:t xml:space="preserve">«Развитие культуры и туризма» </w:t>
      </w:r>
      <w:r w:rsidRPr="00DB089A">
        <w:rPr>
          <w:lang w:val="en-US" w:eastAsia="en-US"/>
        </w:rPr>
        <w:t>II</w:t>
      </w:r>
      <w:r w:rsidRPr="00DB089A">
        <w:rPr>
          <w:lang w:eastAsia="en-US"/>
        </w:rPr>
        <w:t xml:space="preserve"> этап реализации  на 2023-2030 годы  </w:t>
      </w:r>
    </w:p>
    <w:tbl>
      <w:tblPr>
        <w:tblW w:w="14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3"/>
        <w:gridCol w:w="2522"/>
        <w:gridCol w:w="1134"/>
        <w:gridCol w:w="1134"/>
        <w:gridCol w:w="851"/>
        <w:gridCol w:w="1134"/>
        <w:gridCol w:w="992"/>
        <w:gridCol w:w="1134"/>
        <w:gridCol w:w="992"/>
        <w:gridCol w:w="851"/>
        <w:gridCol w:w="851"/>
        <w:gridCol w:w="851"/>
        <w:gridCol w:w="851"/>
        <w:gridCol w:w="851"/>
      </w:tblGrid>
      <w:tr w:rsidR="00E73ABD" w:rsidRPr="00DB089A" w:rsidTr="00536FF7">
        <w:tc>
          <w:tcPr>
            <w:tcW w:w="563" w:type="dxa"/>
            <w:vMerge w:val="restart"/>
          </w:tcPr>
          <w:p w:rsidR="00E73ABD" w:rsidRPr="00DB089A" w:rsidRDefault="00E73ABD" w:rsidP="00536FF7">
            <w:pPr>
              <w:widowControl w:val="0"/>
              <w:autoSpaceDE w:val="0"/>
              <w:jc w:val="center"/>
              <w:rPr>
                <w:lang w:eastAsia="ar-SA"/>
              </w:rPr>
            </w:pPr>
            <w:r w:rsidRPr="00DB089A">
              <w:rPr>
                <w:lang w:eastAsia="ru-RU"/>
              </w:rPr>
              <w:t>№ п/п</w:t>
            </w:r>
          </w:p>
        </w:tc>
        <w:tc>
          <w:tcPr>
            <w:tcW w:w="2522" w:type="dxa"/>
            <w:vMerge w:val="restart"/>
          </w:tcPr>
          <w:p w:rsidR="00E73ABD" w:rsidRPr="00DB089A" w:rsidRDefault="00E73ABD" w:rsidP="00536FF7">
            <w:pPr>
              <w:widowControl w:val="0"/>
              <w:autoSpaceDE w:val="0"/>
              <w:jc w:val="center"/>
              <w:rPr>
                <w:lang w:eastAsia="ar-SA"/>
              </w:rPr>
            </w:pPr>
            <w:r w:rsidRPr="00DB089A">
              <w:rPr>
                <w:lang w:eastAsia="ru-RU"/>
              </w:rPr>
              <w:t>Показатель (индикатор)</w:t>
            </w:r>
          </w:p>
          <w:p w:rsidR="00E73ABD" w:rsidRPr="00DB089A" w:rsidRDefault="00E73ABD" w:rsidP="00536FF7">
            <w:pPr>
              <w:widowControl w:val="0"/>
              <w:autoSpaceDE w:val="0"/>
              <w:jc w:val="center"/>
              <w:rPr>
                <w:lang w:eastAsia="ar-SA"/>
              </w:rPr>
            </w:pPr>
            <w:r w:rsidRPr="00DB089A">
              <w:rPr>
                <w:lang w:eastAsia="ru-RU"/>
              </w:rPr>
              <w:t xml:space="preserve"> (наименование)</w:t>
            </w:r>
          </w:p>
        </w:tc>
        <w:tc>
          <w:tcPr>
            <w:tcW w:w="1134" w:type="dxa"/>
            <w:vMerge w:val="restart"/>
          </w:tcPr>
          <w:p w:rsidR="00E73ABD" w:rsidRPr="00DB089A" w:rsidRDefault="00E73ABD" w:rsidP="00536FF7">
            <w:pPr>
              <w:widowControl w:val="0"/>
              <w:autoSpaceDE w:val="0"/>
              <w:jc w:val="center"/>
              <w:rPr>
                <w:lang w:eastAsia="ar-SA"/>
              </w:rPr>
            </w:pPr>
            <w:r w:rsidRPr="00DB089A">
              <w:rPr>
                <w:lang w:eastAsia="ru-RU"/>
              </w:rPr>
              <w:t>Единица измерения</w:t>
            </w:r>
          </w:p>
        </w:tc>
        <w:tc>
          <w:tcPr>
            <w:tcW w:w="10492" w:type="dxa"/>
            <w:gridSpan w:val="11"/>
          </w:tcPr>
          <w:p w:rsidR="00E73ABD" w:rsidRPr="00DB089A" w:rsidRDefault="00E73ABD" w:rsidP="00536FF7">
            <w:pPr>
              <w:widowControl w:val="0"/>
              <w:autoSpaceDE w:val="0"/>
              <w:jc w:val="center"/>
              <w:rPr>
                <w:lang w:eastAsia="ru-RU"/>
              </w:rPr>
            </w:pPr>
            <w:r w:rsidRPr="00DB089A">
              <w:rPr>
                <w:lang w:eastAsia="ru-RU"/>
              </w:rPr>
              <w:t>Значения показателей</w:t>
            </w:r>
          </w:p>
        </w:tc>
      </w:tr>
      <w:tr w:rsidR="00E73ABD" w:rsidRPr="00DB089A" w:rsidTr="00FA7964">
        <w:tc>
          <w:tcPr>
            <w:tcW w:w="563" w:type="dxa"/>
            <w:vMerge/>
            <w:vAlign w:val="center"/>
          </w:tcPr>
          <w:p w:rsidR="00E73ABD" w:rsidRPr="00DB089A" w:rsidRDefault="00E73ABD" w:rsidP="00536FF7">
            <w:pPr>
              <w:suppressAutoHyphens w:val="0"/>
              <w:rPr>
                <w:lang w:eastAsia="ar-SA"/>
              </w:rPr>
            </w:pPr>
          </w:p>
        </w:tc>
        <w:tc>
          <w:tcPr>
            <w:tcW w:w="2522" w:type="dxa"/>
            <w:vMerge/>
            <w:vAlign w:val="center"/>
          </w:tcPr>
          <w:p w:rsidR="00E73ABD" w:rsidRPr="00DB089A" w:rsidRDefault="00E73ABD" w:rsidP="00536FF7">
            <w:pPr>
              <w:suppressAutoHyphens w:val="0"/>
              <w:rPr>
                <w:lang w:eastAsia="ar-SA"/>
              </w:rPr>
            </w:pPr>
          </w:p>
        </w:tc>
        <w:tc>
          <w:tcPr>
            <w:tcW w:w="1134" w:type="dxa"/>
            <w:vMerge/>
            <w:vAlign w:val="center"/>
          </w:tcPr>
          <w:p w:rsidR="00E73ABD" w:rsidRPr="00DB089A" w:rsidRDefault="00E73ABD" w:rsidP="00536FF7">
            <w:pPr>
              <w:suppressAutoHyphens w:val="0"/>
              <w:rPr>
                <w:lang w:eastAsia="ar-SA"/>
              </w:rPr>
            </w:pPr>
          </w:p>
        </w:tc>
        <w:tc>
          <w:tcPr>
            <w:tcW w:w="1134" w:type="dxa"/>
          </w:tcPr>
          <w:p w:rsidR="00E73ABD" w:rsidRPr="00DB089A" w:rsidRDefault="00E73ABD" w:rsidP="00536FF7">
            <w:pPr>
              <w:widowControl w:val="0"/>
              <w:autoSpaceDE w:val="0"/>
              <w:jc w:val="center"/>
              <w:rPr>
                <w:lang w:eastAsia="ar-SA"/>
              </w:rPr>
            </w:pPr>
            <w:r w:rsidRPr="00DB089A">
              <w:rPr>
                <w:lang w:eastAsia="ru-RU"/>
              </w:rPr>
              <w:t>2023</w:t>
            </w:r>
          </w:p>
        </w:tc>
        <w:tc>
          <w:tcPr>
            <w:tcW w:w="851" w:type="dxa"/>
          </w:tcPr>
          <w:p w:rsidR="00E73ABD" w:rsidRPr="00DB089A" w:rsidRDefault="00E73ABD" w:rsidP="00536FF7">
            <w:pPr>
              <w:widowControl w:val="0"/>
              <w:autoSpaceDE w:val="0"/>
              <w:jc w:val="center"/>
              <w:rPr>
                <w:lang w:eastAsia="ar-SA"/>
              </w:rPr>
            </w:pPr>
            <w:r w:rsidRPr="00DB089A">
              <w:rPr>
                <w:lang w:eastAsia="ru-RU"/>
              </w:rPr>
              <w:t>2024</w:t>
            </w:r>
          </w:p>
        </w:tc>
        <w:tc>
          <w:tcPr>
            <w:tcW w:w="1134" w:type="dxa"/>
          </w:tcPr>
          <w:p w:rsidR="00E73ABD" w:rsidRPr="00DB089A" w:rsidRDefault="00E73ABD" w:rsidP="00536FF7">
            <w:pPr>
              <w:widowControl w:val="0"/>
              <w:autoSpaceDE w:val="0"/>
              <w:jc w:val="center"/>
              <w:rPr>
                <w:lang w:eastAsia="ar-SA"/>
              </w:rPr>
            </w:pPr>
            <w:r w:rsidRPr="00DB089A">
              <w:rPr>
                <w:lang w:eastAsia="ru-RU"/>
              </w:rPr>
              <w:t>2025</w:t>
            </w:r>
          </w:p>
        </w:tc>
        <w:tc>
          <w:tcPr>
            <w:tcW w:w="992" w:type="dxa"/>
          </w:tcPr>
          <w:p w:rsidR="00E73ABD" w:rsidRPr="00DB089A" w:rsidRDefault="00E73ABD" w:rsidP="00536FF7">
            <w:pPr>
              <w:widowControl w:val="0"/>
              <w:autoSpaceDE w:val="0"/>
              <w:jc w:val="center"/>
              <w:rPr>
                <w:lang w:eastAsia="ar-SA"/>
              </w:rPr>
            </w:pPr>
            <w:r w:rsidRPr="00DB089A">
              <w:rPr>
                <w:lang w:eastAsia="ru-RU"/>
              </w:rPr>
              <w:t>2026</w:t>
            </w:r>
          </w:p>
        </w:tc>
        <w:tc>
          <w:tcPr>
            <w:tcW w:w="1134" w:type="dxa"/>
          </w:tcPr>
          <w:p w:rsidR="00E73ABD" w:rsidRPr="00DB089A" w:rsidRDefault="00E73ABD" w:rsidP="00536FF7">
            <w:pPr>
              <w:widowControl w:val="0"/>
              <w:autoSpaceDE w:val="0"/>
              <w:jc w:val="center"/>
              <w:rPr>
                <w:lang w:eastAsia="ar-SA"/>
              </w:rPr>
            </w:pPr>
            <w:r w:rsidRPr="00DB089A">
              <w:rPr>
                <w:lang w:eastAsia="ru-RU"/>
              </w:rPr>
              <w:t>2027</w:t>
            </w:r>
          </w:p>
        </w:tc>
        <w:tc>
          <w:tcPr>
            <w:tcW w:w="992" w:type="dxa"/>
          </w:tcPr>
          <w:p w:rsidR="00E73ABD" w:rsidRPr="00DB089A" w:rsidRDefault="00E73ABD" w:rsidP="00536FF7">
            <w:pPr>
              <w:widowControl w:val="0"/>
              <w:autoSpaceDE w:val="0"/>
              <w:jc w:val="center"/>
              <w:rPr>
                <w:lang w:eastAsia="ar-SA"/>
              </w:rPr>
            </w:pPr>
            <w:r w:rsidRPr="00DB089A">
              <w:rPr>
                <w:lang w:eastAsia="ru-RU"/>
              </w:rPr>
              <w:t>2028</w:t>
            </w:r>
          </w:p>
        </w:tc>
        <w:tc>
          <w:tcPr>
            <w:tcW w:w="851" w:type="dxa"/>
          </w:tcPr>
          <w:p w:rsidR="00E73ABD" w:rsidRPr="00DB089A" w:rsidRDefault="00E73ABD" w:rsidP="00536FF7">
            <w:pPr>
              <w:widowControl w:val="0"/>
              <w:autoSpaceDE w:val="0"/>
              <w:jc w:val="center"/>
              <w:rPr>
                <w:lang w:eastAsia="ar-SA"/>
              </w:rPr>
            </w:pPr>
            <w:r w:rsidRPr="00DB089A">
              <w:rPr>
                <w:lang w:eastAsia="ru-RU"/>
              </w:rPr>
              <w:t>2029</w:t>
            </w:r>
          </w:p>
        </w:tc>
        <w:tc>
          <w:tcPr>
            <w:tcW w:w="851" w:type="dxa"/>
            <w:tcBorders>
              <w:right w:val="nil"/>
            </w:tcBorders>
          </w:tcPr>
          <w:p w:rsidR="00E73ABD" w:rsidRPr="00DB089A" w:rsidRDefault="00E73ABD" w:rsidP="00536FF7">
            <w:pPr>
              <w:widowControl w:val="0"/>
              <w:autoSpaceDE w:val="0"/>
              <w:jc w:val="center"/>
              <w:rPr>
                <w:lang w:eastAsia="ru-RU"/>
              </w:rPr>
            </w:pPr>
            <w:r w:rsidRPr="00DB089A">
              <w:rPr>
                <w:lang w:eastAsia="ru-RU"/>
              </w:rPr>
              <w:t>2030</w:t>
            </w:r>
          </w:p>
        </w:tc>
        <w:tc>
          <w:tcPr>
            <w:tcW w:w="851" w:type="dxa"/>
            <w:tcBorders>
              <w:top w:val="nil"/>
              <w:left w:val="nil"/>
              <w:bottom w:val="nil"/>
              <w:right w:val="nil"/>
            </w:tcBorders>
          </w:tcPr>
          <w:p w:rsidR="00E73ABD" w:rsidRPr="00DB089A" w:rsidRDefault="00E73ABD" w:rsidP="00536FF7">
            <w:pPr>
              <w:widowControl w:val="0"/>
              <w:autoSpaceDE w:val="0"/>
              <w:jc w:val="center"/>
              <w:rPr>
                <w:lang w:eastAsia="ru-RU"/>
              </w:rPr>
            </w:pPr>
          </w:p>
        </w:tc>
        <w:tc>
          <w:tcPr>
            <w:tcW w:w="851" w:type="dxa"/>
            <w:tcBorders>
              <w:top w:val="nil"/>
              <w:left w:val="nil"/>
              <w:bottom w:val="nil"/>
              <w:right w:val="nil"/>
            </w:tcBorders>
          </w:tcPr>
          <w:p w:rsidR="00E73ABD" w:rsidRPr="00DB089A" w:rsidRDefault="00E73ABD" w:rsidP="00536FF7">
            <w:pPr>
              <w:widowControl w:val="0"/>
              <w:autoSpaceDE w:val="0"/>
              <w:jc w:val="center"/>
              <w:rPr>
                <w:lang w:eastAsia="ru-RU"/>
              </w:rPr>
            </w:pPr>
          </w:p>
        </w:tc>
        <w:tc>
          <w:tcPr>
            <w:tcW w:w="851" w:type="dxa"/>
            <w:tcBorders>
              <w:top w:val="nil"/>
              <w:left w:val="nil"/>
              <w:bottom w:val="nil"/>
              <w:right w:val="nil"/>
            </w:tcBorders>
          </w:tcPr>
          <w:p w:rsidR="00E73ABD" w:rsidRPr="00DB089A" w:rsidRDefault="00E73ABD" w:rsidP="00536FF7">
            <w:pPr>
              <w:widowControl w:val="0"/>
              <w:autoSpaceDE w:val="0"/>
              <w:jc w:val="center"/>
              <w:rPr>
                <w:lang w:eastAsia="ru-RU"/>
              </w:rPr>
            </w:pPr>
          </w:p>
        </w:tc>
      </w:tr>
      <w:tr w:rsidR="00E73ABD" w:rsidRPr="00DB089A" w:rsidTr="00FA7964">
        <w:tc>
          <w:tcPr>
            <w:tcW w:w="563" w:type="dxa"/>
          </w:tcPr>
          <w:p w:rsidR="00E73ABD" w:rsidRPr="00DB089A" w:rsidRDefault="00E73ABD" w:rsidP="00536FF7">
            <w:pPr>
              <w:widowControl w:val="0"/>
              <w:autoSpaceDE w:val="0"/>
              <w:jc w:val="center"/>
              <w:rPr>
                <w:lang w:eastAsia="ar-SA"/>
              </w:rPr>
            </w:pPr>
            <w:r w:rsidRPr="00DB089A">
              <w:rPr>
                <w:lang w:eastAsia="ru-RU"/>
              </w:rPr>
              <w:t>1</w:t>
            </w:r>
          </w:p>
        </w:tc>
        <w:tc>
          <w:tcPr>
            <w:tcW w:w="2522" w:type="dxa"/>
          </w:tcPr>
          <w:p w:rsidR="00E73ABD" w:rsidRPr="00DB089A" w:rsidRDefault="00E73ABD" w:rsidP="00536FF7">
            <w:pPr>
              <w:widowControl w:val="0"/>
              <w:autoSpaceDE w:val="0"/>
              <w:jc w:val="center"/>
              <w:rPr>
                <w:lang w:eastAsia="ar-SA"/>
              </w:rPr>
            </w:pPr>
            <w:r w:rsidRPr="00DB089A">
              <w:rPr>
                <w:lang w:eastAsia="ru-RU"/>
              </w:rPr>
              <w:t>2</w:t>
            </w:r>
          </w:p>
        </w:tc>
        <w:tc>
          <w:tcPr>
            <w:tcW w:w="1134" w:type="dxa"/>
          </w:tcPr>
          <w:p w:rsidR="00E73ABD" w:rsidRPr="00DB089A" w:rsidRDefault="00E73ABD" w:rsidP="00536FF7">
            <w:pPr>
              <w:widowControl w:val="0"/>
              <w:autoSpaceDE w:val="0"/>
              <w:jc w:val="center"/>
              <w:rPr>
                <w:lang w:eastAsia="ar-SA"/>
              </w:rPr>
            </w:pPr>
            <w:r w:rsidRPr="00DB089A">
              <w:rPr>
                <w:lang w:eastAsia="ru-RU"/>
              </w:rPr>
              <w:t>3</w:t>
            </w:r>
          </w:p>
        </w:tc>
        <w:tc>
          <w:tcPr>
            <w:tcW w:w="1134" w:type="dxa"/>
          </w:tcPr>
          <w:p w:rsidR="00E73ABD" w:rsidRPr="00DB089A" w:rsidRDefault="00E73ABD" w:rsidP="00536FF7">
            <w:pPr>
              <w:widowControl w:val="0"/>
              <w:autoSpaceDE w:val="0"/>
              <w:ind w:left="1179"/>
              <w:jc w:val="center"/>
              <w:rPr>
                <w:lang w:eastAsia="ar-SA"/>
              </w:rPr>
            </w:pPr>
            <w:r w:rsidRPr="00DB089A">
              <w:rPr>
                <w:lang w:eastAsia="ru-RU"/>
              </w:rPr>
              <w:t>4</w:t>
            </w:r>
          </w:p>
        </w:tc>
        <w:tc>
          <w:tcPr>
            <w:tcW w:w="851" w:type="dxa"/>
          </w:tcPr>
          <w:p w:rsidR="00E73ABD" w:rsidRPr="00DB089A" w:rsidRDefault="00E73ABD" w:rsidP="00536FF7">
            <w:pPr>
              <w:widowControl w:val="0"/>
              <w:autoSpaceDE w:val="0"/>
              <w:jc w:val="center"/>
              <w:rPr>
                <w:lang w:eastAsia="ar-SA"/>
              </w:rPr>
            </w:pPr>
            <w:r w:rsidRPr="00DB089A">
              <w:rPr>
                <w:lang w:eastAsia="ru-RU"/>
              </w:rPr>
              <w:t>5</w:t>
            </w:r>
          </w:p>
        </w:tc>
        <w:tc>
          <w:tcPr>
            <w:tcW w:w="1134" w:type="dxa"/>
          </w:tcPr>
          <w:p w:rsidR="00E73ABD" w:rsidRPr="00DB089A" w:rsidRDefault="00E73ABD" w:rsidP="00536FF7">
            <w:pPr>
              <w:widowControl w:val="0"/>
              <w:autoSpaceDE w:val="0"/>
              <w:jc w:val="center"/>
              <w:rPr>
                <w:lang w:eastAsia="ar-SA"/>
              </w:rPr>
            </w:pPr>
            <w:r w:rsidRPr="00DB089A">
              <w:rPr>
                <w:lang w:eastAsia="ru-RU"/>
              </w:rPr>
              <w:t>6</w:t>
            </w:r>
          </w:p>
        </w:tc>
        <w:tc>
          <w:tcPr>
            <w:tcW w:w="992" w:type="dxa"/>
          </w:tcPr>
          <w:p w:rsidR="00E73ABD" w:rsidRPr="00DB089A" w:rsidRDefault="00E73ABD" w:rsidP="00536FF7">
            <w:pPr>
              <w:widowControl w:val="0"/>
              <w:autoSpaceDE w:val="0"/>
              <w:jc w:val="center"/>
              <w:rPr>
                <w:lang w:eastAsia="ar-SA"/>
              </w:rPr>
            </w:pPr>
            <w:r w:rsidRPr="00DB089A">
              <w:rPr>
                <w:lang w:eastAsia="ru-RU"/>
              </w:rPr>
              <w:t>8</w:t>
            </w:r>
          </w:p>
        </w:tc>
        <w:tc>
          <w:tcPr>
            <w:tcW w:w="1134" w:type="dxa"/>
          </w:tcPr>
          <w:p w:rsidR="00E73ABD" w:rsidRPr="00DB089A" w:rsidRDefault="00E73ABD" w:rsidP="00536FF7">
            <w:pPr>
              <w:widowControl w:val="0"/>
              <w:autoSpaceDE w:val="0"/>
              <w:jc w:val="center"/>
              <w:rPr>
                <w:lang w:eastAsia="ar-SA"/>
              </w:rPr>
            </w:pPr>
            <w:r w:rsidRPr="00DB089A">
              <w:rPr>
                <w:lang w:eastAsia="ru-RU"/>
              </w:rPr>
              <w:t>9</w:t>
            </w:r>
          </w:p>
        </w:tc>
        <w:tc>
          <w:tcPr>
            <w:tcW w:w="992" w:type="dxa"/>
          </w:tcPr>
          <w:p w:rsidR="00E73ABD" w:rsidRPr="00DB089A" w:rsidRDefault="00E73ABD" w:rsidP="00536FF7">
            <w:pPr>
              <w:widowControl w:val="0"/>
              <w:autoSpaceDE w:val="0"/>
              <w:jc w:val="center"/>
              <w:rPr>
                <w:lang w:eastAsia="ar-SA"/>
              </w:rPr>
            </w:pPr>
            <w:r w:rsidRPr="00DB089A">
              <w:rPr>
                <w:lang w:eastAsia="ru-RU"/>
              </w:rPr>
              <w:t>10</w:t>
            </w:r>
          </w:p>
        </w:tc>
        <w:tc>
          <w:tcPr>
            <w:tcW w:w="851" w:type="dxa"/>
          </w:tcPr>
          <w:p w:rsidR="00E73ABD" w:rsidRPr="00DB089A" w:rsidRDefault="00E73ABD" w:rsidP="00536FF7">
            <w:pPr>
              <w:widowControl w:val="0"/>
              <w:autoSpaceDE w:val="0"/>
              <w:jc w:val="center"/>
              <w:rPr>
                <w:lang w:eastAsia="ar-SA"/>
              </w:rPr>
            </w:pPr>
            <w:r w:rsidRPr="00DB089A">
              <w:rPr>
                <w:lang w:eastAsia="ru-RU"/>
              </w:rPr>
              <w:t>11</w:t>
            </w:r>
          </w:p>
        </w:tc>
        <w:tc>
          <w:tcPr>
            <w:tcW w:w="851" w:type="dxa"/>
            <w:tcBorders>
              <w:right w:val="nil"/>
            </w:tcBorders>
          </w:tcPr>
          <w:p w:rsidR="00E73ABD" w:rsidRPr="00DB089A" w:rsidRDefault="00E73ABD" w:rsidP="00536FF7">
            <w:pPr>
              <w:widowControl w:val="0"/>
              <w:autoSpaceDE w:val="0"/>
              <w:jc w:val="center"/>
              <w:rPr>
                <w:lang w:eastAsia="ru-RU"/>
              </w:rPr>
            </w:pPr>
            <w:r w:rsidRPr="00DB089A">
              <w:rPr>
                <w:lang w:eastAsia="ru-RU"/>
              </w:rPr>
              <w:t>12</w:t>
            </w:r>
          </w:p>
        </w:tc>
        <w:tc>
          <w:tcPr>
            <w:tcW w:w="851" w:type="dxa"/>
            <w:tcBorders>
              <w:top w:val="nil"/>
              <w:left w:val="nil"/>
              <w:bottom w:val="nil"/>
              <w:right w:val="nil"/>
            </w:tcBorders>
          </w:tcPr>
          <w:p w:rsidR="00E73ABD" w:rsidRPr="00DB089A" w:rsidRDefault="00E73ABD" w:rsidP="00536FF7">
            <w:pPr>
              <w:widowControl w:val="0"/>
              <w:autoSpaceDE w:val="0"/>
              <w:jc w:val="center"/>
              <w:rPr>
                <w:lang w:eastAsia="ru-RU"/>
              </w:rPr>
            </w:pPr>
          </w:p>
        </w:tc>
        <w:tc>
          <w:tcPr>
            <w:tcW w:w="851" w:type="dxa"/>
            <w:tcBorders>
              <w:top w:val="nil"/>
              <w:left w:val="nil"/>
              <w:bottom w:val="nil"/>
              <w:right w:val="nil"/>
            </w:tcBorders>
          </w:tcPr>
          <w:p w:rsidR="00E73ABD" w:rsidRPr="00DB089A" w:rsidRDefault="00E73ABD" w:rsidP="00536FF7">
            <w:pPr>
              <w:widowControl w:val="0"/>
              <w:autoSpaceDE w:val="0"/>
              <w:jc w:val="center"/>
              <w:rPr>
                <w:lang w:eastAsia="ru-RU"/>
              </w:rPr>
            </w:pPr>
          </w:p>
        </w:tc>
        <w:tc>
          <w:tcPr>
            <w:tcW w:w="851" w:type="dxa"/>
            <w:tcBorders>
              <w:top w:val="nil"/>
              <w:left w:val="nil"/>
              <w:bottom w:val="nil"/>
              <w:right w:val="nil"/>
            </w:tcBorders>
          </w:tcPr>
          <w:p w:rsidR="00E73ABD" w:rsidRPr="00DB089A" w:rsidRDefault="00E73ABD" w:rsidP="00536FF7">
            <w:pPr>
              <w:widowControl w:val="0"/>
              <w:autoSpaceDE w:val="0"/>
              <w:jc w:val="center"/>
              <w:rPr>
                <w:lang w:eastAsia="ru-RU"/>
              </w:rPr>
            </w:pPr>
          </w:p>
        </w:tc>
      </w:tr>
      <w:tr w:rsidR="00E73ABD" w:rsidRPr="00DB089A" w:rsidTr="00536FF7">
        <w:tc>
          <w:tcPr>
            <w:tcW w:w="14711" w:type="dxa"/>
            <w:gridSpan w:val="14"/>
          </w:tcPr>
          <w:p w:rsidR="00E73ABD" w:rsidRPr="00DB089A" w:rsidRDefault="00E73ABD" w:rsidP="00377AE5">
            <w:pPr>
              <w:widowControl w:val="0"/>
              <w:suppressAutoHyphens w:val="0"/>
              <w:autoSpaceDE w:val="0"/>
              <w:spacing w:after="200" w:line="276" w:lineRule="auto"/>
              <w:jc w:val="center"/>
              <w:rPr>
                <w:lang w:eastAsia="en-US"/>
              </w:rPr>
            </w:pPr>
            <w:r w:rsidRPr="00DB089A">
              <w:rPr>
                <w:lang w:eastAsia="ru-RU"/>
              </w:rPr>
              <w:t xml:space="preserve">Муниципальная программа города Кирсанова Тамбовской области «Развитие культуры и туризма» </w:t>
            </w:r>
            <w:r w:rsidRPr="00DB089A">
              <w:rPr>
                <w:lang w:val="en-US" w:eastAsia="en-US"/>
              </w:rPr>
              <w:t>II</w:t>
            </w:r>
            <w:r w:rsidRPr="00DB089A">
              <w:rPr>
                <w:lang w:eastAsia="en-US"/>
              </w:rPr>
              <w:t xml:space="preserve"> этап реализации  на 2023-2030 годы  </w:t>
            </w:r>
          </w:p>
          <w:p w:rsidR="00E73ABD" w:rsidRPr="00DB089A" w:rsidRDefault="00E73ABD" w:rsidP="00536FF7">
            <w:pPr>
              <w:widowControl w:val="0"/>
              <w:autoSpaceDE w:val="0"/>
              <w:snapToGrid w:val="0"/>
              <w:jc w:val="center"/>
              <w:rPr>
                <w:lang w:eastAsia="ru-RU"/>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377AE5">
            <w:pPr>
              <w:snapToGrid w:val="0"/>
              <w:jc w:val="both"/>
              <w:rPr>
                <w:lang w:eastAsia="ar-SA"/>
              </w:rPr>
            </w:pPr>
            <w:r w:rsidRPr="00DB089A">
              <w:rPr>
                <w:lang w:eastAsia="ru-RU"/>
              </w:rPr>
              <w:t>Увеличение количества посещений концертов, спектаклей, гастролей, других культурно-досуговых мероприятий  на 1000 жителей.</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Ед.</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8280</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8300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8300</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8300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8300</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8300</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8300</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8300</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377AE5">
            <w:pPr>
              <w:snapToGrid w:val="0"/>
              <w:rPr>
                <w:lang w:eastAsia="ar-SA"/>
              </w:rPr>
            </w:pPr>
            <w:r w:rsidRPr="00DB089A">
              <w:rPr>
                <w:lang w:eastAsia="ru-RU"/>
              </w:rPr>
              <w:t xml:space="preserve"> Прирост количества  мероприятий, проводимых учреждениями культуры и искусства</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377AE5">
            <w:pPr>
              <w:widowControl w:val="0"/>
              <w:autoSpaceDE w:val="0"/>
              <w:jc w:val="center"/>
              <w:rPr>
                <w:lang w:eastAsia="ar-SA"/>
              </w:rPr>
            </w:pPr>
            <w:r w:rsidRPr="00DB089A">
              <w:rPr>
                <w:lang w:eastAsia="ar-SA"/>
              </w:rPr>
              <w:t>9,5</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10</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10</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10</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10</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10</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3</w:t>
            </w:r>
          </w:p>
        </w:tc>
        <w:tc>
          <w:tcPr>
            <w:tcW w:w="2522" w:type="dxa"/>
          </w:tcPr>
          <w:p w:rsidR="00E73ABD" w:rsidRPr="00DB089A" w:rsidRDefault="00E73ABD" w:rsidP="00377AE5">
            <w:pPr>
              <w:snapToGrid w:val="0"/>
              <w:rPr>
                <w:lang w:eastAsia="ar-SA"/>
              </w:rPr>
            </w:pPr>
            <w:r w:rsidRPr="00DB089A">
              <w:rPr>
                <w:lang w:eastAsia="ru-RU"/>
              </w:rPr>
              <w:t>Повышение уровня удовлетворенности жителей города качеством предоставления муниципальных услуг в сфере культуры.</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94,9</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95</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95</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95</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95</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95</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95</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95</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4</w:t>
            </w:r>
          </w:p>
        </w:tc>
        <w:tc>
          <w:tcPr>
            <w:tcW w:w="2522" w:type="dxa"/>
          </w:tcPr>
          <w:p w:rsidR="00E73ABD" w:rsidRPr="00DB089A" w:rsidRDefault="00E73ABD" w:rsidP="00377AE5">
            <w:pPr>
              <w:snapToGrid w:val="0"/>
              <w:rPr>
                <w:lang w:eastAsia="ar-SA"/>
              </w:rPr>
            </w:pPr>
            <w:r w:rsidRPr="00DB089A">
              <w:rPr>
                <w:lang w:eastAsia="ru-RU"/>
              </w:rPr>
              <w:t>Увеличение количества зрителей и участников культурно-досуговых мероприятий.</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Ед.</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141400</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141500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141500</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141500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141500</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141500</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141500</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141500</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536FF7">
        <w:tc>
          <w:tcPr>
            <w:tcW w:w="14711" w:type="dxa"/>
            <w:gridSpan w:val="14"/>
          </w:tcPr>
          <w:p w:rsidR="00E73ABD" w:rsidRPr="00DB089A" w:rsidRDefault="00E73ABD" w:rsidP="00377AE5">
            <w:pPr>
              <w:widowControl w:val="0"/>
              <w:suppressAutoHyphens w:val="0"/>
              <w:autoSpaceDE w:val="0"/>
              <w:spacing w:after="200" w:line="276" w:lineRule="auto"/>
              <w:jc w:val="center"/>
              <w:rPr>
                <w:lang w:eastAsia="en-US"/>
              </w:rPr>
            </w:pPr>
            <w:r w:rsidRPr="00DB089A">
              <w:rPr>
                <w:lang w:eastAsia="ru-RU"/>
              </w:rPr>
              <w:t xml:space="preserve">Подпрограмма 1 «Культура» </w:t>
            </w:r>
            <w:r w:rsidRPr="00DB089A">
              <w:rPr>
                <w:lang w:val="en-US" w:eastAsia="en-US"/>
              </w:rPr>
              <w:t>II</w:t>
            </w:r>
            <w:r w:rsidRPr="00DB089A">
              <w:rPr>
                <w:lang w:eastAsia="en-US"/>
              </w:rPr>
              <w:t xml:space="preserve"> этап реализации  на 2023-2030 годы  </w:t>
            </w:r>
          </w:p>
          <w:p w:rsidR="00E73ABD" w:rsidRPr="00DB089A" w:rsidRDefault="00E73ABD" w:rsidP="00536FF7">
            <w:pPr>
              <w:widowControl w:val="0"/>
              <w:autoSpaceDE w:val="0"/>
              <w:jc w:val="center"/>
              <w:rPr>
                <w:lang w:eastAsia="ru-RU"/>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377AE5">
            <w:pPr>
              <w:snapToGrid w:val="0"/>
              <w:rPr>
                <w:lang w:eastAsia="ar-SA"/>
              </w:rPr>
            </w:pPr>
            <w:r w:rsidRPr="00DB089A">
              <w:rPr>
                <w:lang w:eastAsia="ru-RU"/>
              </w:rPr>
              <w:t>Прирост доли участников культурно-досуговых мероприятий, любительских объединений и клубов по интересам.</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72,2</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72,5</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71,1</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71,2</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71,3</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71,4</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71,5</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71,8</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377AE5">
            <w:pPr>
              <w:snapToGrid w:val="0"/>
              <w:rPr>
                <w:lang w:eastAsia="ar-SA"/>
              </w:rPr>
            </w:pPr>
            <w:r w:rsidRPr="00DB089A">
              <w:rPr>
                <w:lang w:eastAsia="ru-RU"/>
              </w:rPr>
              <w:t>Охват детей 7-15 лет дополнительного художественного образования.</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29,00</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30,00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26,8</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27,1</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27,2</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27,5</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27,9</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28,3</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3</w:t>
            </w:r>
          </w:p>
        </w:tc>
        <w:tc>
          <w:tcPr>
            <w:tcW w:w="2522" w:type="dxa"/>
          </w:tcPr>
          <w:p w:rsidR="00E73ABD" w:rsidRPr="00DB089A" w:rsidRDefault="00E73ABD" w:rsidP="00377AE5">
            <w:pPr>
              <w:snapToGrid w:val="0"/>
              <w:rPr>
                <w:lang w:eastAsia="ar-SA"/>
              </w:rPr>
            </w:pPr>
            <w:r w:rsidRPr="00DB089A">
              <w:rPr>
                <w:lang w:eastAsia="ru-RU"/>
              </w:rPr>
              <w:t>Увеличение удельного веса населения, участвующего в платных культурно-досуговых мероприятиях.</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222,9</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223</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221,7</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221,8</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222,0</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222,2</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222,6</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222.7</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4</w:t>
            </w:r>
          </w:p>
        </w:tc>
        <w:tc>
          <w:tcPr>
            <w:tcW w:w="2522" w:type="dxa"/>
          </w:tcPr>
          <w:p w:rsidR="00E73ABD" w:rsidRPr="00DB089A" w:rsidRDefault="00E73ABD" w:rsidP="00377AE5">
            <w:pPr>
              <w:snapToGrid w:val="0"/>
              <w:rPr>
                <w:lang w:eastAsia="ar-SA"/>
              </w:rPr>
            </w:pPr>
            <w:r w:rsidRPr="00DB089A">
              <w:rPr>
                <w:lang w:eastAsia="ru-RU"/>
              </w:rPr>
              <w:t>Увеличение количества лауреатов и дипломантов фестивалей и конкурсов (международных, межрегиональных, областных, межмуниципальных)</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59</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60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51</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52</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52</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53</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55</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56</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5</w:t>
            </w:r>
          </w:p>
        </w:tc>
        <w:tc>
          <w:tcPr>
            <w:tcW w:w="2522" w:type="dxa"/>
          </w:tcPr>
          <w:p w:rsidR="00E73ABD" w:rsidRPr="00DB089A" w:rsidRDefault="00E73ABD" w:rsidP="00715DDC">
            <w:pPr>
              <w:suppressAutoHyphens w:val="0"/>
              <w:spacing w:before="100" w:beforeAutospacing="1" w:after="119"/>
              <w:rPr>
                <w:bCs/>
                <w:color w:val="000000"/>
              </w:rPr>
            </w:pPr>
            <w:r w:rsidRPr="00DB089A">
              <w:rPr>
                <w:bCs/>
                <w:color w:val="000000"/>
              </w:rPr>
              <w:t>Заключение договор на целевое обучение по образовательным программам среднего профессионального и высшего образования в сфере культуры и искусства.</w:t>
            </w:r>
          </w:p>
          <w:p w:rsidR="00E73ABD" w:rsidRPr="00DB089A" w:rsidRDefault="00E73ABD" w:rsidP="00377AE5">
            <w:pPr>
              <w:snapToGrid w:val="0"/>
              <w:rPr>
                <w:lang w:eastAsia="ru-RU"/>
              </w:rPr>
            </w:pP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1</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536FF7">
        <w:tc>
          <w:tcPr>
            <w:tcW w:w="14711" w:type="dxa"/>
            <w:gridSpan w:val="14"/>
          </w:tcPr>
          <w:p w:rsidR="00E73ABD" w:rsidRPr="00DB089A" w:rsidRDefault="00E73ABD" w:rsidP="00377AE5">
            <w:pPr>
              <w:widowControl w:val="0"/>
              <w:suppressAutoHyphens w:val="0"/>
              <w:autoSpaceDE w:val="0"/>
              <w:spacing w:after="200" w:line="276" w:lineRule="auto"/>
              <w:jc w:val="center"/>
              <w:rPr>
                <w:lang w:eastAsia="en-US"/>
              </w:rPr>
            </w:pPr>
            <w:r w:rsidRPr="00DB089A">
              <w:rPr>
                <w:lang w:eastAsia="ar-SA"/>
              </w:rPr>
              <w:t xml:space="preserve">Подпрограмма 2 «Наследие» </w:t>
            </w:r>
            <w:r w:rsidRPr="00DB089A">
              <w:rPr>
                <w:lang w:val="en-US" w:eastAsia="en-US"/>
              </w:rPr>
              <w:t>II</w:t>
            </w:r>
            <w:r w:rsidRPr="00DB089A">
              <w:rPr>
                <w:lang w:eastAsia="en-US"/>
              </w:rPr>
              <w:t xml:space="preserve"> этап реализации  на 2023-2030 годы  </w:t>
            </w:r>
          </w:p>
          <w:p w:rsidR="00E73ABD" w:rsidRPr="00DB089A" w:rsidRDefault="00E73ABD" w:rsidP="00377AE5">
            <w:pPr>
              <w:widowControl w:val="0"/>
              <w:suppressAutoHyphens w:val="0"/>
              <w:autoSpaceDE w:val="0"/>
              <w:spacing w:after="200" w:line="276" w:lineRule="auto"/>
              <w:jc w:val="center"/>
              <w:rPr>
                <w:lang w:eastAsia="en-US"/>
              </w:rPr>
            </w:pPr>
          </w:p>
          <w:p w:rsidR="00E73ABD" w:rsidRPr="00DB089A" w:rsidRDefault="00E73ABD" w:rsidP="00536FF7">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377AE5">
            <w:pPr>
              <w:snapToGrid w:val="0"/>
              <w:rPr>
                <w:lang w:eastAsia="ar-SA"/>
              </w:rPr>
            </w:pPr>
            <w:r w:rsidRPr="00DB089A">
              <w:rPr>
                <w:lang w:eastAsia="ru-RU"/>
              </w:rPr>
              <w:t>Увеличение количества пользователей «Кирсановской городской  библиотеки»</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2680</w:t>
            </w:r>
          </w:p>
        </w:tc>
        <w:tc>
          <w:tcPr>
            <w:tcW w:w="851" w:type="dxa"/>
          </w:tcPr>
          <w:p w:rsidR="00E73ABD" w:rsidRPr="00DB089A" w:rsidRDefault="00E73ABD" w:rsidP="00377AE5">
            <w:pPr>
              <w:widowControl w:val="0"/>
              <w:autoSpaceDE w:val="0"/>
              <w:snapToGrid w:val="0"/>
              <w:rPr>
                <w:lang w:eastAsia="ar-SA"/>
              </w:rPr>
            </w:pPr>
            <w:r w:rsidRPr="00DB089A">
              <w:rPr>
                <w:lang w:eastAsia="ar-SA"/>
              </w:rPr>
              <w:t>2700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2720</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2730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2740</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2750</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2760</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2770</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377AE5">
            <w:pPr>
              <w:snapToGrid w:val="0"/>
              <w:rPr>
                <w:lang w:eastAsia="ar-SA"/>
              </w:rPr>
            </w:pPr>
            <w:r w:rsidRPr="00DB089A">
              <w:rPr>
                <w:lang w:eastAsia="ru-RU"/>
              </w:rPr>
              <w:t>Увеличение книгообеспеченности на 1 пользователя «Кирсановской городской библиотеки»</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19.45</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19,5</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19,5</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19,5</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19,5</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19,5</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19,5</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19,5</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3</w:t>
            </w:r>
          </w:p>
        </w:tc>
        <w:tc>
          <w:tcPr>
            <w:tcW w:w="2522" w:type="dxa"/>
          </w:tcPr>
          <w:p w:rsidR="00E73ABD" w:rsidRPr="00DB089A" w:rsidRDefault="00E73ABD" w:rsidP="00377AE5">
            <w:pPr>
              <w:snapToGrid w:val="0"/>
              <w:jc w:val="both"/>
              <w:rPr>
                <w:lang w:eastAsia="ar-SA"/>
              </w:rPr>
            </w:pPr>
            <w:r w:rsidRPr="00DB089A">
              <w:rPr>
                <w:lang w:eastAsia="ru-RU"/>
              </w:rPr>
              <w:t>Увеличение книжного фонда «Кирсановской городской библиотеки»</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48,7</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49,1</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49,1</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49,1</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49,1</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49,1</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49,1</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49,1</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4</w:t>
            </w:r>
          </w:p>
        </w:tc>
        <w:tc>
          <w:tcPr>
            <w:tcW w:w="2522" w:type="dxa"/>
          </w:tcPr>
          <w:p w:rsidR="00E73ABD" w:rsidRPr="00DB089A" w:rsidRDefault="00E73ABD" w:rsidP="00377AE5">
            <w:pPr>
              <w:widowControl w:val="0"/>
              <w:autoSpaceDE w:val="0"/>
              <w:snapToGrid w:val="0"/>
              <w:rPr>
                <w:lang w:eastAsia="ar-SA"/>
              </w:rPr>
            </w:pPr>
            <w:r w:rsidRPr="00DB089A">
              <w:rPr>
                <w:lang w:eastAsia="ar-SA"/>
              </w:rPr>
              <w:t>Увеличение доли электронного каталога «Кирсановской городской библиотеки».</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86,4</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86,6</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86,8</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87,0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87,5</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88,0</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88,9</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89,5</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536FF7">
            <w:pPr>
              <w:widowControl w:val="0"/>
              <w:autoSpaceDE w:val="0"/>
              <w:snapToGrid w:val="0"/>
              <w:jc w:val="center"/>
              <w:rPr>
                <w:lang w:eastAsia="ar-SA"/>
              </w:rPr>
            </w:pPr>
            <w:r w:rsidRPr="00DB089A">
              <w:rPr>
                <w:lang w:eastAsia="ar-SA"/>
              </w:rPr>
              <w:t>5</w:t>
            </w:r>
          </w:p>
        </w:tc>
        <w:tc>
          <w:tcPr>
            <w:tcW w:w="2522" w:type="dxa"/>
          </w:tcPr>
          <w:p w:rsidR="00E73ABD" w:rsidRPr="00DB089A" w:rsidRDefault="00E73ABD" w:rsidP="00536FF7">
            <w:pPr>
              <w:widowControl w:val="0"/>
              <w:autoSpaceDE w:val="0"/>
              <w:snapToGrid w:val="0"/>
              <w:rPr>
                <w:lang w:eastAsia="ar-SA"/>
              </w:rPr>
            </w:pPr>
            <w:r w:rsidRPr="00DB089A">
              <w:rPr>
                <w:lang w:eastAsia="ar-SA"/>
              </w:rPr>
              <w:t>Издание видео и аудио альбомов ведущих творческих коллективов и исполнителей города.</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851"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1</w:t>
            </w: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6</w:t>
            </w:r>
          </w:p>
        </w:tc>
        <w:tc>
          <w:tcPr>
            <w:tcW w:w="2522" w:type="dxa"/>
          </w:tcPr>
          <w:p w:rsidR="00E73ABD" w:rsidRPr="00DB089A" w:rsidRDefault="00E73ABD" w:rsidP="00377AE5">
            <w:pPr>
              <w:widowControl w:val="0"/>
              <w:autoSpaceDE w:val="0"/>
              <w:snapToGrid w:val="0"/>
              <w:rPr>
                <w:lang w:eastAsia="ar-SA"/>
              </w:rPr>
            </w:pPr>
            <w:r w:rsidRPr="00DB089A">
              <w:rPr>
                <w:lang w:eastAsia="ar-SA"/>
              </w:rPr>
              <w:t>Увеличение доли выставленных музейных экспонатов «Кирсановского краеведческого музея».</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13,4</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13,5</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13,5</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13,5</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13,5</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13,5</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13,5</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13,5</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7</w:t>
            </w:r>
          </w:p>
        </w:tc>
        <w:tc>
          <w:tcPr>
            <w:tcW w:w="2522" w:type="dxa"/>
          </w:tcPr>
          <w:p w:rsidR="00E73ABD" w:rsidRPr="00DB089A" w:rsidRDefault="00E73ABD" w:rsidP="00377AE5">
            <w:pPr>
              <w:widowControl w:val="0"/>
              <w:autoSpaceDE w:val="0"/>
              <w:snapToGrid w:val="0"/>
              <w:rPr>
                <w:lang w:eastAsia="ar-SA"/>
              </w:rPr>
            </w:pPr>
            <w:r w:rsidRPr="00DB089A">
              <w:rPr>
                <w:lang w:eastAsia="ar-SA"/>
              </w:rPr>
              <w:t>Увеличение количества выставок, в том числе и мобильных  «Кирсановского краеведческого музея».</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30</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30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35</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35</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42</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42</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45</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45</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536FF7">
        <w:tc>
          <w:tcPr>
            <w:tcW w:w="14711" w:type="dxa"/>
            <w:gridSpan w:val="14"/>
          </w:tcPr>
          <w:p w:rsidR="00E73ABD" w:rsidRPr="00DB089A" w:rsidRDefault="00E73ABD" w:rsidP="00DB089A">
            <w:pPr>
              <w:widowControl w:val="0"/>
              <w:suppressAutoHyphens w:val="0"/>
              <w:autoSpaceDE w:val="0"/>
              <w:spacing w:after="200" w:line="276" w:lineRule="auto"/>
              <w:jc w:val="center"/>
              <w:rPr>
                <w:lang w:eastAsia="ar-SA"/>
              </w:rPr>
            </w:pPr>
            <w:r w:rsidRPr="00DB089A">
              <w:rPr>
                <w:lang w:eastAsia="ar-SA"/>
              </w:rPr>
              <w:t>Подпрограмма 3 «Организация  и проведение городских общественно значимых массовых мероприятий»</w:t>
            </w:r>
            <w:r>
              <w:rPr>
                <w:lang w:eastAsia="ar-SA"/>
              </w:rPr>
              <w:t xml:space="preserve"> </w:t>
            </w:r>
            <w:r w:rsidRPr="00DB089A">
              <w:rPr>
                <w:lang w:val="en-US" w:eastAsia="en-US"/>
              </w:rPr>
              <w:t>II</w:t>
            </w:r>
            <w:r w:rsidRPr="00DB089A">
              <w:rPr>
                <w:lang w:eastAsia="en-US"/>
              </w:rPr>
              <w:t xml:space="preserve"> этап реализации  на 2023-2030 годы  </w:t>
            </w:r>
          </w:p>
        </w:tc>
      </w:tr>
      <w:tr w:rsidR="00E73ABD" w:rsidRPr="00DB089A" w:rsidTr="00FA7964">
        <w:tc>
          <w:tcPr>
            <w:tcW w:w="563"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536FF7">
            <w:pPr>
              <w:widowControl w:val="0"/>
              <w:autoSpaceDE w:val="0"/>
              <w:snapToGrid w:val="0"/>
              <w:rPr>
                <w:lang w:eastAsia="ar-SA"/>
              </w:rPr>
            </w:pPr>
            <w:r w:rsidRPr="00DB089A">
              <w:rPr>
                <w:lang w:eastAsia="ar-SA"/>
              </w:rPr>
              <w:t>Количество городских общественно значимых массовых мероприятий</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4</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5</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6</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6</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6</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6</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6</w:t>
            </w:r>
          </w:p>
        </w:tc>
        <w:tc>
          <w:tcPr>
            <w:tcW w:w="851"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7</w:t>
            </w: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536FF7">
        <w:tc>
          <w:tcPr>
            <w:tcW w:w="14711" w:type="dxa"/>
            <w:gridSpan w:val="14"/>
          </w:tcPr>
          <w:p w:rsidR="00E73ABD" w:rsidRPr="00DB089A" w:rsidRDefault="00E73ABD" w:rsidP="00DB089A">
            <w:pPr>
              <w:widowControl w:val="0"/>
              <w:suppressAutoHyphens w:val="0"/>
              <w:autoSpaceDE w:val="0"/>
              <w:spacing w:after="200" w:line="276" w:lineRule="auto"/>
              <w:jc w:val="center"/>
              <w:rPr>
                <w:lang w:eastAsia="ar-SA"/>
              </w:rPr>
            </w:pPr>
            <w:r w:rsidRPr="00DB089A">
              <w:rPr>
                <w:lang w:eastAsia="ar-SA"/>
              </w:rPr>
              <w:t xml:space="preserve">Подпрограмма 4 «Развитие туризма» </w:t>
            </w:r>
            <w:r w:rsidRPr="00DB089A">
              <w:rPr>
                <w:lang w:val="en-US" w:eastAsia="en-US"/>
              </w:rPr>
              <w:t>II</w:t>
            </w:r>
            <w:r w:rsidRPr="00DB089A">
              <w:rPr>
                <w:lang w:eastAsia="en-US"/>
              </w:rPr>
              <w:t xml:space="preserve"> этап реализации  на 2023-2030 годы  </w:t>
            </w: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377AE5">
            <w:pPr>
              <w:snapToGrid w:val="0"/>
              <w:rPr>
                <w:lang w:eastAsia="ar-SA"/>
              </w:rPr>
            </w:pPr>
            <w:r w:rsidRPr="00DB089A">
              <w:rPr>
                <w:lang w:eastAsia="ru-RU"/>
              </w:rPr>
              <w:t>Проведение мероприятий в сфере культурно-познавательного и событийного туризма.</w:t>
            </w:r>
          </w:p>
        </w:tc>
        <w:tc>
          <w:tcPr>
            <w:tcW w:w="1134" w:type="dxa"/>
          </w:tcPr>
          <w:p w:rsidR="00E73ABD" w:rsidRPr="00DB089A" w:rsidRDefault="00E73ABD" w:rsidP="00377AE5">
            <w:pPr>
              <w:widowControl w:val="0"/>
              <w:autoSpaceDE w:val="0"/>
              <w:snapToGrid w:val="0"/>
              <w:rPr>
                <w:lang w:eastAsia="ar-SA"/>
              </w:rPr>
            </w:pPr>
            <w:r w:rsidRPr="00DB089A">
              <w:rPr>
                <w:lang w:eastAsia="ar-SA"/>
              </w:rPr>
              <w:t>единиц</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5</w:t>
            </w:r>
          </w:p>
        </w:tc>
        <w:tc>
          <w:tcPr>
            <w:tcW w:w="851" w:type="dxa"/>
          </w:tcPr>
          <w:p w:rsidR="00E73ABD" w:rsidRPr="00DB089A" w:rsidRDefault="00E73ABD" w:rsidP="00377AE5">
            <w:pPr>
              <w:widowControl w:val="0"/>
              <w:autoSpaceDE w:val="0"/>
              <w:snapToGrid w:val="0"/>
              <w:rPr>
                <w:lang w:eastAsia="ar-SA"/>
              </w:rPr>
            </w:pPr>
            <w:r w:rsidRPr="00DB089A">
              <w:rPr>
                <w:lang w:eastAsia="ar-SA"/>
              </w:rPr>
              <w:t>5</w:t>
            </w:r>
          </w:p>
        </w:tc>
        <w:tc>
          <w:tcPr>
            <w:tcW w:w="1134" w:type="dxa"/>
          </w:tcPr>
          <w:p w:rsidR="00E73ABD" w:rsidRPr="00DB089A" w:rsidRDefault="00E73ABD" w:rsidP="00377AE5">
            <w:pPr>
              <w:widowControl w:val="0"/>
              <w:autoSpaceDE w:val="0"/>
              <w:snapToGrid w:val="0"/>
              <w:rPr>
                <w:lang w:eastAsia="ar-SA"/>
              </w:rPr>
            </w:pPr>
            <w:r w:rsidRPr="00DB089A">
              <w:rPr>
                <w:lang w:eastAsia="ar-SA"/>
              </w:rPr>
              <w:t>5</w:t>
            </w:r>
          </w:p>
        </w:tc>
        <w:tc>
          <w:tcPr>
            <w:tcW w:w="992" w:type="dxa"/>
          </w:tcPr>
          <w:p w:rsidR="00E73ABD" w:rsidRPr="00DB089A" w:rsidRDefault="00E73ABD" w:rsidP="00377AE5">
            <w:pPr>
              <w:widowControl w:val="0"/>
              <w:autoSpaceDE w:val="0"/>
              <w:snapToGrid w:val="0"/>
              <w:rPr>
                <w:lang w:eastAsia="ar-SA"/>
              </w:rPr>
            </w:pPr>
            <w:r w:rsidRPr="00DB089A">
              <w:rPr>
                <w:lang w:eastAsia="ar-SA"/>
              </w:rPr>
              <w:t>5</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5</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5</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5</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5</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377AE5">
            <w:pPr>
              <w:snapToGrid w:val="0"/>
              <w:rPr>
                <w:lang w:eastAsia="ar-SA"/>
              </w:rPr>
            </w:pPr>
            <w:r w:rsidRPr="00DB089A">
              <w:rPr>
                <w:lang w:eastAsia="ru-RU"/>
              </w:rPr>
              <w:t>Количество участников событийных мероприятий</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единиц</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2200</w:t>
            </w:r>
          </w:p>
        </w:tc>
        <w:tc>
          <w:tcPr>
            <w:tcW w:w="851" w:type="dxa"/>
          </w:tcPr>
          <w:p w:rsidR="00E73ABD" w:rsidRPr="00DB089A" w:rsidRDefault="00E73ABD" w:rsidP="00377AE5">
            <w:pPr>
              <w:widowControl w:val="0"/>
              <w:autoSpaceDE w:val="0"/>
              <w:snapToGrid w:val="0"/>
              <w:rPr>
                <w:lang w:eastAsia="ar-SA"/>
              </w:rPr>
            </w:pPr>
            <w:r w:rsidRPr="00DB089A">
              <w:rPr>
                <w:lang w:eastAsia="ar-SA"/>
              </w:rPr>
              <w:t>2250</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2250</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2255</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2255</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2260</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2260</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2265</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FA7964">
        <w:tc>
          <w:tcPr>
            <w:tcW w:w="563" w:type="dxa"/>
          </w:tcPr>
          <w:p w:rsidR="00E73ABD" w:rsidRPr="00DB089A" w:rsidRDefault="00E73ABD" w:rsidP="00377AE5">
            <w:pPr>
              <w:widowControl w:val="0"/>
              <w:autoSpaceDE w:val="0"/>
              <w:snapToGrid w:val="0"/>
              <w:jc w:val="center"/>
              <w:rPr>
                <w:lang w:eastAsia="ar-SA"/>
              </w:rPr>
            </w:pPr>
            <w:r w:rsidRPr="00DB089A">
              <w:rPr>
                <w:lang w:eastAsia="ar-SA"/>
              </w:rPr>
              <w:t>3</w:t>
            </w:r>
          </w:p>
        </w:tc>
        <w:tc>
          <w:tcPr>
            <w:tcW w:w="2522" w:type="dxa"/>
          </w:tcPr>
          <w:p w:rsidR="00E73ABD" w:rsidRPr="00DB089A" w:rsidRDefault="00E73ABD" w:rsidP="00377AE5">
            <w:pPr>
              <w:widowControl w:val="0"/>
              <w:autoSpaceDE w:val="0"/>
              <w:snapToGrid w:val="0"/>
              <w:rPr>
                <w:bCs/>
                <w:lang w:eastAsia="ar-SA"/>
              </w:rPr>
            </w:pPr>
            <w:r w:rsidRPr="00DB089A">
              <w:rPr>
                <w:bCs/>
                <w:lang w:eastAsia="ar-SA"/>
              </w:rPr>
              <w:t>Увеличение количества проводимых мероприятий.</w:t>
            </w:r>
          </w:p>
        </w:tc>
        <w:tc>
          <w:tcPr>
            <w:tcW w:w="1134" w:type="dxa"/>
          </w:tcPr>
          <w:p w:rsidR="00E73ABD" w:rsidRPr="00DB089A" w:rsidRDefault="00E73ABD" w:rsidP="00377AE5">
            <w:pPr>
              <w:widowControl w:val="0"/>
              <w:autoSpaceDE w:val="0"/>
              <w:snapToGrid w:val="0"/>
              <w:rPr>
                <w:lang w:eastAsia="ar-SA"/>
              </w:rPr>
            </w:pPr>
            <w:r w:rsidRPr="00DB089A">
              <w:rPr>
                <w:lang w:eastAsia="ar-SA"/>
              </w:rPr>
              <w:t>единиц</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17</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17</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17</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17</w:t>
            </w:r>
          </w:p>
        </w:tc>
        <w:tc>
          <w:tcPr>
            <w:tcW w:w="1134" w:type="dxa"/>
          </w:tcPr>
          <w:p w:rsidR="00E73ABD" w:rsidRPr="00DB089A" w:rsidRDefault="00E73ABD" w:rsidP="00377AE5">
            <w:pPr>
              <w:widowControl w:val="0"/>
              <w:autoSpaceDE w:val="0"/>
              <w:snapToGrid w:val="0"/>
              <w:jc w:val="center"/>
              <w:rPr>
                <w:lang w:eastAsia="ar-SA"/>
              </w:rPr>
            </w:pPr>
            <w:r w:rsidRPr="00DB089A">
              <w:rPr>
                <w:lang w:eastAsia="ar-SA"/>
              </w:rPr>
              <w:t>17</w:t>
            </w:r>
          </w:p>
        </w:tc>
        <w:tc>
          <w:tcPr>
            <w:tcW w:w="992" w:type="dxa"/>
          </w:tcPr>
          <w:p w:rsidR="00E73ABD" w:rsidRPr="00DB089A" w:rsidRDefault="00E73ABD" w:rsidP="00377AE5">
            <w:pPr>
              <w:widowControl w:val="0"/>
              <w:autoSpaceDE w:val="0"/>
              <w:snapToGrid w:val="0"/>
              <w:jc w:val="center"/>
              <w:rPr>
                <w:lang w:eastAsia="ar-SA"/>
              </w:rPr>
            </w:pPr>
            <w:r w:rsidRPr="00DB089A">
              <w:rPr>
                <w:lang w:eastAsia="ar-SA"/>
              </w:rPr>
              <w:t>17</w:t>
            </w:r>
          </w:p>
        </w:tc>
        <w:tc>
          <w:tcPr>
            <w:tcW w:w="851" w:type="dxa"/>
          </w:tcPr>
          <w:p w:rsidR="00E73ABD" w:rsidRPr="00DB089A" w:rsidRDefault="00E73ABD" w:rsidP="00377AE5">
            <w:pPr>
              <w:widowControl w:val="0"/>
              <w:autoSpaceDE w:val="0"/>
              <w:snapToGrid w:val="0"/>
              <w:jc w:val="center"/>
              <w:rPr>
                <w:lang w:eastAsia="ar-SA"/>
              </w:rPr>
            </w:pPr>
            <w:r w:rsidRPr="00DB089A">
              <w:rPr>
                <w:lang w:eastAsia="ar-SA"/>
              </w:rPr>
              <w:t>17</w:t>
            </w:r>
          </w:p>
        </w:tc>
        <w:tc>
          <w:tcPr>
            <w:tcW w:w="851" w:type="dxa"/>
            <w:tcBorders>
              <w:right w:val="nil"/>
            </w:tcBorders>
          </w:tcPr>
          <w:p w:rsidR="00E73ABD" w:rsidRPr="00DB089A" w:rsidRDefault="00E73ABD" w:rsidP="00377AE5">
            <w:pPr>
              <w:widowControl w:val="0"/>
              <w:autoSpaceDE w:val="0"/>
              <w:snapToGrid w:val="0"/>
              <w:jc w:val="center"/>
              <w:rPr>
                <w:lang w:eastAsia="ar-SA"/>
              </w:rPr>
            </w:pPr>
            <w:r w:rsidRPr="00DB089A">
              <w:rPr>
                <w:lang w:eastAsia="ar-SA"/>
              </w:rPr>
              <w:t>17</w:t>
            </w: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377AE5">
            <w:pPr>
              <w:widowControl w:val="0"/>
              <w:autoSpaceDE w:val="0"/>
              <w:snapToGrid w:val="0"/>
              <w:jc w:val="center"/>
              <w:rPr>
                <w:lang w:eastAsia="ar-SA"/>
              </w:rPr>
            </w:pPr>
          </w:p>
        </w:tc>
      </w:tr>
      <w:tr w:rsidR="00E73ABD" w:rsidRPr="00DB089A" w:rsidTr="00536FF7">
        <w:tc>
          <w:tcPr>
            <w:tcW w:w="563" w:type="dxa"/>
          </w:tcPr>
          <w:p w:rsidR="00E73ABD" w:rsidRPr="00DB089A" w:rsidRDefault="00E73ABD" w:rsidP="00536FF7">
            <w:pPr>
              <w:widowControl w:val="0"/>
              <w:autoSpaceDE w:val="0"/>
              <w:snapToGrid w:val="0"/>
              <w:jc w:val="center"/>
              <w:rPr>
                <w:lang w:eastAsia="ar-SA"/>
              </w:rPr>
            </w:pPr>
          </w:p>
        </w:tc>
        <w:tc>
          <w:tcPr>
            <w:tcW w:w="14148" w:type="dxa"/>
            <w:gridSpan w:val="13"/>
          </w:tcPr>
          <w:p w:rsidR="00E73ABD" w:rsidRPr="00DB089A" w:rsidRDefault="00E73ABD" w:rsidP="00DB089A">
            <w:pPr>
              <w:widowControl w:val="0"/>
              <w:suppressAutoHyphens w:val="0"/>
              <w:autoSpaceDE w:val="0"/>
              <w:spacing w:after="200" w:line="276" w:lineRule="auto"/>
              <w:jc w:val="center"/>
              <w:rPr>
                <w:lang w:eastAsia="ar-SA"/>
              </w:rPr>
            </w:pPr>
            <w:r w:rsidRPr="00DB089A">
              <w:rPr>
                <w:color w:val="000000"/>
                <w:lang w:eastAsia="ru-RU"/>
              </w:rPr>
              <w:t xml:space="preserve">Подпрограмма 5 «Обеспечение условий реализации Мунпрограммы» </w:t>
            </w:r>
            <w:r w:rsidRPr="00DB089A">
              <w:rPr>
                <w:lang w:val="en-US" w:eastAsia="en-US"/>
              </w:rPr>
              <w:t>II</w:t>
            </w:r>
            <w:r w:rsidRPr="00DB089A">
              <w:rPr>
                <w:lang w:eastAsia="en-US"/>
              </w:rPr>
              <w:t xml:space="preserve"> этап реализации  на 2023-2030 годы</w:t>
            </w:r>
          </w:p>
        </w:tc>
      </w:tr>
      <w:tr w:rsidR="00E73ABD" w:rsidRPr="00DB089A" w:rsidTr="008205EA">
        <w:tc>
          <w:tcPr>
            <w:tcW w:w="563"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536FF7">
            <w:pPr>
              <w:widowControl w:val="0"/>
              <w:autoSpaceDE w:val="0"/>
              <w:snapToGrid w:val="0"/>
              <w:rPr>
                <w:bCs/>
                <w:lang w:eastAsia="ar-SA"/>
              </w:rPr>
            </w:pPr>
            <w:r w:rsidRPr="00DB089A">
              <w:rPr>
                <w:color w:val="000000"/>
                <w:lang w:eastAsia="ru-RU"/>
              </w:rPr>
              <w:t>Достижение показателей реализация мероприятий по модернизации муниципальных детских школ искусств по видам искусств</w:t>
            </w:r>
          </w:p>
        </w:tc>
        <w:tc>
          <w:tcPr>
            <w:tcW w:w="1134" w:type="dxa"/>
          </w:tcPr>
          <w:p w:rsidR="00E73ABD" w:rsidRPr="00DB089A" w:rsidRDefault="00E73ABD" w:rsidP="00536FF7">
            <w:pPr>
              <w:widowControl w:val="0"/>
              <w:autoSpaceDE w:val="0"/>
              <w:snapToGrid w:val="0"/>
              <w:rPr>
                <w:lang w:eastAsia="ar-SA"/>
              </w:rPr>
            </w:pPr>
            <w:r w:rsidRPr="00DB089A">
              <w:rPr>
                <w:lang w:eastAsia="ar-SA"/>
              </w:rPr>
              <w:t>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851"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w:t>
            </w: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FA7964">
        <w:tc>
          <w:tcPr>
            <w:tcW w:w="563" w:type="dxa"/>
          </w:tcPr>
          <w:p w:rsidR="00E73ABD" w:rsidRPr="00DB089A" w:rsidRDefault="00E73ABD" w:rsidP="00536FF7">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DB089A">
            <w:pPr>
              <w:spacing w:before="100" w:beforeAutospacing="1" w:after="119"/>
              <w:rPr>
                <w:color w:val="000000"/>
                <w:lang w:eastAsia="ru-RU"/>
              </w:rPr>
            </w:pPr>
            <w:r w:rsidRPr="00DB089A">
              <w:rPr>
                <w:color w:val="000000"/>
                <w:shd w:val="clear" w:color="auto" w:fill="FFFFFF"/>
              </w:rPr>
              <w:t>Достижение показателей оснащения образовательных учреждений в сфере культуры (детских школ искусств, колледжей) музыкальными инструментами, оборудованием и учебными материалами)</w:t>
            </w:r>
          </w:p>
        </w:tc>
        <w:tc>
          <w:tcPr>
            <w:tcW w:w="1134" w:type="dxa"/>
          </w:tcPr>
          <w:p w:rsidR="00E73ABD" w:rsidRPr="00DB089A" w:rsidRDefault="00E73ABD" w:rsidP="00536FF7">
            <w:pPr>
              <w:widowControl w:val="0"/>
              <w:autoSpaceDE w:val="0"/>
              <w:snapToGrid w:val="0"/>
              <w:rPr>
                <w:lang w:eastAsia="ar-SA"/>
              </w:rPr>
            </w:pPr>
            <w:r w:rsidRPr="00DB089A">
              <w:rPr>
                <w:lang w:eastAsia="ar-SA"/>
              </w:rPr>
              <w:t xml:space="preserve">Единиц </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851"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w:t>
            </w: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536FF7">
        <w:tc>
          <w:tcPr>
            <w:tcW w:w="563" w:type="dxa"/>
          </w:tcPr>
          <w:p w:rsidR="00E73ABD" w:rsidRPr="00DB089A" w:rsidRDefault="00E73ABD" w:rsidP="00536FF7">
            <w:pPr>
              <w:widowControl w:val="0"/>
              <w:autoSpaceDE w:val="0"/>
              <w:snapToGrid w:val="0"/>
              <w:jc w:val="center"/>
              <w:rPr>
                <w:lang w:eastAsia="ar-SA"/>
              </w:rPr>
            </w:pPr>
          </w:p>
        </w:tc>
        <w:tc>
          <w:tcPr>
            <w:tcW w:w="14148" w:type="dxa"/>
            <w:gridSpan w:val="13"/>
          </w:tcPr>
          <w:p w:rsidR="00E73ABD" w:rsidRPr="00DB089A" w:rsidRDefault="00E73ABD" w:rsidP="00377AE5">
            <w:pPr>
              <w:widowControl w:val="0"/>
              <w:suppressAutoHyphens w:val="0"/>
              <w:autoSpaceDE w:val="0"/>
              <w:spacing w:after="200" w:line="276" w:lineRule="auto"/>
              <w:jc w:val="center"/>
              <w:rPr>
                <w:lang w:eastAsia="ar-SA"/>
              </w:rPr>
            </w:pPr>
            <w:r w:rsidRPr="00DB089A">
              <w:rPr>
                <w:kern w:val="2"/>
                <w:lang w:bidi="hi-IN"/>
              </w:rPr>
              <w:t xml:space="preserve">Подпрограмма 6 «Искусство» </w:t>
            </w:r>
            <w:r w:rsidRPr="00DB089A">
              <w:rPr>
                <w:lang w:val="en-US" w:eastAsia="en-US"/>
              </w:rPr>
              <w:t>II</w:t>
            </w:r>
            <w:r w:rsidRPr="00DB089A">
              <w:rPr>
                <w:lang w:eastAsia="en-US"/>
              </w:rPr>
              <w:t xml:space="preserve"> этап реализации  на 2023-2030 годы  </w:t>
            </w:r>
          </w:p>
        </w:tc>
      </w:tr>
      <w:tr w:rsidR="00E73ABD" w:rsidRPr="00DB089A" w:rsidTr="008205EA">
        <w:tc>
          <w:tcPr>
            <w:tcW w:w="563" w:type="dxa"/>
          </w:tcPr>
          <w:p w:rsidR="00E73ABD" w:rsidRPr="00DB089A" w:rsidRDefault="00E73ABD" w:rsidP="00536FF7">
            <w:pPr>
              <w:widowControl w:val="0"/>
              <w:autoSpaceDE w:val="0"/>
              <w:snapToGrid w:val="0"/>
              <w:jc w:val="center"/>
              <w:rPr>
                <w:lang w:eastAsia="ar-SA"/>
              </w:rPr>
            </w:pPr>
            <w:r w:rsidRPr="00DB089A">
              <w:rPr>
                <w:lang w:eastAsia="ar-SA"/>
              </w:rPr>
              <w:t>1</w:t>
            </w:r>
          </w:p>
        </w:tc>
        <w:tc>
          <w:tcPr>
            <w:tcW w:w="2522" w:type="dxa"/>
          </w:tcPr>
          <w:p w:rsidR="00E73ABD" w:rsidRPr="00DB089A" w:rsidRDefault="00E73ABD" w:rsidP="00536FF7">
            <w:pPr>
              <w:widowControl w:val="0"/>
              <w:autoSpaceDE w:val="0"/>
              <w:snapToGrid w:val="0"/>
              <w:rPr>
                <w:bCs/>
                <w:lang w:eastAsia="ar-SA"/>
              </w:rPr>
            </w:pPr>
            <w:r w:rsidRPr="00DB089A">
              <w:rPr>
                <w:color w:val="000000"/>
                <w:lang w:eastAsia="ru-RU"/>
              </w:rPr>
              <w:t>Достижение показателе создание виртуальных концертных залов</w:t>
            </w:r>
          </w:p>
        </w:tc>
        <w:tc>
          <w:tcPr>
            <w:tcW w:w="1134" w:type="dxa"/>
          </w:tcPr>
          <w:p w:rsidR="00E73ABD" w:rsidRPr="00DB089A" w:rsidRDefault="00E73ABD" w:rsidP="00536FF7">
            <w:pPr>
              <w:widowControl w:val="0"/>
              <w:autoSpaceDE w:val="0"/>
              <w:snapToGrid w:val="0"/>
              <w:rPr>
                <w:lang w:eastAsia="ar-SA"/>
              </w:rPr>
            </w:pPr>
            <w:r w:rsidRPr="00DB089A">
              <w:rPr>
                <w:lang w:eastAsia="ar-SA"/>
              </w:rPr>
              <w:t xml:space="preserve"> Единиц</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w:t>
            </w:r>
          </w:p>
        </w:tc>
        <w:tc>
          <w:tcPr>
            <w:tcW w:w="851"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w:t>
            </w: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r w:rsidR="00E73ABD" w:rsidRPr="00DB089A" w:rsidTr="008205EA">
        <w:tc>
          <w:tcPr>
            <w:tcW w:w="563" w:type="dxa"/>
          </w:tcPr>
          <w:p w:rsidR="00E73ABD" w:rsidRPr="00DB089A" w:rsidRDefault="00E73ABD" w:rsidP="00536FF7">
            <w:pPr>
              <w:widowControl w:val="0"/>
              <w:autoSpaceDE w:val="0"/>
              <w:snapToGrid w:val="0"/>
              <w:jc w:val="center"/>
              <w:rPr>
                <w:lang w:eastAsia="ar-SA"/>
              </w:rPr>
            </w:pPr>
            <w:r w:rsidRPr="00DB089A">
              <w:rPr>
                <w:lang w:eastAsia="ar-SA"/>
              </w:rPr>
              <w:t>2</w:t>
            </w:r>
          </w:p>
        </w:tc>
        <w:tc>
          <w:tcPr>
            <w:tcW w:w="2522" w:type="dxa"/>
          </w:tcPr>
          <w:p w:rsidR="00E73ABD" w:rsidRPr="00DB089A" w:rsidRDefault="00E73ABD" w:rsidP="0031183D">
            <w:pPr>
              <w:spacing w:before="100" w:beforeAutospacing="1" w:after="119"/>
              <w:rPr>
                <w:bCs/>
                <w:lang w:eastAsia="ar-SA"/>
              </w:rPr>
            </w:pPr>
            <w:r w:rsidRPr="00DB089A">
              <w:t xml:space="preserve">Увеличение количества посещений  </w:t>
            </w:r>
            <w:r w:rsidRPr="00DB089A">
              <w:rPr>
                <w:color w:val="000000"/>
                <w:lang w:eastAsia="ru-RU"/>
              </w:rPr>
              <w:t>виртуальных концертных залов</w:t>
            </w:r>
          </w:p>
        </w:tc>
        <w:tc>
          <w:tcPr>
            <w:tcW w:w="1134" w:type="dxa"/>
          </w:tcPr>
          <w:p w:rsidR="00E73ABD" w:rsidRPr="00DB089A" w:rsidRDefault="00E73ABD" w:rsidP="00536FF7">
            <w:pPr>
              <w:widowControl w:val="0"/>
              <w:autoSpaceDE w:val="0"/>
              <w:snapToGrid w:val="0"/>
              <w:rPr>
                <w:lang w:eastAsia="ar-SA"/>
              </w:rPr>
            </w:pPr>
            <w:r w:rsidRPr="00DB089A">
              <w:rPr>
                <w:lang w:eastAsia="ar-SA"/>
              </w:rPr>
              <w:t xml:space="preserve">Процентов </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45</w:t>
            </w:r>
          </w:p>
        </w:tc>
        <w:tc>
          <w:tcPr>
            <w:tcW w:w="851" w:type="dxa"/>
          </w:tcPr>
          <w:p w:rsidR="00E73ABD" w:rsidRPr="00DB089A" w:rsidRDefault="00E73ABD" w:rsidP="00536FF7">
            <w:pPr>
              <w:widowControl w:val="0"/>
              <w:autoSpaceDE w:val="0"/>
              <w:snapToGrid w:val="0"/>
              <w:jc w:val="center"/>
              <w:rPr>
                <w:lang w:eastAsia="ar-SA"/>
              </w:rPr>
            </w:pPr>
            <w:r w:rsidRPr="00DB089A">
              <w:rPr>
                <w:lang w:eastAsia="ar-SA"/>
              </w:rPr>
              <w:t>50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55</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60</w:t>
            </w:r>
          </w:p>
        </w:tc>
        <w:tc>
          <w:tcPr>
            <w:tcW w:w="1134" w:type="dxa"/>
          </w:tcPr>
          <w:p w:rsidR="00E73ABD" w:rsidRPr="00DB089A" w:rsidRDefault="00E73ABD" w:rsidP="00536FF7">
            <w:pPr>
              <w:widowControl w:val="0"/>
              <w:autoSpaceDE w:val="0"/>
              <w:snapToGrid w:val="0"/>
              <w:jc w:val="center"/>
              <w:rPr>
                <w:lang w:eastAsia="ar-SA"/>
              </w:rPr>
            </w:pPr>
            <w:r w:rsidRPr="00DB089A">
              <w:rPr>
                <w:lang w:eastAsia="ar-SA"/>
              </w:rPr>
              <w:t>65</w:t>
            </w:r>
          </w:p>
        </w:tc>
        <w:tc>
          <w:tcPr>
            <w:tcW w:w="992" w:type="dxa"/>
          </w:tcPr>
          <w:p w:rsidR="00E73ABD" w:rsidRPr="00DB089A" w:rsidRDefault="00E73ABD" w:rsidP="00536FF7">
            <w:pPr>
              <w:widowControl w:val="0"/>
              <w:autoSpaceDE w:val="0"/>
              <w:snapToGrid w:val="0"/>
              <w:jc w:val="center"/>
              <w:rPr>
                <w:lang w:eastAsia="ar-SA"/>
              </w:rPr>
            </w:pPr>
            <w:r w:rsidRPr="00DB089A">
              <w:rPr>
                <w:lang w:eastAsia="ar-SA"/>
              </w:rPr>
              <w:t>70</w:t>
            </w:r>
          </w:p>
        </w:tc>
        <w:tc>
          <w:tcPr>
            <w:tcW w:w="851" w:type="dxa"/>
            <w:tcBorders>
              <w:right w:val="nil"/>
            </w:tcBorders>
          </w:tcPr>
          <w:p w:rsidR="00E73ABD" w:rsidRPr="00DB089A" w:rsidRDefault="00E73ABD" w:rsidP="00536FF7">
            <w:pPr>
              <w:widowControl w:val="0"/>
              <w:autoSpaceDE w:val="0"/>
              <w:snapToGrid w:val="0"/>
              <w:jc w:val="center"/>
              <w:rPr>
                <w:lang w:eastAsia="ar-SA"/>
              </w:rPr>
            </w:pPr>
            <w:r w:rsidRPr="00DB089A">
              <w:rPr>
                <w:lang w:eastAsia="ar-SA"/>
              </w:rPr>
              <w:t>75</w:t>
            </w: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c>
          <w:tcPr>
            <w:tcW w:w="851" w:type="dxa"/>
            <w:tcBorders>
              <w:top w:val="nil"/>
              <w:left w:val="nil"/>
              <w:bottom w:val="nil"/>
              <w:right w:val="nil"/>
            </w:tcBorders>
          </w:tcPr>
          <w:p w:rsidR="00E73ABD" w:rsidRPr="00DB089A" w:rsidRDefault="00E73ABD" w:rsidP="00536FF7">
            <w:pPr>
              <w:widowControl w:val="0"/>
              <w:autoSpaceDE w:val="0"/>
              <w:snapToGrid w:val="0"/>
              <w:jc w:val="center"/>
              <w:rPr>
                <w:lang w:eastAsia="ar-SA"/>
              </w:rPr>
            </w:pPr>
          </w:p>
        </w:tc>
      </w:tr>
    </w:tbl>
    <w:p w:rsidR="00E73ABD" w:rsidRPr="00DB089A" w:rsidRDefault="00E73ABD" w:rsidP="00BC43C6">
      <w:pPr>
        <w:suppressAutoHyphens w:val="0"/>
        <w:spacing w:before="100" w:beforeAutospacing="1"/>
        <w:jc w:val="center"/>
        <w:rPr>
          <w:color w:val="000000"/>
          <w:lang w:eastAsia="ru-RU"/>
        </w:rPr>
      </w:pPr>
      <w:r w:rsidRPr="00DB089A">
        <w:rPr>
          <w:color w:val="000000"/>
          <w:shd w:val="clear" w:color="auto" w:fill="FFFFFF"/>
          <w:lang w:eastAsia="ru-RU"/>
        </w:rPr>
        <w:t xml:space="preserve">Перечень мероприятий муниципальной программы города Кирсанова Тамбовской области «Развитие культуры и туризма» </w:t>
      </w:r>
    </w:p>
    <w:p w:rsidR="00E73ABD" w:rsidRPr="00DB089A" w:rsidRDefault="00E73ABD" w:rsidP="008D0A8C">
      <w:pPr>
        <w:suppressAutoHyphens w:val="0"/>
        <w:spacing w:before="100" w:beforeAutospacing="1"/>
        <w:jc w:val="center"/>
        <w:rPr>
          <w:color w:val="000000"/>
          <w:lang w:eastAsia="ru-RU"/>
        </w:rPr>
      </w:pPr>
      <w:r w:rsidRPr="00DB089A">
        <w:rPr>
          <w:color w:val="000000"/>
          <w:shd w:val="clear" w:color="auto" w:fill="FFFFFF"/>
          <w:lang w:val="en-US" w:eastAsia="ru-RU"/>
        </w:rPr>
        <w:t>I</w:t>
      </w:r>
      <w:r w:rsidRPr="00DB089A">
        <w:rPr>
          <w:color w:val="000000"/>
          <w:shd w:val="clear" w:color="auto" w:fill="FFFFFF"/>
          <w:lang w:eastAsia="ru-RU"/>
        </w:rPr>
        <w:t xml:space="preserve">  этап реализации на 2014-2022 годы  </w:t>
      </w:r>
    </w:p>
    <w:tbl>
      <w:tblPr>
        <w:tblW w:w="15574" w:type="dxa"/>
        <w:tblCellSpacing w:w="0" w:type="dxa"/>
        <w:tblLayout w:type="fixed"/>
        <w:tblCellMar>
          <w:top w:w="105" w:type="dxa"/>
          <w:left w:w="105" w:type="dxa"/>
          <w:bottom w:w="105" w:type="dxa"/>
          <w:right w:w="105" w:type="dxa"/>
        </w:tblCellMar>
        <w:tblLook w:val="00A0"/>
      </w:tblPr>
      <w:tblGrid>
        <w:gridCol w:w="723"/>
        <w:gridCol w:w="2319"/>
        <w:gridCol w:w="1884"/>
        <w:gridCol w:w="6"/>
        <w:gridCol w:w="1813"/>
        <w:gridCol w:w="1199"/>
        <w:gridCol w:w="839"/>
        <w:gridCol w:w="694"/>
        <w:gridCol w:w="1143"/>
        <w:gridCol w:w="1488"/>
        <w:gridCol w:w="932"/>
        <w:gridCol w:w="1023"/>
        <w:gridCol w:w="1511"/>
      </w:tblGrid>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 п/п</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 xml:space="preserve">Наименование </w:t>
            </w:r>
            <w:r w:rsidRPr="00DB089A">
              <w:rPr>
                <w:color w:val="000000"/>
                <w:lang w:eastAsia="ru-RU"/>
              </w:rPr>
              <w:br/>
              <w:t xml:space="preserve">основного </w:t>
            </w:r>
            <w:r w:rsidRPr="00DB089A">
              <w:rPr>
                <w:color w:val="000000"/>
                <w:lang w:eastAsia="ru-RU"/>
              </w:rPr>
              <w:br/>
              <w:t>мероприятия</w:t>
            </w:r>
          </w:p>
        </w:tc>
        <w:tc>
          <w:tcPr>
            <w:tcW w:w="1890"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Ответственный</w:t>
            </w:r>
            <w:r w:rsidRPr="00DB089A">
              <w:rPr>
                <w:color w:val="000000"/>
                <w:lang w:eastAsia="ru-RU"/>
              </w:rPr>
              <w:br/>
              <w:t xml:space="preserve">исполнитель, </w:t>
            </w:r>
            <w:r w:rsidRPr="00DB089A">
              <w:rPr>
                <w:color w:val="000000"/>
                <w:lang w:eastAsia="ru-RU"/>
              </w:rPr>
              <w:br/>
              <w:t>соисполнители</w:t>
            </w:r>
          </w:p>
        </w:tc>
        <w:tc>
          <w:tcPr>
            <w:tcW w:w="4545" w:type="dxa"/>
            <w:gridSpan w:val="4"/>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Ожидаемые непосредственные результаты</w:t>
            </w:r>
          </w:p>
        </w:tc>
        <w:tc>
          <w:tcPr>
            <w:tcW w:w="6097"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Объемы финансирования, тыс. рублей, в т.ч.</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90"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 xml:space="preserve">единица </w:t>
            </w:r>
            <w:r w:rsidRPr="00DB089A">
              <w:rPr>
                <w:color w:val="000000"/>
                <w:lang w:eastAsia="ru-RU"/>
              </w:rPr>
              <w:br/>
              <w:t>измерения</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значение (по годам реализации мероприятия)</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по годам, всего</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бюджет области</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бюджет города</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внебюджетные средства</w:t>
            </w:r>
          </w:p>
        </w:tc>
      </w:tr>
      <w:tr w:rsidR="00E73ABD" w:rsidRPr="00DB089A" w:rsidTr="00836B6F">
        <w:trPr>
          <w:tblCellSpacing w:w="0" w:type="dxa"/>
        </w:trPr>
        <w:tc>
          <w:tcPr>
            <w:tcW w:w="7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231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890"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81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9</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11</w:t>
            </w:r>
          </w:p>
        </w:tc>
      </w:tr>
      <w:tr w:rsidR="00E73ABD" w:rsidRPr="00DB089A"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2429C">
            <w:pPr>
              <w:suppressAutoHyphens w:val="0"/>
              <w:spacing w:before="100" w:beforeAutospacing="1"/>
              <w:jc w:val="center"/>
              <w:rPr>
                <w:b/>
                <w:bCs/>
                <w:color w:val="000000"/>
                <w:lang w:eastAsia="ru-RU"/>
              </w:rPr>
            </w:pPr>
            <w:r w:rsidRPr="00DB089A">
              <w:rPr>
                <w:b/>
                <w:bCs/>
                <w:color w:val="000000"/>
                <w:shd w:val="clear" w:color="auto" w:fill="FFFFFF"/>
                <w:lang w:eastAsia="ru-RU"/>
              </w:rPr>
              <w:t>Подпрограмма 1 «Культура»</w:t>
            </w:r>
            <w:r w:rsidRPr="00DB089A">
              <w:rPr>
                <w:b/>
                <w:bCs/>
                <w:color w:val="000000"/>
                <w:shd w:val="clear" w:color="auto" w:fill="FFFFFF"/>
                <w:lang w:val="en-US" w:eastAsia="ru-RU"/>
              </w:rPr>
              <w:t>I</w:t>
            </w:r>
            <w:r w:rsidRPr="00DB089A">
              <w:rPr>
                <w:b/>
                <w:bCs/>
                <w:color w:val="000000"/>
                <w:shd w:val="clear" w:color="auto" w:fill="FFFFFF"/>
                <w:lang w:eastAsia="ru-RU"/>
              </w:rPr>
              <w:t xml:space="preserve">  этап реализации   на 2014-2022 годы</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«Создание благоприятных условий для устойчивого развития сферы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6800,5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6516,0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19</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13695,105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8740,4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36B6F">
            <w:pPr>
              <w:suppressAutoHyphens w:val="0"/>
              <w:spacing w:before="100" w:beforeAutospacing="1" w:after="119"/>
              <w:ind w:right="158"/>
              <w:jc w:val="center"/>
              <w:rPr>
                <w:color w:val="000000"/>
                <w:lang w:eastAsia="ru-RU"/>
              </w:rPr>
            </w:pPr>
            <w:r w:rsidRPr="00DB089A">
              <w:rPr>
                <w:color w:val="000000"/>
                <w:lang w:eastAsia="ru-RU"/>
              </w:rPr>
              <w:t>4954,705</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1461,3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7677,0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8347,9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16467,2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14030,7</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10450,0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Оказание муниципальных услуг и обеспечение деятельности муниципальных учреждений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6800,5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6516,0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6637,4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6637,4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1461,3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7677,0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8347,9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16467,2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14030,7</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16</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10450,0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1.1.2</w:t>
            </w:r>
          </w:p>
        </w:tc>
        <w:tc>
          <w:tcPr>
            <w:tcW w:w="2319" w:type="dxa"/>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Создание условий для показа национальных фильмов</w:t>
            </w:r>
          </w:p>
        </w:tc>
        <w:tc>
          <w:tcPr>
            <w:tcW w:w="1884" w:type="dxa"/>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5602,205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647,5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4954,705</w:t>
            </w:r>
          </w:p>
        </w:tc>
      </w:tr>
      <w:tr w:rsidR="00E73ABD" w:rsidRPr="00DB089A" w:rsidTr="00836B6F">
        <w:trPr>
          <w:tblCellSpacing w:w="0" w:type="dxa"/>
        </w:trPr>
        <w:tc>
          <w:tcPr>
            <w:tcW w:w="723"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left w:val="single" w:sz="6" w:space="0" w:color="000000"/>
              <w:bottom w:val="single" w:sz="6" w:space="0" w:color="000000"/>
              <w:right w:val="nil"/>
            </w:tcBorders>
            <w:vAlign w:val="center"/>
          </w:tcPr>
          <w:p w:rsidR="00E73ABD" w:rsidRPr="00DB089A" w:rsidRDefault="00E73ABD" w:rsidP="0068430B">
            <w:pPr>
              <w:suppressAutoHyphens w:val="0"/>
              <w:rPr>
                <w:color w:val="000000"/>
                <w:lang w:eastAsia="ru-RU"/>
              </w:rPr>
            </w:pPr>
          </w:p>
        </w:tc>
        <w:tc>
          <w:tcPr>
            <w:tcW w:w="2319" w:type="dxa"/>
            <w:vMerge/>
            <w:tcBorders>
              <w:left w:val="single" w:sz="6" w:space="0" w:color="000000"/>
              <w:bottom w:val="single" w:sz="6" w:space="0" w:color="000000"/>
              <w:right w:val="nil"/>
            </w:tcBorders>
            <w:vAlign w:val="center"/>
          </w:tcPr>
          <w:p w:rsidR="00E73ABD" w:rsidRPr="00DB089A" w:rsidRDefault="00E73ABD" w:rsidP="0068430B">
            <w:pPr>
              <w:suppressAutoHyphens w:val="0"/>
              <w:rPr>
                <w:color w:val="000000"/>
                <w:lang w:eastAsia="ru-RU"/>
              </w:rPr>
            </w:pPr>
          </w:p>
        </w:tc>
        <w:tc>
          <w:tcPr>
            <w:tcW w:w="1884" w:type="dxa"/>
            <w:vMerge/>
            <w:tcBorders>
              <w:left w:val="single" w:sz="6" w:space="0" w:color="000000"/>
              <w:bottom w:val="single" w:sz="6" w:space="0" w:color="000000"/>
              <w:right w:val="nil"/>
            </w:tcBorders>
            <w:vAlign w:val="center"/>
          </w:tcPr>
          <w:p w:rsidR="00E73ABD" w:rsidRPr="00DB089A" w:rsidRDefault="00E73ABD" w:rsidP="0068430B">
            <w:pPr>
              <w:suppressAutoHyphens w:val="0"/>
              <w:rPr>
                <w:color w:val="000000"/>
                <w:lang w:eastAsia="ru-RU"/>
              </w:rPr>
            </w:pPr>
          </w:p>
        </w:tc>
        <w:tc>
          <w:tcPr>
            <w:tcW w:w="1819" w:type="dxa"/>
            <w:gridSpan w:val="2"/>
            <w:vMerge/>
            <w:tcBorders>
              <w:left w:val="single" w:sz="6" w:space="0" w:color="000000"/>
              <w:bottom w:val="single" w:sz="6" w:space="0" w:color="000000"/>
              <w:right w:val="nil"/>
            </w:tcBorders>
            <w:vAlign w:val="center"/>
          </w:tcPr>
          <w:p w:rsidR="00E73ABD" w:rsidRPr="00DB089A" w:rsidRDefault="00E73ABD" w:rsidP="0068430B">
            <w:pPr>
              <w:suppressAutoHyphens w:val="0"/>
              <w:rPr>
                <w:color w:val="000000"/>
                <w:lang w:eastAsia="ru-RU"/>
              </w:rPr>
            </w:pPr>
          </w:p>
        </w:tc>
        <w:tc>
          <w:tcPr>
            <w:tcW w:w="1199" w:type="dxa"/>
            <w:vMerge/>
            <w:tcBorders>
              <w:left w:val="single" w:sz="6" w:space="0" w:color="000000"/>
              <w:bottom w:val="single" w:sz="6" w:space="0" w:color="000000"/>
              <w:right w:val="nil"/>
            </w:tcBorders>
            <w:vAlign w:val="center"/>
          </w:tcPr>
          <w:p w:rsidR="00E73ABD" w:rsidRPr="00DB089A" w:rsidRDefault="00E73ABD" w:rsidP="0068430B">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8430B">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8430B">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8430B">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8430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8430B">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8430B">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8430B">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1.1.3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Приобретение сценических костюмов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24,5</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1.1.4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Приобретение звуко-светотехнического оборудования для МБУК Центр досуга «Золотой витязь»</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1431,0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1431,0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«Организация и проведение мероприятий»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1876,2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1799,2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 xml:space="preserve">77,0 </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2947,3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2870,3</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77,0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8</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555,8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486,8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69,0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9800,0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5990,0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Приобретение, монтаж и установ-ка аттракционов, детского игрового оборудования, ограждения для аттракционов, парковых фигурок, кабины оператора для городского парка, расположенного по ул. 50 лет Победы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1060,0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60,0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1966,72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60,0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546,8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486,8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60,0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Благоустройство территории городского парка, расположенного по ул. 50 лет Победы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4DDB">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699,2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699,2</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194,1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194,1</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Ремонт музыкальных инструментов МБОУ ДО «Кирсановская детская школа искусств»»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Межрегиональный конкурс «Любимые звуки музыки»</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1.2.5</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Межрегиональный конкурс ансамблей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1.2.6</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Проведение городских и межмуниципальных Фестивалей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1.2.7</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Поддержка обменных акций в рамках соглашений о культурном сотрудничестве г.Кирсанова с другими регионами области</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 МБОУ ДО «Кирсановская ДШИ»</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1.2.8</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Сохранение, использование и популяризация объектов культурного наследия: - работы и оснащение музейного пространства в здании-памятнике (МБУК «Кирсановский краеведческий музей»)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224,0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224,0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rPr>
                <w:color w:val="000000"/>
                <w:lang w:eastAsia="ru-RU"/>
              </w:rPr>
            </w:pP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1.2.9.</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Сохранение, использование и популяризация объектов культурного наследия: -реконструкция здания МБУК «Кирсановский краеведческий музей»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9800,0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1.2.10</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Приобретение, монтаж и установка уличной сцены на городской площади</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485,48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485,48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1.2.11</w:t>
            </w:r>
          </w:p>
        </w:tc>
        <w:tc>
          <w:tcPr>
            <w:tcW w:w="2319" w:type="dxa"/>
            <w:vMerge w:val="restart"/>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lang w:eastAsia="ru-RU"/>
              </w:rPr>
              <w:t>Сохранение, использование и популяризация объектов культурного наследия: -организация доступности к объектам культурного наследия маломобильных групп населения в здании-памятнике (МБУК «Кирсановский краеведческий музей»)</w:t>
            </w:r>
          </w:p>
        </w:tc>
        <w:tc>
          <w:tcPr>
            <w:tcW w:w="1884" w:type="dxa"/>
            <w:vMerge w:val="restart"/>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МБУК «Кирсановский краеведческий музей»</w:t>
            </w:r>
          </w:p>
        </w:tc>
        <w:tc>
          <w:tcPr>
            <w:tcW w:w="1819" w:type="dxa"/>
            <w:gridSpan w:val="2"/>
            <w:vMerge w:val="restart"/>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Количество Мероприятий</w:t>
            </w:r>
          </w:p>
        </w:tc>
        <w:tc>
          <w:tcPr>
            <w:tcW w:w="1199" w:type="dxa"/>
            <w:vMerge w:val="restart"/>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nil"/>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rHeight w:val="374"/>
          <w:tblCellSpacing w:w="0" w:type="dxa"/>
        </w:trPr>
        <w:tc>
          <w:tcPr>
            <w:tcW w:w="723" w:type="dxa"/>
            <w:vMerge w:val="restart"/>
            <w:tcBorders>
              <w:top w:val="nil"/>
              <w:left w:val="single" w:sz="6" w:space="0" w:color="000000"/>
              <w:right w:val="nil"/>
            </w:tcBorders>
            <w:vAlign w:val="center"/>
          </w:tcPr>
          <w:p w:rsidR="00E73ABD" w:rsidRPr="00DB089A" w:rsidRDefault="00E73ABD" w:rsidP="0047618D">
            <w:pPr>
              <w:suppressAutoHyphens w:val="0"/>
              <w:rPr>
                <w:color w:val="000000"/>
                <w:lang w:eastAsia="ru-RU"/>
              </w:rPr>
            </w:pPr>
            <w:r w:rsidRPr="00DB089A">
              <w:rPr>
                <w:color w:val="000000"/>
                <w:lang w:eastAsia="ru-RU"/>
              </w:rPr>
              <w:t>1.3</w:t>
            </w:r>
          </w:p>
        </w:tc>
        <w:tc>
          <w:tcPr>
            <w:tcW w:w="2319" w:type="dxa"/>
            <w:vMerge w:val="restart"/>
            <w:tcBorders>
              <w:top w:val="nil"/>
              <w:left w:val="single" w:sz="6" w:space="0" w:color="000000"/>
              <w:right w:val="nil"/>
            </w:tcBorders>
            <w:vAlign w:val="center"/>
          </w:tcPr>
          <w:p w:rsidR="00E73ABD" w:rsidRPr="00DB089A" w:rsidRDefault="00E73ABD" w:rsidP="0047618D">
            <w:pPr>
              <w:suppressAutoHyphens w:val="0"/>
              <w:rPr>
                <w:color w:val="000000"/>
                <w:lang w:eastAsia="ru-RU"/>
              </w:rPr>
            </w:pPr>
            <w:r w:rsidRPr="00DB089A">
              <w:rPr>
                <w:color w:val="000000"/>
                <w:lang w:eastAsia="ru-RU"/>
              </w:rPr>
              <w:t>Создание модельной муниципальной библиотеки</w:t>
            </w:r>
          </w:p>
        </w:tc>
        <w:tc>
          <w:tcPr>
            <w:tcW w:w="1884" w:type="dxa"/>
            <w:vMerge w:val="restart"/>
            <w:tcBorders>
              <w:top w:val="nil"/>
              <w:left w:val="single" w:sz="6" w:space="0" w:color="000000"/>
              <w:right w:val="nil"/>
            </w:tcBorders>
            <w:vAlign w:val="center"/>
          </w:tcPr>
          <w:p w:rsidR="00E73ABD" w:rsidRPr="00DB089A" w:rsidRDefault="00E73ABD" w:rsidP="0047618D">
            <w:pPr>
              <w:suppressAutoHyphens w:val="0"/>
              <w:rPr>
                <w:color w:val="000000"/>
                <w:lang w:eastAsia="ru-RU"/>
              </w:rPr>
            </w:pPr>
            <w:r w:rsidRPr="00DB089A">
              <w:rPr>
                <w:color w:val="000000"/>
                <w:lang w:eastAsia="ru-RU"/>
              </w:rPr>
              <w:t>МБУК «Кирсановская городская библиотека»</w:t>
            </w:r>
          </w:p>
        </w:tc>
        <w:tc>
          <w:tcPr>
            <w:tcW w:w="1819" w:type="dxa"/>
            <w:gridSpan w:val="2"/>
            <w:vMerge w:val="restart"/>
            <w:tcBorders>
              <w:top w:val="nil"/>
              <w:left w:val="single" w:sz="6" w:space="0" w:color="000000"/>
              <w:right w:val="nil"/>
            </w:tcBorders>
            <w:vAlign w:val="center"/>
          </w:tcPr>
          <w:p w:rsidR="00E73ABD" w:rsidRPr="00DB089A" w:rsidRDefault="00E73ABD" w:rsidP="0047618D">
            <w:pPr>
              <w:suppressAutoHyphens w:val="0"/>
              <w:rPr>
                <w:color w:val="000000"/>
                <w:lang w:eastAsia="ru-RU"/>
              </w:rPr>
            </w:pPr>
            <w:r w:rsidRPr="00DB089A">
              <w:rPr>
                <w:color w:val="000000"/>
                <w:lang w:eastAsia="ru-RU"/>
              </w:rPr>
              <w:t xml:space="preserve">Количеством мероприятий </w:t>
            </w:r>
          </w:p>
        </w:tc>
        <w:tc>
          <w:tcPr>
            <w:tcW w:w="1199" w:type="dxa"/>
            <w:vMerge w:val="restart"/>
            <w:tcBorders>
              <w:top w:val="nil"/>
              <w:left w:val="single" w:sz="6" w:space="0" w:color="000000"/>
              <w:right w:val="nil"/>
            </w:tcBorders>
            <w:vAlign w:val="center"/>
          </w:tcPr>
          <w:p w:rsidR="00E73ABD" w:rsidRPr="00DB089A" w:rsidRDefault="00E73ABD" w:rsidP="0047618D">
            <w:pPr>
              <w:suppressAutoHyphens w:val="0"/>
              <w:rPr>
                <w:color w:val="000000"/>
                <w:lang w:eastAsia="ru-RU"/>
              </w:rPr>
            </w:pPr>
            <w:r w:rsidRPr="00DB089A">
              <w:rPr>
                <w:color w:val="000000"/>
                <w:lang w:eastAsia="ru-RU"/>
              </w:rPr>
              <w:t>единица</w:t>
            </w:r>
          </w:p>
        </w:tc>
        <w:tc>
          <w:tcPr>
            <w:tcW w:w="839"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1891,0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1891,0</w:t>
            </w:r>
          </w:p>
        </w:tc>
        <w:tc>
          <w:tcPr>
            <w:tcW w:w="151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rHeight w:val="346"/>
          <w:tblCellSpacing w:w="0" w:type="dxa"/>
        </w:trPr>
        <w:tc>
          <w:tcPr>
            <w:tcW w:w="723"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rHeight w:val="245"/>
          <w:tblCellSpacing w:w="0" w:type="dxa"/>
        </w:trPr>
        <w:tc>
          <w:tcPr>
            <w:tcW w:w="723"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944"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b/>
                <w:bCs/>
                <w:color w:val="000000"/>
                <w:lang w:eastAsia="ru-RU"/>
              </w:rPr>
            </w:pPr>
            <w:r w:rsidRPr="00DB089A">
              <w:rPr>
                <w:b/>
                <w:bCs/>
                <w:color w:val="000000"/>
                <w:lang w:eastAsia="ru-RU"/>
              </w:rPr>
              <w:t>278</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b/>
                <w:bCs/>
                <w:lang w:eastAsia="ru-RU"/>
              </w:rPr>
            </w:pPr>
            <w:r w:rsidRPr="00DB089A">
              <w:rPr>
                <w:b/>
                <w:bCs/>
                <w:lang w:eastAsia="ru-RU"/>
              </w:rPr>
              <w:t>138676,3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b/>
                <w:bCs/>
                <w:lang w:eastAsia="ru-RU"/>
              </w:rPr>
            </w:pPr>
            <w:r w:rsidRPr="00DB089A">
              <w:rPr>
                <w:b/>
                <w:bCs/>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b/>
                <w:bCs/>
                <w:lang w:eastAsia="ru-RU"/>
              </w:rPr>
            </w:pPr>
            <w:r w:rsidRPr="00DB089A">
              <w:rPr>
                <w:b/>
                <w:bCs/>
                <w:lang w:eastAsia="ru-RU"/>
              </w:rPr>
              <w:t>11284,0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b/>
                <w:bCs/>
                <w:lang w:eastAsia="ru-RU"/>
              </w:rPr>
            </w:pPr>
            <w:r w:rsidRPr="00DB089A">
              <w:rPr>
                <w:b/>
                <w:bCs/>
                <w:lang w:eastAsia="ru-RU"/>
              </w:rPr>
              <w:t>122214,6</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b/>
                <w:bCs/>
                <w:lang w:eastAsia="ru-RU"/>
              </w:rPr>
            </w:pPr>
            <w:r w:rsidRPr="00DB089A">
              <w:rPr>
                <w:b/>
                <w:bCs/>
                <w:lang w:eastAsia="ru-RU"/>
              </w:rPr>
              <w:t>5177,7</w:t>
            </w:r>
          </w:p>
        </w:tc>
      </w:tr>
      <w:tr w:rsidR="00E73ABD" w:rsidRPr="00DB089A"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jc w:val="center"/>
              <w:rPr>
                <w:color w:val="000000"/>
                <w:lang w:eastAsia="ru-RU"/>
              </w:rPr>
            </w:pPr>
          </w:p>
          <w:p w:rsidR="00E73ABD" w:rsidRPr="00DB089A" w:rsidRDefault="00E73ABD" w:rsidP="0047618D">
            <w:pPr>
              <w:suppressAutoHyphens w:val="0"/>
              <w:spacing w:before="100" w:beforeAutospacing="1" w:after="119"/>
              <w:jc w:val="center"/>
              <w:rPr>
                <w:color w:val="000000"/>
                <w:lang w:eastAsia="ru-RU"/>
              </w:rPr>
            </w:pPr>
            <w:r w:rsidRPr="00DB089A">
              <w:rPr>
                <w:b/>
                <w:bCs/>
                <w:color w:val="000000"/>
                <w:shd w:val="clear" w:color="auto" w:fill="FFFFFF"/>
                <w:lang w:eastAsia="ru-RU"/>
              </w:rPr>
              <w:t xml:space="preserve">Подпрограмма 2 «Наследие» </w:t>
            </w:r>
            <w:r w:rsidRPr="00DB089A">
              <w:rPr>
                <w:b/>
                <w:bCs/>
                <w:color w:val="000000"/>
                <w:shd w:val="clear" w:color="auto" w:fill="FFFFFF"/>
                <w:lang w:val="en-US" w:eastAsia="ru-RU"/>
              </w:rPr>
              <w:t>I</w:t>
            </w:r>
            <w:r w:rsidRPr="00DB089A">
              <w:rPr>
                <w:b/>
                <w:bCs/>
                <w:color w:val="000000"/>
                <w:shd w:val="clear" w:color="auto" w:fill="FFFFFF"/>
                <w:lang w:eastAsia="ru-RU"/>
              </w:rPr>
              <w:t xml:space="preserve">  этап реализации  2014-2022 годы</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«Развитие библиотечного дела»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234,3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214,3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15,0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5,2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15,0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75,6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70,6</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4,</w:t>
            </w:r>
            <w:r w:rsidRPr="00DB089A">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126,0</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275,7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64,5</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171,9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49,2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4,</w:t>
            </w:r>
            <w:r w:rsidRPr="00DB089A">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4,9</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5,4</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1</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126,0</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3B6E3A">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3B6E3A">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3B6E3A">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3B6E3A">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3B6E3A">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3B6E3A">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3B6E3A">
            <w:pPr>
              <w:suppressAutoHyphens w:val="0"/>
              <w:spacing w:before="100" w:beforeAutospacing="1" w:after="119"/>
              <w:jc w:val="center"/>
              <w:rPr>
                <w:color w:val="000000"/>
                <w:lang w:val="en-US" w:eastAsia="ru-RU"/>
              </w:rPr>
            </w:pPr>
            <w:r w:rsidRPr="00DB089A">
              <w:rPr>
                <w:color w:val="000000"/>
                <w:lang w:val="en-US" w:eastAsia="ru-RU"/>
              </w:rPr>
              <w:t>1</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3B6E3A">
            <w:pPr>
              <w:suppressAutoHyphens w:val="0"/>
              <w:spacing w:before="100" w:beforeAutospacing="1" w:after="119"/>
              <w:jc w:val="center"/>
              <w:rPr>
                <w:color w:val="000000"/>
                <w:lang w:eastAsia="ru-RU"/>
              </w:rPr>
            </w:pPr>
            <w:r w:rsidRPr="00DB089A">
              <w:rPr>
                <w:color w:val="000000"/>
                <w:lang w:eastAsia="ru-RU"/>
              </w:rPr>
              <w:t>275,7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3B6E3A">
            <w:pPr>
              <w:suppressAutoHyphens w:val="0"/>
              <w:spacing w:before="100" w:beforeAutospacing="1" w:after="119"/>
              <w:jc w:val="center"/>
              <w:rPr>
                <w:color w:val="000000"/>
                <w:lang w:eastAsia="ru-RU"/>
              </w:rPr>
            </w:pPr>
            <w:r w:rsidRPr="00DB089A">
              <w:rPr>
                <w:color w:val="000000"/>
                <w:lang w:eastAsia="ru-RU"/>
              </w:rPr>
              <w:t>64,5</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3B6E3A">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3B6E3A">
            <w:pPr>
              <w:suppressAutoHyphens w:val="0"/>
              <w:spacing w:before="100" w:beforeAutospacing="1" w:after="119"/>
              <w:jc w:val="center"/>
              <w:rPr>
                <w:color w:val="000000"/>
                <w:lang w:eastAsia="ru-RU"/>
              </w:rPr>
            </w:pPr>
            <w:r w:rsidRPr="00DB089A">
              <w:rPr>
                <w:color w:val="000000"/>
                <w:lang w:eastAsia="ru-RU"/>
              </w:rPr>
              <w:t>171,9</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3B6E3A">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2.1.2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lang w:eastAsia="ru-RU"/>
              </w:rPr>
              <w:t>Реализация проекта «Создание общероссийской системы доступа к национальной электронной библиотеке»</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2.1.3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lang w:eastAsia="ru-RU"/>
              </w:rPr>
              <w:t>Единовременные стимулирующие выплаты лучшим работникам муниципальных учреждений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 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65,1</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65,1</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65,2</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65,1</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0,1</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«Развитие архивного дела»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38,3</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43,8</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41,7</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2.2.1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lang w:eastAsia="ru-RU"/>
              </w:rPr>
              <w:t>Хранение, комплектование, учет и использование архивных документов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38,3</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43,8</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41,7</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41,0</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39,3</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lang w:eastAsia="ru-RU"/>
              </w:rPr>
              <w:t>Основное мероприятие «Сохранение и популяризация народного творчества, любительского искусства»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 xml:space="preserve">Отдел по культуре </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2.3.1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lang w:eastAsia="ru-RU"/>
              </w:rPr>
              <w:t>Издания видео и аудио альбомов ведущих творческих коллективов и исполнителей города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 xml:space="preserve">Отдел по культуре </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2.4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Обеспечение развития и укрепление материально-технической базы муниципальных домов культуры</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2068,3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2068,3</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944" w:type="dxa"/>
            <w:gridSpan w:val="6"/>
            <w:tcBorders>
              <w:top w:val="single" w:sz="6" w:space="0" w:color="000000"/>
              <w:left w:val="single" w:sz="6" w:space="0" w:color="000000"/>
              <w:bottom w:val="single" w:sz="6" w:space="0" w:color="000000"/>
              <w:right w:val="single" w:sz="4" w:space="0" w:color="auto"/>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4" w:space="0" w:color="auto"/>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b/>
                <w:bCs/>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b/>
                <w:bCs/>
                <w:color w:val="FF0000"/>
                <w:lang w:eastAsia="ru-RU"/>
              </w:rPr>
            </w:pPr>
            <w:r w:rsidRPr="00DB089A">
              <w:rPr>
                <w:b/>
                <w:bCs/>
                <w:color w:val="FF0000"/>
                <w:lang w:eastAsia="ru-RU"/>
              </w:rPr>
              <w:t>40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1C10F2">
            <w:pPr>
              <w:suppressAutoHyphens w:val="0"/>
              <w:spacing w:before="100" w:beforeAutospacing="1" w:after="119"/>
              <w:jc w:val="center"/>
              <w:rPr>
                <w:b/>
                <w:bCs/>
                <w:lang w:eastAsia="ru-RU"/>
              </w:rPr>
            </w:pPr>
            <w:r w:rsidRPr="00DB089A">
              <w:rPr>
                <w:b/>
                <w:bCs/>
                <w:lang w:eastAsia="ru-RU"/>
              </w:rPr>
              <w:t>13133,4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b/>
                <w:bCs/>
                <w:lang w:eastAsia="ru-RU"/>
              </w:rPr>
            </w:pPr>
            <w:r w:rsidRPr="00DB089A">
              <w:rPr>
                <w:b/>
                <w:bCs/>
                <w:lang w:eastAsia="ru-RU"/>
              </w:rPr>
              <w:t>10058,0</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b/>
                <w:bCs/>
                <w:lang w:eastAsia="ru-RU"/>
              </w:rPr>
            </w:pPr>
            <w:r w:rsidRPr="00DB089A">
              <w:rPr>
                <w:b/>
                <w:bCs/>
                <w:lang w:eastAsia="ru-RU"/>
              </w:rPr>
              <w:t>2844,6</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b/>
                <w:bCs/>
                <w:lang w:eastAsia="ru-RU"/>
              </w:rPr>
            </w:pPr>
            <w:r w:rsidRPr="00DB089A">
              <w:rPr>
                <w:b/>
                <w:bCs/>
                <w:lang w:eastAsia="ru-RU"/>
              </w:rPr>
              <w:t>162,8</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b/>
                <w:bCs/>
                <w:lang w:eastAsia="ru-RU"/>
              </w:rPr>
            </w:pPr>
            <w:r w:rsidRPr="00DB089A">
              <w:rPr>
                <w:b/>
                <w:bCs/>
                <w:lang w:eastAsia="ru-RU"/>
              </w:rPr>
              <w:t>68,0</w:t>
            </w:r>
          </w:p>
        </w:tc>
      </w:tr>
      <w:tr w:rsidR="00E73ABD" w:rsidRPr="00DB089A"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b/>
                <w:bCs/>
                <w:color w:val="000000"/>
                <w:lang w:eastAsia="ru-RU"/>
              </w:rPr>
            </w:pPr>
          </w:p>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Подпрограмма 3«Организация и проведение городских общественно значимых массовых мероприятий»</w:t>
            </w:r>
            <w:r w:rsidRPr="00DB089A">
              <w:rPr>
                <w:b/>
                <w:bCs/>
                <w:color w:val="000000"/>
                <w:lang w:val="en-US" w:eastAsia="ru-RU"/>
              </w:rPr>
              <w:t>I</w:t>
            </w:r>
            <w:r w:rsidRPr="00DB089A">
              <w:rPr>
                <w:b/>
                <w:bCs/>
                <w:color w:val="000000"/>
                <w:lang w:eastAsia="ru-RU"/>
              </w:rPr>
              <w:t xml:space="preserve">  этап реализации на 2014-2022 годы</w:t>
            </w:r>
          </w:p>
          <w:p w:rsidR="00E73ABD" w:rsidRPr="00DB089A" w:rsidRDefault="00E73ABD" w:rsidP="0047618D">
            <w:pPr>
              <w:suppressAutoHyphens w:val="0"/>
              <w:spacing w:before="100" w:beforeAutospacing="1" w:after="119"/>
              <w:jc w:val="center"/>
              <w:rPr>
                <w:color w:val="000000"/>
                <w:lang w:eastAsia="ru-RU"/>
              </w:rPr>
            </w:pP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lang w:eastAsia="ru-RU"/>
              </w:rPr>
              <w:t>Основное мероприятие «Организация и проведение городских мероприятий»</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pacing w:val="4"/>
                <w:shd w:val="clear" w:color="auto" w:fill="FFFFFF"/>
                <w:lang w:eastAsia="ru-RU"/>
              </w:rPr>
              <w:t>Мероприятия, посвященные государственным и профессиональным праздникам, международным праздникам и дням, памятным датам и знаменательным событиям. Народные гуляния</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p>
        </w:tc>
      </w:tr>
      <w:tr w:rsidR="00E73ABD" w:rsidRPr="00DB089A" w:rsidTr="00836B6F">
        <w:trPr>
          <w:tblCellSpacing w:w="0" w:type="dxa"/>
        </w:trPr>
        <w:tc>
          <w:tcPr>
            <w:tcW w:w="7944"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12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68,0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68,0</w:t>
            </w:r>
          </w:p>
        </w:tc>
      </w:tr>
      <w:tr w:rsidR="00E73ABD" w:rsidRPr="00DB089A"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jc w:val="center"/>
              <w:rPr>
                <w:color w:val="000000"/>
                <w:lang w:eastAsia="ru-RU"/>
              </w:rPr>
            </w:pPr>
          </w:p>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Подпрограмма 4 «Развитие туризма»</w:t>
            </w:r>
            <w:r w:rsidRPr="00DB089A">
              <w:rPr>
                <w:b/>
                <w:bCs/>
                <w:color w:val="000000"/>
                <w:lang w:val="en-US" w:eastAsia="ru-RU"/>
              </w:rPr>
              <w:t>I</w:t>
            </w:r>
            <w:r w:rsidRPr="00DB089A">
              <w:rPr>
                <w:b/>
                <w:bCs/>
                <w:color w:val="000000"/>
                <w:lang w:eastAsia="ru-RU"/>
              </w:rPr>
              <w:t xml:space="preserve">  этап реализации  2014 - 2022 годы</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«Реализация мероприятий в сфере туризма»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 ДО «ДЮСШ»</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3</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14</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17</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6A7561">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6A7561">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6A7561">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6A7561">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6A7561">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A7561">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A7561">
            <w:pPr>
              <w:suppressAutoHyphens w:val="0"/>
              <w:spacing w:before="100" w:beforeAutospacing="1" w:after="119"/>
              <w:jc w:val="center"/>
              <w:rPr>
                <w:color w:val="000000"/>
                <w:lang w:eastAsia="ru-RU"/>
              </w:rPr>
            </w:pPr>
            <w:r w:rsidRPr="00DB089A">
              <w:rPr>
                <w:color w:val="000000"/>
                <w:lang w:eastAsia="ru-RU"/>
              </w:rPr>
              <w:t>17</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A7561">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A7561">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A7561">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A7561">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A7561">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4.1.1</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Обновление, укрепление и модернизация материально-технической базы городских образовательных учреждений дополнительного образования для занятий туризмом</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 ДО «ДЮСШ»</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4.1.2</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lang w:eastAsia="ru-RU"/>
              </w:rPr>
              <w:t>Организация и проведение мероприятий, посвященных памятным датам, спортивных мероприятий с целью привлечения дополнительных туристских потоков</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12</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E73ABD" w:rsidRPr="00DB089A" w:rsidRDefault="00E73ABD" w:rsidP="0047618D">
            <w:pPr>
              <w:rPr>
                <w:color w:val="000000"/>
                <w:lang w:eastAsia="ru-RU"/>
              </w:rPr>
            </w:pP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0</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15,0</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4.1.3</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Продвижение туристских продуктов: изготовление буклетов, рекламных щитов и создание видеороликов, освещающих вопросы развития туризма</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5,0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4.1.4</w:t>
            </w:r>
          </w:p>
        </w:tc>
        <w:tc>
          <w:tcPr>
            <w:tcW w:w="231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rPr>
                <w:color w:val="000000"/>
                <w:lang w:eastAsia="ru-RU"/>
              </w:rPr>
            </w:pPr>
            <w:r w:rsidRPr="00DB089A">
              <w:rPr>
                <w:color w:val="000000"/>
                <w:shd w:val="clear" w:color="auto" w:fill="FFFFFF"/>
                <w:lang w:eastAsia="ru-RU"/>
              </w:rPr>
              <w:t>Материально-техническая поддержка для осуществления рекламно-информационной деятельности (приобретение оргтехники, фото- и видеотехники, компьютерных программ)</w:t>
            </w:r>
          </w:p>
        </w:tc>
        <w:tc>
          <w:tcPr>
            <w:tcW w:w="1884"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19"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shd w:val="clear" w:color="auto" w:fill="FFFFFF"/>
                <w:lang w:eastAsia="ru-RU"/>
              </w:rPr>
              <w:t>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19,0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2019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2021</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23"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231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84"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819"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7618D">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color w:val="000000"/>
                <w:lang w:eastAsia="ru-RU"/>
              </w:rPr>
              <w:t>2022</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02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c>
          <w:tcPr>
            <w:tcW w:w="1511"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836B6F">
        <w:trPr>
          <w:tblCellSpacing w:w="0" w:type="dxa"/>
        </w:trPr>
        <w:tc>
          <w:tcPr>
            <w:tcW w:w="7944"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81</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120,0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w:t>
            </w:r>
          </w:p>
        </w:tc>
        <w:tc>
          <w:tcPr>
            <w:tcW w:w="10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120,0</w:t>
            </w:r>
          </w:p>
        </w:tc>
        <w:tc>
          <w:tcPr>
            <w:tcW w:w="15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7618D">
            <w:pPr>
              <w:suppressAutoHyphens w:val="0"/>
              <w:spacing w:before="100" w:beforeAutospacing="1" w:after="119"/>
              <w:jc w:val="center"/>
              <w:rPr>
                <w:color w:val="000000"/>
                <w:lang w:eastAsia="ru-RU"/>
              </w:rPr>
            </w:pPr>
            <w:r w:rsidRPr="00DB089A">
              <w:rPr>
                <w:b/>
                <w:bCs/>
                <w:color w:val="000000"/>
                <w:lang w:eastAsia="ru-RU"/>
              </w:rPr>
              <w:t>-</w:t>
            </w:r>
          </w:p>
        </w:tc>
      </w:tr>
    </w:tbl>
    <w:p w:rsidR="00E73ABD" w:rsidRPr="00DB089A" w:rsidRDefault="00E73ABD" w:rsidP="00BC43C6">
      <w:pPr>
        <w:suppressAutoHyphens w:val="0"/>
        <w:spacing w:before="100" w:beforeAutospacing="1"/>
        <w:jc w:val="center"/>
        <w:rPr>
          <w:b/>
          <w:bCs/>
          <w:color w:val="000000"/>
          <w:lang w:eastAsia="ru-RU"/>
        </w:rPr>
      </w:pPr>
      <w:r w:rsidRPr="00DB089A">
        <w:rPr>
          <w:b/>
          <w:bCs/>
          <w:color w:val="000000"/>
          <w:lang w:eastAsia="ru-RU"/>
        </w:rPr>
        <w:t>Подпрограмма 5 «Обеспечение условий реализации Мунпрогпрограммы»</w:t>
      </w:r>
      <w:r w:rsidRPr="00DB089A">
        <w:rPr>
          <w:b/>
          <w:bCs/>
          <w:color w:val="000000"/>
          <w:lang w:val="en-US" w:eastAsia="ru-RU"/>
        </w:rPr>
        <w:t>I</w:t>
      </w:r>
      <w:r w:rsidRPr="00DB089A">
        <w:rPr>
          <w:b/>
          <w:bCs/>
          <w:color w:val="000000"/>
          <w:lang w:eastAsia="ru-RU"/>
        </w:rPr>
        <w:t xml:space="preserve">  этап реализации   2022 годы</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7"/>
        <w:gridCol w:w="2467"/>
        <w:gridCol w:w="2077"/>
        <w:gridCol w:w="2151"/>
        <w:gridCol w:w="981"/>
        <w:gridCol w:w="954"/>
        <w:gridCol w:w="600"/>
        <w:gridCol w:w="1236"/>
        <w:gridCol w:w="1236"/>
        <w:gridCol w:w="971"/>
        <w:gridCol w:w="815"/>
        <w:gridCol w:w="1201"/>
      </w:tblGrid>
      <w:tr w:rsidR="00E73ABD" w:rsidRPr="00DB089A" w:rsidTr="00536FF7">
        <w:trPr>
          <w:trHeight w:val="1936"/>
        </w:trPr>
        <w:tc>
          <w:tcPr>
            <w:tcW w:w="757"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5.1.</w:t>
            </w:r>
          </w:p>
        </w:tc>
        <w:tc>
          <w:tcPr>
            <w:tcW w:w="2467"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Федеральный проект «Культурная среда»</w:t>
            </w:r>
          </w:p>
        </w:tc>
        <w:tc>
          <w:tcPr>
            <w:tcW w:w="207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3B6E3A">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p w:rsidR="00E73ABD" w:rsidRPr="00DB089A" w:rsidRDefault="00E73ABD" w:rsidP="00536FF7">
            <w:pPr>
              <w:suppressAutoHyphens w:val="0"/>
              <w:spacing w:before="100" w:beforeAutospacing="1"/>
              <w:jc w:val="center"/>
              <w:rPr>
                <w:color w:val="000000"/>
                <w:lang w:eastAsia="ru-RU"/>
              </w:rPr>
            </w:pPr>
          </w:p>
        </w:tc>
        <w:tc>
          <w:tcPr>
            <w:tcW w:w="21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981"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единиц</w:t>
            </w:r>
          </w:p>
        </w:tc>
        <w:tc>
          <w:tcPr>
            <w:tcW w:w="95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2022</w:t>
            </w:r>
          </w:p>
        </w:tc>
        <w:tc>
          <w:tcPr>
            <w:tcW w:w="600"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1</w:t>
            </w:r>
          </w:p>
        </w:tc>
        <w:tc>
          <w:tcPr>
            <w:tcW w:w="123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31762,5</w:t>
            </w:r>
          </w:p>
        </w:tc>
        <w:tc>
          <w:tcPr>
            <w:tcW w:w="123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31762,5</w:t>
            </w:r>
          </w:p>
        </w:tc>
        <w:tc>
          <w:tcPr>
            <w:tcW w:w="97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0</w:t>
            </w:r>
          </w:p>
        </w:tc>
        <w:tc>
          <w:tcPr>
            <w:tcW w:w="815"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0</w:t>
            </w:r>
          </w:p>
        </w:tc>
        <w:tc>
          <w:tcPr>
            <w:tcW w:w="120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8836FE">
        <w:trPr>
          <w:trHeight w:val="1955"/>
        </w:trPr>
        <w:tc>
          <w:tcPr>
            <w:tcW w:w="757"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5.1.1.</w:t>
            </w:r>
          </w:p>
        </w:tc>
        <w:tc>
          <w:tcPr>
            <w:tcW w:w="2467"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Реализация мероприятий по модернизации муниципальных детских школ искусств по видам искусств</w:t>
            </w:r>
          </w:p>
        </w:tc>
        <w:tc>
          <w:tcPr>
            <w:tcW w:w="207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p w:rsidR="00E73ABD" w:rsidRPr="00DB089A" w:rsidRDefault="00E73ABD" w:rsidP="00536FF7">
            <w:pPr>
              <w:suppressAutoHyphens w:val="0"/>
              <w:spacing w:before="100" w:beforeAutospacing="1"/>
              <w:rPr>
                <w:color w:val="000000"/>
                <w:lang w:eastAsia="ru-RU"/>
              </w:rPr>
            </w:pPr>
          </w:p>
        </w:tc>
        <w:tc>
          <w:tcPr>
            <w:tcW w:w="2151" w:type="dxa"/>
          </w:tcPr>
          <w:p w:rsidR="00E73ABD" w:rsidRPr="00DB089A" w:rsidRDefault="00E73ABD" w:rsidP="00536FF7">
            <w:pPr>
              <w:suppressAutoHyphens w:val="0"/>
              <w:spacing w:before="100" w:beforeAutospacing="1"/>
              <w:jc w:val="center"/>
              <w:rPr>
                <w:color w:val="000000"/>
                <w:lang w:eastAsia="ru-RU"/>
              </w:rPr>
            </w:pPr>
            <w:r w:rsidRPr="00DB089A">
              <w:t>Реконструированы или капитально отремонтированы муниципальные детские школы искусств</w:t>
            </w:r>
          </w:p>
        </w:tc>
        <w:tc>
          <w:tcPr>
            <w:tcW w:w="981" w:type="dxa"/>
          </w:tcPr>
          <w:p w:rsidR="00E73ABD" w:rsidRPr="00DB089A" w:rsidRDefault="00E73ABD" w:rsidP="00536FF7">
            <w:pPr>
              <w:suppressAutoHyphens w:val="0"/>
              <w:spacing w:before="100" w:beforeAutospacing="1"/>
              <w:rPr>
                <w:color w:val="000000"/>
                <w:lang w:eastAsia="ru-RU"/>
              </w:rPr>
            </w:pPr>
          </w:p>
        </w:tc>
        <w:tc>
          <w:tcPr>
            <w:tcW w:w="95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2022</w:t>
            </w:r>
          </w:p>
        </w:tc>
        <w:tc>
          <w:tcPr>
            <w:tcW w:w="600"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1</w:t>
            </w:r>
          </w:p>
        </w:tc>
        <w:tc>
          <w:tcPr>
            <w:tcW w:w="123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31762,5</w:t>
            </w:r>
          </w:p>
        </w:tc>
        <w:tc>
          <w:tcPr>
            <w:tcW w:w="123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31762,5</w:t>
            </w:r>
          </w:p>
        </w:tc>
        <w:tc>
          <w:tcPr>
            <w:tcW w:w="97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0</w:t>
            </w:r>
          </w:p>
        </w:tc>
        <w:tc>
          <w:tcPr>
            <w:tcW w:w="815"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0</w:t>
            </w:r>
          </w:p>
        </w:tc>
        <w:tc>
          <w:tcPr>
            <w:tcW w:w="120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8836FE">
        <w:trPr>
          <w:trHeight w:val="641"/>
        </w:trPr>
        <w:tc>
          <w:tcPr>
            <w:tcW w:w="9387" w:type="dxa"/>
            <w:gridSpan w:val="6"/>
          </w:tcPr>
          <w:p w:rsidR="00E73ABD" w:rsidRPr="00DB089A" w:rsidRDefault="00E73ABD" w:rsidP="000769E1">
            <w:pPr>
              <w:suppressAutoHyphens w:val="0"/>
              <w:spacing w:before="100" w:beforeAutospacing="1"/>
              <w:jc w:val="right"/>
            </w:pPr>
            <w:r w:rsidRPr="00DB089A">
              <w:rPr>
                <w:b/>
                <w:bCs/>
                <w:color w:val="000000"/>
                <w:lang w:eastAsia="ru-RU"/>
              </w:rPr>
              <w:t>Итого по итогам реализации подпрограммы:</w:t>
            </w:r>
          </w:p>
        </w:tc>
        <w:tc>
          <w:tcPr>
            <w:tcW w:w="600" w:type="dxa"/>
          </w:tcPr>
          <w:p w:rsidR="00E73ABD" w:rsidRPr="00DB089A" w:rsidRDefault="00E73ABD" w:rsidP="000769E1">
            <w:pPr>
              <w:suppressAutoHyphens w:val="0"/>
              <w:spacing w:before="100" w:beforeAutospacing="1"/>
              <w:jc w:val="center"/>
              <w:rPr>
                <w:b/>
                <w:bCs/>
              </w:rPr>
            </w:pPr>
            <w:r w:rsidRPr="00DB089A">
              <w:rPr>
                <w:b/>
                <w:bCs/>
              </w:rPr>
              <w:t>1</w:t>
            </w:r>
          </w:p>
        </w:tc>
        <w:tc>
          <w:tcPr>
            <w:tcW w:w="1236" w:type="dxa"/>
          </w:tcPr>
          <w:p w:rsidR="00E73ABD" w:rsidRPr="00DB089A" w:rsidRDefault="00E73ABD" w:rsidP="000769E1">
            <w:pPr>
              <w:suppressAutoHyphens w:val="0"/>
              <w:spacing w:before="100" w:beforeAutospacing="1"/>
              <w:jc w:val="center"/>
              <w:rPr>
                <w:b/>
                <w:bCs/>
              </w:rPr>
            </w:pPr>
            <w:r w:rsidRPr="00DB089A">
              <w:rPr>
                <w:b/>
                <w:bCs/>
                <w:color w:val="000000"/>
                <w:lang w:eastAsia="ru-RU"/>
              </w:rPr>
              <w:t>31762,5</w:t>
            </w:r>
          </w:p>
        </w:tc>
        <w:tc>
          <w:tcPr>
            <w:tcW w:w="1236" w:type="dxa"/>
          </w:tcPr>
          <w:p w:rsidR="00E73ABD" w:rsidRPr="00DB089A" w:rsidRDefault="00E73ABD" w:rsidP="000769E1">
            <w:pPr>
              <w:suppressAutoHyphens w:val="0"/>
              <w:spacing w:before="100" w:beforeAutospacing="1"/>
              <w:jc w:val="center"/>
              <w:rPr>
                <w:b/>
                <w:bCs/>
              </w:rPr>
            </w:pPr>
            <w:r w:rsidRPr="00DB089A">
              <w:rPr>
                <w:b/>
                <w:bCs/>
                <w:color w:val="000000"/>
                <w:lang w:eastAsia="ru-RU"/>
              </w:rPr>
              <w:t>31762,5</w:t>
            </w:r>
          </w:p>
        </w:tc>
        <w:tc>
          <w:tcPr>
            <w:tcW w:w="971" w:type="dxa"/>
          </w:tcPr>
          <w:p w:rsidR="00E73ABD" w:rsidRPr="00DB089A" w:rsidRDefault="00E73ABD" w:rsidP="000769E1">
            <w:pPr>
              <w:suppressAutoHyphens w:val="0"/>
              <w:spacing w:before="100" w:beforeAutospacing="1"/>
              <w:jc w:val="center"/>
              <w:rPr>
                <w:b/>
                <w:bCs/>
              </w:rPr>
            </w:pPr>
            <w:r w:rsidRPr="00DB089A">
              <w:rPr>
                <w:b/>
                <w:bCs/>
                <w:color w:val="000000"/>
                <w:lang w:eastAsia="ru-RU"/>
              </w:rPr>
              <w:t>0</w:t>
            </w:r>
          </w:p>
        </w:tc>
        <w:tc>
          <w:tcPr>
            <w:tcW w:w="815" w:type="dxa"/>
          </w:tcPr>
          <w:p w:rsidR="00E73ABD" w:rsidRPr="00DB089A" w:rsidRDefault="00E73ABD" w:rsidP="000769E1">
            <w:pPr>
              <w:suppressAutoHyphens w:val="0"/>
              <w:spacing w:before="100" w:beforeAutospacing="1"/>
              <w:jc w:val="center"/>
              <w:rPr>
                <w:b/>
                <w:bCs/>
              </w:rPr>
            </w:pPr>
            <w:r w:rsidRPr="00DB089A">
              <w:rPr>
                <w:b/>
                <w:bCs/>
              </w:rPr>
              <w:t>0</w:t>
            </w:r>
          </w:p>
        </w:tc>
        <w:tc>
          <w:tcPr>
            <w:tcW w:w="1201" w:type="dxa"/>
          </w:tcPr>
          <w:p w:rsidR="00E73ABD" w:rsidRPr="00DB089A" w:rsidRDefault="00E73ABD" w:rsidP="000769E1">
            <w:pPr>
              <w:suppressAutoHyphens w:val="0"/>
              <w:spacing w:before="100" w:beforeAutospacing="1"/>
              <w:jc w:val="center"/>
              <w:rPr>
                <w:color w:val="000000"/>
                <w:lang w:eastAsia="ru-RU"/>
              </w:rPr>
            </w:pPr>
            <w:r w:rsidRPr="00DB089A">
              <w:rPr>
                <w:color w:val="000000"/>
                <w:lang w:eastAsia="ru-RU"/>
              </w:rPr>
              <w:t>---</w:t>
            </w:r>
          </w:p>
        </w:tc>
      </w:tr>
    </w:tbl>
    <w:p w:rsidR="00E73ABD" w:rsidRPr="00DB089A" w:rsidRDefault="00E73ABD" w:rsidP="00BC43C6">
      <w:pPr>
        <w:suppressAutoHyphens w:val="0"/>
        <w:spacing w:before="100" w:beforeAutospacing="1"/>
        <w:jc w:val="center"/>
        <w:rPr>
          <w:b/>
          <w:bCs/>
          <w:color w:val="000000"/>
          <w:lang w:eastAsia="ru-RU"/>
        </w:rPr>
      </w:pPr>
      <w:bookmarkStart w:id="12" w:name="_Hlk126757648"/>
      <w:r w:rsidRPr="00DB089A">
        <w:rPr>
          <w:b/>
          <w:bCs/>
          <w:color w:val="000000"/>
          <w:lang w:eastAsia="ru-RU"/>
        </w:rPr>
        <w:t>Подпрограмма 6 «Искусство»</w:t>
      </w:r>
      <w:r w:rsidRPr="00DB089A">
        <w:rPr>
          <w:b/>
          <w:bCs/>
          <w:color w:val="000000"/>
          <w:lang w:val="en-US" w:eastAsia="ru-RU"/>
        </w:rPr>
        <w:t>I</w:t>
      </w:r>
      <w:r w:rsidRPr="00DB089A">
        <w:rPr>
          <w:b/>
          <w:bCs/>
          <w:color w:val="000000"/>
          <w:lang w:eastAsia="ru-RU"/>
        </w:rPr>
        <w:t xml:space="preserve">  этап реализации  2022-2024 годы</w:t>
      </w:r>
    </w:p>
    <w:tbl>
      <w:tblPr>
        <w:tblW w:w="1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56"/>
        <w:gridCol w:w="2297"/>
        <w:gridCol w:w="2036"/>
        <w:gridCol w:w="1864"/>
        <w:gridCol w:w="980"/>
        <w:gridCol w:w="911"/>
        <w:gridCol w:w="478"/>
        <w:gridCol w:w="1418"/>
        <w:gridCol w:w="1196"/>
        <w:gridCol w:w="952"/>
        <w:gridCol w:w="1116"/>
        <w:gridCol w:w="1366"/>
      </w:tblGrid>
      <w:tr w:rsidR="00E73ABD" w:rsidRPr="00DB089A" w:rsidTr="00120936">
        <w:trPr>
          <w:trHeight w:val="449"/>
        </w:trPr>
        <w:tc>
          <w:tcPr>
            <w:tcW w:w="756"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6.1.</w:t>
            </w:r>
          </w:p>
        </w:tc>
        <w:tc>
          <w:tcPr>
            <w:tcW w:w="2297"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Федеральный проект «Цифровая культура»</w:t>
            </w:r>
          </w:p>
        </w:tc>
        <w:tc>
          <w:tcPr>
            <w:tcW w:w="203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МБКУК ЦД      «Золотой витязь»</w:t>
            </w:r>
          </w:p>
        </w:tc>
        <w:tc>
          <w:tcPr>
            <w:tcW w:w="186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980"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единиц</w:t>
            </w:r>
          </w:p>
        </w:tc>
        <w:tc>
          <w:tcPr>
            <w:tcW w:w="91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2022</w:t>
            </w:r>
          </w:p>
        </w:tc>
        <w:tc>
          <w:tcPr>
            <w:tcW w:w="478"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1</w:t>
            </w:r>
          </w:p>
        </w:tc>
        <w:tc>
          <w:tcPr>
            <w:tcW w:w="1418"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5700,0</w:t>
            </w:r>
          </w:p>
        </w:tc>
        <w:tc>
          <w:tcPr>
            <w:tcW w:w="119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5700,0</w:t>
            </w:r>
          </w:p>
        </w:tc>
        <w:tc>
          <w:tcPr>
            <w:tcW w:w="95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11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36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20936">
        <w:trPr>
          <w:trHeight w:val="581"/>
        </w:trPr>
        <w:tc>
          <w:tcPr>
            <w:tcW w:w="756"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6.1.1.</w:t>
            </w:r>
          </w:p>
        </w:tc>
        <w:tc>
          <w:tcPr>
            <w:tcW w:w="2297"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Создание виртуальных концертных залов</w:t>
            </w:r>
          </w:p>
        </w:tc>
        <w:tc>
          <w:tcPr>
            <w:tcW w:w="203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МБКУК ЦД   «Золотой витязь»</w:t>
            </w:r>
          </w:p>
          <w:p w:rsidR="00E73ABD" w:rsidRPr="00DB089A" w:rsidRDefault="00E73ABD" w:rsidP="00536FF7">
            <w:pPr>
              <w:suppressAutoHyphens w:val="0"/>
              <w:spacing w:before="100" w:beforeAutospacing="1"/>
              <w:rPr>
                <w:color w:val="000000"/>
                <w:lang w:eastAsia="ru-RU"/>
              </w:rPr>
            </w:pPr>
          </w:p>
        </w:tc>
        <w:tc>
          <w:tcPr>
            <w:tcW w:w="1864" w:type="dxa"/>
          </w:tcPr>
          <w:p w:rsidR="00E73ABD" w:rsidRPr="00DB089A" w:rsidRDefault="00E73ABD" w:rsidP="00536FF7">
            <w:pPr>
              <w:suppressAutoHyphens w:val="0"/>
              <w:spacing w:before="100" w:beforeAutospacing="1"/>
              <w:jc w:val="center"/>
              <w:rPr>
                <w:color w:val="000000"/>
                <w:lang w:eastAsia="ru-RU"/>
              </w:rPr>
            </w:pPr>
            <w:r w:rsidRPr="00DB089A">
              <w:t>Созданы виртуальные концертные залы на площадках организаций культуры</w:t>
            </w:r>
          </w:p>
        </w:tc>
        <w:tc>
          <w:tcPr>
            <w:tcW w:w="980" w:type="dxa"/>
          </w:tcPr>
          <w:p w:rsidR="00E73ABD" w:rsidRPr="00DB089A" w:rsidRDefault="00E73ABD" w:rsidP="00536FF7">
            <w:pPr>
              <w:suppressAutoHyphens w:val="0"/>
              <w:spacing w:before="100" w:beforeAutospacing="1"/>
              <w:rPr>
                <w:color w:val="000000"/>
                <w:lang w:eastAsia="ru-RU"/>
              </w:rPr>
            </w:pPr>
          </w:p>
        </w:tc>
        <w:tc>
          <w:tcPr>
            <w:tcW w:w="91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2022</w:t>
            </w:r>
          </w:p>
        </w:tc>
        <w:tc>
          <w:tcPr>
            <w:tcW w:w="478"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1</w:t>
            </w:r>
          </w:p>
        </w:tc>
        <w:tc>
          <w:tcPr>
            <w:tcW w:w="1418"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5700,0</w:t>
            </w:r>
          </w:p>
        </w:tc>
        <w:tc>
          <w:tcPr>
            <w:tcW w:w="119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5700,0</w:t>
            </w:r>
          </w:p>
        </w:tc>
        <w:tc>
          <w:tcPr>
            <w:tcW w:w="95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11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36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20936">
        <w:trPr>
          <w:trHeight w:val="473"/>
        </w:trPr>
        <w:tc>
          <w:tcPr>
            <w:tcW w:w="8844" w:type="dxa"/>
            <w:gridSpan w:val="6"/>
          </w:tcPr>
          <w:p w:rsidR="00E73ABD" w:rsidRPr="00DB089A" w:rsidRDefault="00E73ABD" w:rsidP="00536FF7">
            <w:pPr>
              <w:suppressAutoHyphens w:val="0"/>
              <w:spacing w:before="100" w:beforeAutospacing="1"/>
              <w:jc w:val="center"/>
              <w:rPr>
                <w:color w:val="000000"/>
                <w:lang w:eastAsia="ru-RU"/>
              </w:rPr>
            </w:pPr>
            <w:r w:rsidRPr="00DB089A">
              <w:rPr>
                <w:b/>
                <w:bCs/>
                <w:color w:val="000000"/>
                <w:lang w:eastAsia="ru-RU"/>
              </w:rPr>
              <w:t>Итого по итогам реализации подпрограммы:</w:t>
            </w:r>
          </w:p>
        </w:tc>
        <w:tc>
          <w:tcPr>
            <w:tcW w:w="478" w:type="dxa"/>
          </w:tcPr>
          <w:p w:rsidR="00E73ABD" w:rsidRPr="00DB089A" w:rsidRDefault="00E73ABD" w:rsidP="00536FF7">
            <w:pPr>
              <w:suppressAutoHyphens w:val="0"/>
              <w:spacing w:before="100" w:beforeAutospacing="1"/>
              <w:jc w:val="center"/>
              <w:rPr>
                <w:color w:val="000000"/>
                <w:lang w:eastAsia="ru-RU"/>
              </w:rPr>
            </w:pPr>
            <w:r w:rsidRPr="00DB089A">
              <w:rPr>
                <w:color w:val="000000"/>
              </w:rPr>
              <w:t>1</w:t>
            </w:r>
          </w:p>
        </w:tc>
        <w:tc>
          <w:tcPr>
            <w:tcW w:w="1418" w:type="dxa"/>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5700,0</w:t>
            </w:r>
          </w:p>
        </w:tc>
        <w:tc>
          <w:tcPr>
            <w:tcW w:w="1196" w:type="dxa"/>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5700,0</w:t>
            </w:r>
          </w:p>
        </w:tc>
        <w:tc>
          <w:tcPr>
            <w:tcW w:w="952" w:type="dxa"/>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w:t>
            </w:r>
          </w:p>
        </w:tc>
        <w:tc>
          <w:tcPr>
            <w:tcW w:w="1116" w:type="dxa"/>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w:t>
            </w:r>
          </w:p>
        </w:tc>
        <w:tc>
          <w:tcPr>
            <w:tcW w:w="1366" w:type="dxa"/>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w:t>
            </w:r>
          </w:p>
        </w:tc>
      </w:tr>
      <w:tr w:rsidR="00E73ABD" w:rsidRPr="00DB089A" w:rsidTr="00120936">
        <w:trPr>
          <w:trHeight w:val="473"/>
        </w:trPr>
        <w:tc>
          <w:tcPr>
            <w:tcW w:w="8844" w:type="dxa"/>
            <w:gridSpan w:val="6"/>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shd w:val="clear" w:color="auto" w:fill="FFFFFF"/>
                <w:lang w:eastAsia="ru-RU"/>
              </w:rPr>
              <w:t xml:space="preserve">Всего по итогам реализации </w:t>
            </w:r>
            <w:r w:rsidRPr="00DB089A">
              <w:rPr>
                <w:b/>
                <w:bCs/>
                <w:shd w:val="clear" w:color="auto" w:fill="FFFFFF"/>
                <w:lang w:val="en-US" w:eastAsia="ru-RU"/>
              </w:rPr>
              <w:t>I</w:t>
            </w:r>
            <w:r w:rsidRPr="00DB089A">
              <w:rPr>
                <w:b/>
                <w:bCs/>
                <w:shd w:val="clear" w:color="auto" w:fill="FFFFFF"/>
                <w:lang w:eastAsia="ru-RU"/>
              </w:rPr>
              <w:t>этапа программы</w:t>
            </w:r>
          </w:p>
        </w:tc>
        <w:tc>
          <w:tcPr>
            <w:tcW w:w="478"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pPr>
            <w:r w:rsidRPr="00DB089A">
              <w:t>411</w:t>
            </w:r>
          </w:p>
        </w:tc>
        <w:tc>
          <w:tcPr>
            <w:tcW w:w="1418"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lang w:eastAsia="ru-RU"/>
              </w:rPr>
              <w:t>195503,905</w:t>
            </w:r>
          </w:p>
        </w:tc>
        <w:tc>
          <w:tcPr>
            <w:tcW w:w="1196"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lang w:eastAsia="ru-RU"/>
              </w:rPr>
              <w:t>47527,0</w:t>
            </w:r>
          </w:p>
        </w:tc>
        <w:tc>
          <w:tcPr>
            <w:tcW w:w="952"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lang w:eastAsia="ru-RU"/>
              </w:rPr>
              <w:t>4310,9</w:t>
            </w:r>
          </w:p>
        </w:tc>
        <w:tc>
          <w:tcPr>
            <w:tcW w:w="1116"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lang w:eastAsia="ru-RU"/>
              </w:rPr>
              <w:t>138386,3</w:t>
            </w:r>
          </w:p>
        </w:tc>
        <w:tc>
          <w:tcPr>
            <w:tcW w:w="1366"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5279,705</w:t>
            </w:r>
          </w:p>
        </w:tc>
      </w:tr>
    </w:tbl>
    <w:p w:rsidR="00E73ABD" w:rsidRDefault="00E73ABD" w:rsidP="00571203">
      <w:pPr>
        <w:suppressAutoHyphens w:val="0"/>
        <w:spacing w:before="100" w:beforeAutospacing="1"/>
        <w:contextualSpacing/>
        <w:jc w:val="center"/>
        <w:rPr>
          <w:b/>
          <w:bCs/>
          <w:color w:val="000000"/>
          <w:shd w:val="clear" w:color="auto" w:fill="FFFFFF"/>
          <w:lang w:eastAsia="ru-RU"/>
        </w:rPr>
      </w:pPr>
      <w:bookmarkStart w:id="13" w:name="_Hlk132295070"/>
      <w:bookmarkStart w:id="14" w:name="_Hlk126826898"/>
      <w:bookmarkEnd w:id="12"/>
    </w:p>
    <w:p w:rsidR="00E73ABD" w:rsidRPr="00DB089A" w:rsidRDefault="00E73ABD" w:rsidP="00571203">
      <w:pPr>
        <w:suppressAutoHyphens w:val="0"/>
        <w:spacing w:before="100" w:beforeAutospacing="1"/>
        <w:contextualSpacing/>
        <w:jc w:val="center"/>
        <w:rPr>
          <w:b/>
          <w:bCs/>
          <w:color w:val="000000"/>
          <w:shd w:val="clear" w:color="auto" w:fill="FFFFFF"/>
          <w:lang w:eastAsia="ru-RU"/>
        </w:rPr>
      </w:pPr>
      <w:r w:rsidRPr="00DB089A">
        <w:rPr>
          <w:b/>
          <w:bCs/>
          <w:color w:val="000000"/>
          <w:shd w:val="clear" w:color="auto" w:fill="FFFFFF"/>
          <w:lang w:eastAsia="ru-RU"/>
        </w:rPr>
        <w:t xml:space="preserve">Перечень мероприятий </w:t>
      </w:r>
    </w:p>
    <w:p w:rsidR="00E73ABD" w:rsidRPr="00DB089A" w:rsidRDefault="00E73ABD" w:rsidP="00571203">
      <w:pPr>
        <w:suppressAutoHyphens w:val="0"/>
        <w:spacing w:before="100" w:beforeAutospacing="1"/>
        <w:contextualSpacing/>
        <w:jc w:val="center"/>
        <w:rPr>
          <w:b/>
          <w:bCs/>
          <w:color w:val="000000"/>
          <w:lang w:eastAsia="ru-RU"/>
        </w:rPr>
      </w:pPr>
      <w:r w:rsidRPr="00DB089A">
        <w:rPr>
          <w:b/>
          <w:bCs/>
          <w:color w:val="000000"/>
          <w:shd w:val="clear" w:color="auto" w:fill="FFFFFF"/>
          <w:lang w:eastAsia="ru-RU"/>
        </w:rPr>
        <w:t xml:space="preserve">муниципальной программы города Кирсанова Тамбовской области «Развитие культуры и туризма» </w:t>
      </w:r>
    </w:p>
    <w:p w:rsidR="00E73ABD" w:rsidRPr="00DB089A" w:rsidRDefault="00E73ABD" w:rsidP="00571203">
      <w:pPr>
        <w:suppressAutoHyphens w:val="0"/>
        <w:spacing w:before="100" w:beforeAutospacing="1"/>
        <w:contextualSpacing/>
        <w:jc w:val="center"/>
        <w:rPr>
          <w:b/>
          <w:bCs/>
          <w:color w:val="000000"/>
          <w:lang w:eastAsia="ru-RU"/>
        </w:rPr>
      </w:pPr>
      <w:r w:rsidRPr="00DB089A">
        <w:rPr>
          <w:b/>
          <w:bCs/>
          <w:color w:val="000000"/>
          <w:shd w:val="clear" w:color="auto" w:fill="FFFFFF"/>
          <w:lang w:val="en-US" w:eastAsia="ru-RU"/>
        </w:rPr>
        <w:t>II</w:t>
      </w:r>
      <w:r w:rsidRPr="00DB089A">
        <w:rPr>
          <w:b/>
          <w:bCs/>
          <w:color w:val="000000"/>
          <w:shd w:val="clear" w:color="auto" w:fill="FFFFFF"/>
          <w:lang w:eastAsia="ru-RU"/>
        </w:rPr>
        <w:t xml:space="preserve"> этап реализации   202</w:t>
      </w:r>
      <w:r w:rsidRPr="00DB089A">
        <w:rPr>
          <w:b/>
          <w:bCs/>
          <w:color w:val="000000"/>
          <w:shd w:val="clear" w:color="auto" w:fill="FFFFFF"/>
          <w:lang w:val="en-US" w:eastAsia="ru-RU"/>
        </w:rPr>
        <w:t xml:space="preserve">3 – 2030 </w:t>
      </w:r>
      <w:r w:rsidRPr="00DB089A">
        <w:rPr>
          <w:b/>
          <w:bCs/>
          <w:color w:val="000000"/>
          <w:shd w:val="clear" w:color="auto" w:fill="FFFFFF"/>
          <w:lang w:eastAsia="ru-RU"/>
        </w:rPr>
        <w:t xml:space="preserve">годы  </w:t>
      </w:r>
    </w:p>
    <w:p w:rsidR="00E73ABD" w:rsidRPr="00DB089A" w:rsidRDefault="00E73ABD" w:rsidP="00571203">
      <w:pPr>
        <w:suppressAutoHyphens w:val="0"/>
        <w:spacing w:before="100" w:beforeAutospacing="1"/>
        <w:rPr>
          <w:b/>
          <w:bCs/>
          <w:color w:val="000000"/>
          <w:lang w:eastAsia="ru-RU"/>
        </w:rPr>
      </w:pPr>
    </w:p>
    <w:tbl>
      <w:tblPr>
        <w:tblW w:w="15574" w:type="dxa"/>
        <w:tblCellSpacing w:w="0" w:type="dxa"/>
        <w:tblLayout w:type="fixed"/>
        <w:tblCellMar>
          <w:top w:w="105" w:type="dxa"/>
          <w:left w:w="105" w:type="dxa"/>
          <w:bottom w:w="105" w:type="dxa"/>
          <w:right w:w="105" w:type="dxa"/>
        </w:tblCellMar>
        <w:tblLook w:val="00A0"/>
      </w:tblPr>
      <w:tblGrid>
        <w:gridCol w:w="603"/>
        <w:gridCol w:w="2383"/>
        <w:gridCol w:w="2322"/>
        <w:gridCol w:w="6"/>
        <w:gridCol w:w="1770"/>
        <w:gridCol w:w="1199"/>
        <w:gridCol w:w="839"/>
        <w:gridCol w:w="694"/>
        <w:gridCol w:w="1080"/>
        <w:gridCol w:w="1311"/>
        <w:gridCol w:w="932"/>
        <w:gridCol w:w="1159"/>
        <w:gridCol w:w="1276"/>
      </w:tblGrid>
      <w:tr w:rsidR="00E73ABD" w:rsidRPr="00DB089A" w:rsidTr="00836B6F">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 п/п</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 xml:space="preserve">Наименование </w:t>
            </w:r>
            <w:r w:rsidRPr="00DB089A">
              <w:rPr>
                <w:color w:val="000000"/>
                <w:lang w:eastAsia="ru-RU"/>
              </w:rPr>
              <w:br/>
              <w:t xml:space="preserve">основного </w:t>
            </w:r>
            <w:r w:rsidRPr="00DB089A">
              <w:rPr>
                <w:color w:val="000000"/>
                <w:lang w:eastAsia="ru-RU"/>
              </w:rPr>
              <w:br/>
              <w:t>мероприятия</w:t>
            </w:r>
          </w:p>
        </w:tc>
        <w:tc>
          <w:tcPr>
            <w:tcW w:w="2328"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Ответственный</w:t>
            </w:r>
            <w:r w:rsidRPr="00DB089A">
              <w:rPr>
                <w:color w:val="000000"/>
                <w:lang w:eastAsia="ru-RU"/>
              </w:rPr>
              <w:br/>
              <w:t xml:space="preserve">исполнитель, </w:t>
            </w:r>
            <w:r w:rsidRPr="00DB089A">
              <w:rPr>
                <w:color w:val="000000"/>
                <w:lang w:eastAsia="ru-RU"/>
              </w:rPr>
              <w:br/>
              <w:t>соисполнители</w:t>
            </w:r>
          </w:p>
        </w:tc>
        <w:tc>
          <w:tcPr>
            <w:tcW w:w="4502" w:type="dxa"/>
            <w:gridSpan w:val="4"/>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Ожидаемые непосредственные результаты</w:t>
            </w:r>
          </w:p>
        </w:tc>
        <w:tc>
          <w:tcPr>
            <w:tcW w:w="5758" w:type="dxa"/>
            <w:gridSpan w:val="5"/>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Объемы финансирования, тыс. рублей, в т.ч.</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2328"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 xml:space="preserve">единица </w:t>
            </w:r>
            <w:r w:rsidRPr="00DB089A">
              <w:rPr>
                <w:color w:val="000000"/>
                <w:lang w:eastAsia="ru-RU"/>
              </w:rPr>
              <w:br/>
              <w:t>измерения</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значение (по годам реализации мероприятия)</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по годам, всего</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бюджет области</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бюджет города</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внебюджетные средства</w:t>
            </w:r>
          </w:p>
        </w:tc>
      </w:tr>
      <w:tr w:rsidR="00E73ABD" w:rsidRPr="00DB089A" w:rsidTr="004A68C3">
        <w:trPr>
          <w:tblCellSpacing w:w="0" w:type="dxa"/>
        </w:trPr>
        <w:tc>
          <w:tcPr>
            <w:tcW w:w="6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w:t>
            </w:r>
          </w:p>
        </w:tc>
        <w:tc>
          <w:tcPr>
            <w:tcW w:w="238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w:t>
            </w:r>
          </w:p>
        </w:tc>
        <w:tc>
          <w:tcPr>
            <w:tcW w:w="2328"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w:t>
            </w: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w:t>
            </w:r>
          </w:p>
        </w:tc>
        <w:tc>
          <w:tcPr>
            <w:tcW w:w="1533"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7</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w:t>
            </w:r>
          </w:p>
        </w:tc>
      </w:tr>
      <w:bookmarkEnd w:id="13"/>
      <w:tr w:rsidR="00E73ABD" w:rsidRPr="00DB089A"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jc w:val="center"/>
              <w:rPr>
                <w:color w:val="000000"/>
                <w:lang w:eastAsia="ru-RU"/>
              </w:rPr>
            </w:pPr>
          </w:p>
          <w:p w:rsidR="00E73ABD" w:rsidRPr="00DB089A" w:rsidRDefault="00E73ABD" w:rsidP="004231C4">
            <w:pPr>
              <w:suppressAutoHyphens w:val="0"/>
              <w:spacing w:before="100" w:beforeAutospacing="1"/>
              <w:contextualSpacing/>
              <w:jc w:val="center"/>
              <w:rPr>
                <w:color w:val="000000"/>
                <w:lang w:eastAsia="ru-RU"/>
              </w:rPr>
            </w:pPr>
            <w:r w:rsidRPr="00DB089A">
              <w:rPr>
                <w:b/>
                <w:bCs/>
                <w:color w:val="000000"/>
                <w:shd w:val="clear" w:color="auto" w:fill="FFFFFF"/>
                <w:lang w:eastAsia="ru-RU"/>
              </w:rPr>
              <w:t xml:space="preserve">Подпрограмма 1 «Культура» </w:t>
            </w:r>
            <w:r w:rsidRPr="00DB089A">
              <w:rPr>
                <w:b/>
                <w:bCs/>
                <w:color w:val="000000"/>
                <w:shd w:val="clear" w:color="auto" w:fill="FFFFFF"/>
                <w:lang w:val="en-US" w:eastAsia="ru-RU"/>
              </w:rPr>
              <w:t>II</w:t>
            </w:r>
            <w:r w:rsidRPr="00DB089A">
              <w:rPr>
                <w:b/>
                <w:bCs/>
                <w:color w:val="000000"/>
                <w:shd w:val="clear" w:color="auto" w:fill="FFFFFF"/>
                <w:lang w:eastAsia="ru-RU"/>
              </w:rPr>
              <w:t xml:space="preserve"> этап реализации   2023 – 2030 годы  </w:t>
            </w:r>
          </w:p>
        </w:tc>
      </w:tr>
      <w:tr w:rsidR="00E73ABD" w:rsidRPr="00DB089A" w:rsidTr="004A68C3">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«Создание благоприятных условий для устойчивого развития сферы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15634,7</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15634,7</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15349,3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15349,3</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15378,5</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15378,5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val="en-US"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1.1.1</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Оказание муниципальных услуг и обеспечение деятельности муниципальных учреждений культуры</w:t>
            </w:r>
          </w:p>
          <w:p w:rsidR="00E73ABD" w:rsidRPr="00DB089A" w:rsidRDefault="00E73ABD" w:rsidP="00715DDC">
            <w:pPr>
              <w:suppressAutoHyphens w:val="0"/>
              <w:spacing w:before="100" w:beforeAutospacing="1" w:after="119"/>
              <w:rPr>
                <w:bCs/>
                <w:color w:val="000000"/>
              </w:rPr>
            </w:pPr>
            <w:r w:rsidRPr="00DB089A">
              <w:rPr>
                <w:color w:val="000000"/>
                <w:shd w:val="clear" w:color="auto" w:fill="FFFFFF"/>
                <w:lang w:eastAsia="ru-RU"/>
              </w:rPr>
              <w:t xml:space="preserve">- </w:t>
            </w:r>
            <w:r w:rsidRPr="00DB089A">
              <w:rPr>
                <w:bCs/>
                <w:color w:val="000000"/>
              </w:rPr>
              <w:t>предоставление мер поддержки, включая меры материального стимулирования граждан, заключивших договор на целевое обучение по образовательным программам среднего профессионального и высшего образования в сфере культуры и искусства.</w:t>
            </w:r>
          </w:p>
          <w:p w:rsidR="00E73ABD" w:rsidRPr="00DB089A" w:rsidRDefault="00E73ABD" w:rsidP="00872A2F">
            <w:pPr>
              <w:suppressAutoHyphens w:val="0"/>
              <w:spacing w:before="100" w:beforeAutospacing="1" w:after="119"/>
              <w:rPr>
                <w:color w:val="000000"/>
                <w:shd w:val="clear" w:color="auto" w:fill="FFFFFF"/>
                <w:lang w:eastAsia="ru-RU"/>
              </w:rPr>
            </w:pPr>
          </w:p>
          <w:p w:rsidR="00E73ABD" w:rsidRPr="00DB089A" w:rsidRDefault="00E73ABD" w:rsidP="00872A2F">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2749,5</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2749,5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1948</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1948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250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1296,0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1296,0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1296,0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1296,0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1296,0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1296,0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1296,0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1296,0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1296,0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1296,0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1.1.2</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Расходы на выплаты муниципальным бюджетным учреждениям культуры</w:t>
            </w:r>
          </w:p>
          <w:p w:rsidR="00E73ABD" w:rsidRPr="00DB089A" w:rsidRDefault="00E73ABD" w:rsidP="00872A2F">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11800,3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11800,3</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12379,8</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12379,8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14507,5</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14507,5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72A2F">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9919,0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9919,0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9919,0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9919,0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9919,0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9919,0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9919,0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9919,0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872A2F">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9919,0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9919,0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872A2F">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shd w:val="clear" w:color="auto" w:fill="FFFFFF"/>
                <w:lang w:eastAsia="ru-RU"/>
              </w:rPr>
              <w:t>1.1.3</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Оплата коммунальных услуг муниципальных бюджетных учреждений культуры</w:t>
            </w:r>
          </w:p>
          <w:p w:rsidR="00E73ABD" w:rsidRPr="00DB089A" w:rsidRDefault="00E73ABD" w:rsidP="00A034E5">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783,7</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783,7</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637,3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637,3</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580,0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580,0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530,0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530,0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530,0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530,0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530,0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530,0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530,0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530,0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530,0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530,0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shd w:val="clear" w:color="auto" w:fill="FFFFFF"/>
                <w:lang w:eastAsia="ru-RU"/>
              </w:rPr>
              <w:t>1.1.4</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Оплата налогов, сборов и иных платежей муниципальных бюджетных учреждений культуры</w:t>
            </w:r>
          </w:p>
          <w:p w:rsidR="00E73ABD" w:rsidRPr="00DB089A" w:rsidRDefault="00E73ABD" w:rsidP="00A034E5">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92,4</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92,4</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384,2</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384,2</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41,0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41,0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104,0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104,0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104,0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104,0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104,0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104,0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104,0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104,0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A034E5">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104,0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104,0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A034E5">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1.2</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На частичную компенсацию дополнительных расходов на повышение оплаты труда работников бюджетной сферы</w:t>
            </w:r>
          </w:p>
          <w:p w:rsidR="00E73ABD" w:rsidRPr="00DB089A" w:rsidRDefault="00E73ABD" w:rsidP="006704B6">
            <w:pPr>
              <w:suppressAutoHyphens w:val="0"/>
              <w:spacing w:before="100" w:beforeAutospacing="1" w:after="119"/>
              <w:rPr>
                <w:color w:val="000000"/>
                <w:shd w:val="clear" w:color="auto" w:fill="FFFFFF"/>
                <w:lang w:eastAsia="ru-RU"/>
              </w:rPr>
            </w:pPr>
          </w:p>
          <w:p w:rsidR="00E73ABD" w:rsidRPr="00DB089A" w:rsidRDefault="00E73ABD" w:rsidP="006704B6">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11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208,8</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208,8</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704B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12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704B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8</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704B6">
            <w:pPr>
              <w:suppressAutoHyphens w:val="0"/>
              <w:spacing w:before="100" w:beforeAutospacing="1" w:after="119"/>
              <w:jc w:val="center"/>
              <w:rPr>
                <w:color w:val="000000"/>
                <w:lang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shd w:val="clear" w:color="auto" w:fill="FFFFFF"/>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6704B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704B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8283"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b/>
                <w:bCs/>
                <w:color w:val="000000"/>
                <w:lang w:eastAsia="ru-RU"/>
              </w:rPr>
              <w:t>278</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b/>
                <w:bCs/>
                <w:lang w:eastAsia="ru-RU"/>
              </w:rPr>
            </w:pPr>
            <w:r w:rsidRPr="00DB089A">
              <w:rPr>
                <w:b/>
                <w:bCs/>
                <w:lang w:eastAsia="ru-RU"/>
              </w:rPr>
              <w:t>105607,5</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b/>
                <w:bCs/>
                <w:lang w:eastAsia="ru-RU"/>
              </w:rPr>
            </w:pPr>
            <w:r w:rsidRPr="00DB089A">
              <w:rPr>
                <w:b/>
                <w:bCs/>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lang w:eastAsia="ru-RU"/>
              </w:rPr>
            </w:pPr>
            <w:r w:rsidRPr="00DB089A">
              <w:rPr>
                <w:b/>
                <w:bCs/>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lang w:eastAsia="ru-RU"/>
              </w:rPr>
            </w:pPr>
            <w:r w:rsidRPr="00DB089A">
              <w:rPr>
                <w:lang w:eastAsia="ru-RU"/>
              </w:rPr>
              <w:t>105607,5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lang w:eastAsia="ru-RU"/>
              </w:rPr>
            </w:pPr>
            <w:r w:rsidRPr="00DB089A">
              <w:rPr>
                <w:lang w:eastAsia="ru-RU"/>
              </w:rPr>
              <w:t>-</w:t>
            </w:r>
          </w:p>
        </w:tc>
      </w:tr>
      <w:tr w:rsidR="00E73ABD" w:rsidRPr="00DB089A"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jc w:val="center"/>
              <w:rPr>
                <w:color w:val="000000"/>
                <w:lang w:eastAsia="ru-RU"/>
              </w:rPr>
            </w:pPr>
          </w:p>
          <w:p w:rsidR="00E73ABD" w:rsidRPr="00DB089A" w:rsidRDefault="00E73ABD" w:rsidP="00536FF7">
            <w:pPr>
              <w:suppressAutoHyphens w:val="0"/>
              <w:spacing w:before="100" w:beforeAutospacing="1" w:after="119"/>
              <w:jc w:val="center"/>
              <w:rPr>
                <w:b/>
                <w:bCs/>
                <w:color w:val="000000"/>
                <w:shd w:val="clear" w:color="auto" w:fill="FFFFFF"/>
                <w:lang w:eastAsia="ru-RU"/>
              </w:rPr>
            </w:pPr>
            <w:r w:rsidRPr="00DB089A">
              <w:rPr>
                <w:b/>
                <w:bCs/>
                <w:color w:val="000000"/>
                <w:shd w:val="clear" w:color="auto" w:fill="FFFFFF"/>
                <w:lang w:eastAsia="ru-RU"/>
              </w:rPr>
              <w:t>Подпрограмма 2 «Наследие» II  этап реализации  2023 -2030  годы</w:t>
            </w:r>
          </w:p>
          <w:p w:rsidR="00E73ABD" w:rsidRPr="00DB089A" w:rsidRDefault="00E73ABD" w:rsidP="00536FF7">
            <w:pPr>
              <w:suppressAutoHyphens w:val="0"/>
              <w:spacing w:before="100" w:beforeAutospacing="1" w:after="119"/>
              <w:jc w:val="center"/>
              <w:rPr>
                <w:color w:val="000000"/>
                <w:lang w:eastAsia="ru-RU"/>
              </w:rPr>
            </w:pPr>
          </w:p>
        </w:tc>
      </w:tr>
      <w:tr w:rsidR="00E73ABD" w:rsidRPr="00DB089A" w:rsidTr="004A68C3">
        <w:trPr>
          <w:trHeight w:val="69"/>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D3644">
            <w:pPr>
              <w:suppressAutoHyphens w:val="0"/>
              <w:spacing w:before="100" w:beforeAutospacing="1" w:after="119"/>
              <w:jc w:val="center"/>
              <w:rPr>
                <w:color w:val="000000"/>
                <w:lang w:eastAsia="ru-RU"/>
              </w:rPr>
            </w:pPr>
            <w:r w:rsidRPr="00DB089A">
              <w:rPr>
                <w:color w:val="000000"/>
                <w:lang w:eastAsia="ru-RU"/>
              </w:rPr>
              <w:t>2</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D3644">
            <w:pPr>
              <w:suppressAutoHyphens w:val="0"/>
              <w:spacing w:before="100" w:beforeAutospacing="1" w:after="119"/>
              <w:rPr>
                <w:color w:val="000000"/>
                <w:lang w:eastAsia="ru-RU"/>
              </w:rPr>
            </w:pPr>
            <w:r w:rsidRPr="00DB089A">
              <w:rPr>
                <w:color w:val="000000"/>
                <w:shd w:val="clear" w:color="auto" w:fill="FFFFFF"/>
                <w:lang w:eastAsia="ru-RU"/>
              </w:rPr>
              <w:t>Подпрограмма «Наследие»</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D3644">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p w:rsidR="00E73ABD" w:rsidRPr="00DB089A" w:rsidRDefault="00E73ABD" w:rsidP="007D3644">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D3644">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7D3644">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D3644">
            <w:pPr>
              <w:suppressAutoHyphens w:val="0"/>
              <w:spacing w:before="100" w:beforeAutospacing="1" w:after="119"/>
              <w:jc w:val="center"/>
              <w:rPr>
                <w:color w:val="000000"/>
                <w:lang w:eastAsia="ru-RU"/>
              </w:rPr>
            </w:pPr>
            <w:r w:rsidRPr="00DB089A">
              <w:rPr>
                <w:color w:val="000000"/>
                <w:lang w:eastAsia="ru-RU"/>
              </w:rPr>
              <w:t>Единиц</w:t>
            </w: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p w:rsidR="00E73ABD" w:rsidRPr="00DB089A" w:rsidRDefault="00E73ABD" w:rsidP="007D3644">
            <w:pPr>
              <w:suppressAutoHyphens w:val="0"/>
              <w:spacing w:before="100" w:beforeAutospacing="1" w:after="119"/>
              <w:jc w:val="center"/>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D364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D3644">
            <w:pPr>
              <w:suppressAutoHyphens w:val="0"/>
              <w:spacing w:before="100" w:beforeAutospacing="1" w:after="119"/>
              <w:jc w:val="center"/>
              <w:rPr>
                <w:color w:val="000000"/>
                <w:lang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261,7</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D3644">
            <w:pPr>
              <w:suppressAutoHyphens w:val="0"/>
              <w:spacing w:before="100" w:beforeAutospacing="1" w:after="119"/>
              <w:jc w:val="center"/>
              <w:rPr>
                <w:color w:val="000000"/>
                <w:lang w:eastAsia="ru-RU"/>
              </w:rPr>
            </w:pPr>
            <w:r w:rsidRPr="00DB089A">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D3644">
            <w:pPr>
              <w:suppressAutoHyphens w:val="0"/>
              <w:spacing w:before="100" w:beforeAutospacing="1" w:after="119"/>
              <w:jc w:val="center"/>
              <w:rPr>
                <w:color w:val="000000"/>
                <w:lang w:eastAsia="ru-RU"/>
              </w:rPr>
            </w:pPr>
            <w:r w:rsidRPr="00DB089A">
              <w:rPr>
                <w:color w:val="000000"/>
                <w:lang w:eastAsia="ru-RU"/>
              </w:rPr>
              <w:t>44,5</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D3644">
            <w:pPr>
              <w:suppressAutoHyphens w:val="0"/>
              <w:spacing w:before="100" w:beforeAutospacing="1" w:after="119"/>
              <w:jc w:val="center"/>
              <w:rPr>
                <w:color w:val="000000"/>
                <w:lang w:eastAsia="ru-RU"/>
              </w:rPr>
            </w:pPr>
            <w:r w:rsidRPr="00DB089A">
              <w:rPr>
                <w:color w:val="000000"/>
                <w:lang w:eastAsia="ru-RU"/>
              </w:rPr>
              <w:t>164,9</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D3644">
            <w:pPr>
              <w:suppressAutoHyphens w:val="0"/>
              <w:spacing w:before="100" w:beforeAutospacing="1" w:after="119"/>
              <w:jc w:val="center"/>
              <w:rPr>
                <w:color w:val="000000"/>
                <w:lang w:val="en-US" w:eastAsia="ru-RU"/>
              </w:rPr>
            </w:pP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2B5A3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2B5A3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2B5A3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2B5A3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2B5A3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2B5A3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2B5A3F">
            <w:pPr>
              <w:suppressAutoHyphens w:val="0"/>
              <w:spacing w:before="100" w:beforeAutospacing="1" w:after="119"/>
              <w:jc w:val="center"/>
              <w:rPr>
                <w:color w:val="000000"/>
                <w:lang w:val="en-US"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265,4</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2B5A3F">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2B5A3F">
            <w:pPr>
              <w:suppressAutoHyphens w:val="0"/>
              <w:spacing w:before="100" w:beforeAutospacing="1" w:after="119"/>
              <w:jc w:val="center"/>
              <w:rPr>
                <w:color w:val="000000"/>
                <w:lang w:eastAsia="ru-RU"/>
              </w:rPr>
            </w:pPr>
            <w:r w:rsidRPr="00DB089A">
              <w:rPr>
                <w:color w:val="000000"/>
                <w:lang w:eastAsia="ru-RU"/>
              </w:rPr>
              <w:t>175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2B5A3F">
            <w:pPr>
              <w:suppressAutoHyphens w:val="0"/>
              <w:spacing w:before="100" w:beforeAutospacing="1" w:after="119"/>
              <w:jc w:val="center"/>
              <w:rPr>
                <w:color w:val="000000"/>
                <w:lang w:val="en-US" w:eastAsia="ru-RU"/>
              </w:rPr>
            </w:pPr>
          </w:p>
        </w:tc>
      </w:tr>
      <w:tr w:rsidR="00E73ABD" w:rsidRPr="00DB089A" w:rsidTr="004A68C3">
        <w:trPr>
          <w:trHeight w:val="650"/>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2B5A3F">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2B5A3F">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2B5A3F">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2B5A3F">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2B5A3F">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2B5A3F">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rPr>
                <w:color w:val="000000"/>
                <w:lang w:eastAsia="ru-RU"/>
              </w:rPr>
            </w:pPr>
            <w:r w:rsidRPr="00DB089A">
              <w:rPr>
                <w:color w:val="000000"/>
                <w:lang w:eastAsia="ru-RU"/>
              </w:rPr>
              <w:t xml:space="preserve">  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90,4</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2B5A3F">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2B5A3F">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2B5A3F">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2B5A3F">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6017E7">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6017E7">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6017E7">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6017E7">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99,9</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94,9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val="en-US"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99,9</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94,9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val="en-US"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99,9</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94,9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val="en-US" w:eastAsia="ru-RU"/>
              </w:rPr>
            </w:pPr>
            <w:r w:rsidRPr="00DB089A">
              <w:rPr>
                <w:color w:val="000000"/>
                <w:lang w:eastAsia="ru-RU"/>
              </w:rPr>
              <w:t>10</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99,9</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94,9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BA45CB">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val="en-US" w:eastAsia="ru-RU"/>
              </w:rPr>
            </w:pPr>
            <w:r w:rsidRPr="00DB089A">
              <w:rPr>
                <w:color w:val="000000"/>
                <w:lang w:eastAsia="ru-RU"/>
              </w:rPr>
              <w:t>10</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99,9</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94,9</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BA45CB">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rHeight w:val="873"/>
          <w:tblCellSpacing w:w="0" w:type="dxa"/>
        </w:trPr>
        <w:tc>
          <w:tcPr>
            <w:tcW w:w="603" w:type="dxa"/>
            <w:vMerge w:val="restart"/>
            <w:tcBorders>
              <w:top w:val="single" w:sz="6" w:space="0" w:color="000000"/>
              <w:left w:val="single" w:sz="6" w:space="0" w:color="000000"/>
              <w:right w:val="nil"/>
            </w:tcBorders>
            <w:vAlign w:val="center"/>
          </w:tcPr>
          <w:p w:rsidR="00E73ABD" w:rsidRPr="00DB089A" w:rsidRDefault="00E73ABD" w:rsidP="006017E7">
            <w:pPr>
              <w:suppressAutoHyphens w:val="0"/>
              <w:rPr>
                <w:color w:val="000000"/>
                <w:lang w:eastAsia="ru-RU"/>
              </w:rPr>
            </w:pPr>
            <w:r w:rsidRPr="00DB089A">
              <w:rPr>
                <w:color w:val="000000"/>
                <w:lang w:eastAsia="ru-RU"/>
              </w:rPr>
              <w:t>2.1</w:t>
            </w:r>
          </w:p>
        </w:tc>
        <w:tc>
          <w:tcPr>
            <w:tcW w:w="2383" w:type="dxa"/>
            <w:vMerge w:val="restart"/>
            <w:tcBorders>
              <w:top w:val="single" w:sz="6" w:space="0" w:color="000000"/>
              <w:left w:val="single" w:sz="6" w:space="0" w:color="000000"/>
              <w:bottom w:val="single" w:sz="6" w:space="0" w:color="000000"/>
              <w:right w:val="nil"/>
            </w:tcBorders>
          </w:tcPr>
          <w:p w:rsidR="00E73ABD" w:rsidRPr="00DB089A" w:rsidRDefault="00E73ABD" w:rsidP="006017E7">
            <w:pPr>
              <w:suppressAutoHyphens w:val="0"/>
              <w:rPr>
                <w:color w:val="000000"/>
                <w:lang w:eastAsia="ru-RU"/>
              </w:rPr>
            </w:pPr>
            <w:r w:rsidRPr="00DB089A">
              <w:rPr>
                <w:color w:val="000000"/>
                <w:shd w:val="clear" w:color="auto" w:fill="FFFFFF"/>
                <w:lang w:eastAsia="ru-RU"/>
              </w:rPr>
              <w:t>Основное мероприятие «Развитие библиотечного дела»</w:t>
            </w:r>
          </w:p>
        </w:tc>
        <w:tc>
          <w:tcPr>
            <w:tcW w:w="2322" w:type="dxa"/>
            <w:vMerge w:val="restart"/>
            <w:tcBorders>
              <w:top w:val="single" w:sz="6" w:space="0" w:color="000000"/>
              <w:left w:val="single" w:sz="6" w:space="0" w:color="000000"/>
              <w:bottom w:val="single" w:sz="6" w:space="0" w:color="000000"/>
              <w:right w:val="nil"/>
            </w:tcBorders>
          </w:tcPr>
          <w:p w:rsidR="00E73ABD" w:rsidRPr="00DB089A" w:rsidRDefault="00E73ABD" w:rsidP="006017E7">
            <w:pPr>
              <w:suppressAutoHyphens w:val="0"/>
              <w:rPr>
                <w:color w:val="000000"/>
                <w:lang w:eastAsia="ru-RU"/>
              </w:rPr>
            </w:pPr>
            <w:r w:rsidRPr="00DB089A">
              <w:rPr>
                <w:color w:val="000000"/>
                <w:lang w:eastAsia="ru-RU"/>
              </w:rPr>
              <w:t>МБУК «Кирсановская городская библиотека»</w:t>
            </w:r>
          </w:p>
        </w:tc>
        <w:tc>
          <w:tcPr>
            <w:tcW w:w="1776" w:type="dxa"/>
            <w:gridSpan w:val="2"/>
            <w:vMerge w:val="restart"/>
            <w:tcBorders>
              <w:top w:val="single" w:sz="6" w:space="0" w:color="000000"/>
              <w:left w:val="single" w:sz="6" w:space="0" w:color="000000"/>
              <w:bottom w:val="single" w:sz="6" w:space="0" w:color="000000"/>
              <w:right w:val="nil"/>
            </w:tcBorders>
          </w:tcPr>
          <w:p w:rsidR="00E73ABD" w:rsidRPr="00DB089A" w:rsidRDefault="00E73ABD" w:rsidP="006017E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6017E7">
            <w:pPr>
              <w:suppressAutoHyphens w:val="0"/>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Единиц</w:t>
            </w: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spacing w:before="100" w:beforeAutospacing="1" w:after="119"/>
              <w:jc w:val="center"/>
              <w:rPr>
                <w:color w:val="000000"/>
                <w:lang w:eastAsia="ru-RU"/>
              </w:rPr>
            </w:pPr>
          </w:p>
          <w:p w:rsidR="00E73ABD" w:rsidRPr="00DB089A" w:rsidRDefault="00E73ABD"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222,4</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5,2</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164,9</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017E7">
            <w:pPr>
              <w:suppressAutoHyphens w:val="0"/>
              <w:spacing w:before="100" w:beforeAutospacing="1" w:after="119"/>
              <w:jc w:val="center"/>
              <w:rPr>
                <w:color w:val="000000"/>
                <w:lang w:eastAsia="ru-RU"/>
              </w:rPr>
            </w:pPr>
          </w:p>
        </w:tc>
      </w:tr>
      <w:tr w:rsidR="00E73ABD" w:rsidRPr="00DB089A" w:rsidTr="004A68C3">
        <w:trPr>
          <w:trHeight w:val="413"/>
          <w:tblCellSpacing w:w="0" w:type="dxa"/>
        </w:trPr>
        <w:tc>
          <w:tcPr>
            <w:tcW w:w="60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8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22"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776" w:type="dxa"/>
            <w:gridSpan w:val="2"/>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226,1</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175</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017E7">
            <w:pPr>
              <w:suppressAutoHyphens w:val="0"/>
              <w:spacing w:before="100" w:beforeAutospacing="1" w:after="119"/>
              <w:jc w:val="center"/>
              <w:rPr>
                <w:color w:val="000000"/>
                <w:lang w:eastAsia="ru-RU"/>
              </w:rPr>
            </w:pPr>
          </w:p>
        </w:tc>
      </w:tr>
      <w:tr w:rsidR="00E73ABD" w:rsidRPr="00DB089A" w:rsidTr="004A68C3">
        <w:trPr>
          <w:trHeight w:val="493"/>
          <w:tblCellSpacing w:w="0" w:type="dxa"/>
        </w:trPr>
        <w:tc>
          <w:tcPr>
            <w:tcW w:w="60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8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22"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776" w:type="dxa"/>
            <w:gridSpan w:val="2"/>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51,1</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rHeight w:val="475"/>
          <w:tblCellSpacing w:w="0" w:type="dxa"/>
        </w:trPr>
        <w:tc>
          <w:tcPr>
            <w:tcW w:w="60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8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22"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776" w:type="dxa"/>
            <w:gridSpan w:val="2"/>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val="en-US" w:eastAsia="ru-RU"/>
              </w:rPr>
            </w:pPr>
            <w:r w:rsidRPr="00DB089A">
              <w:rPr>
                <w:color w:val="000000"/>
                <w:lang w:val="en-US" w:eastAsia="ru-RU"/>
              </w:rPr>
              <w:t>60.6</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55,6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rHeight w:val="485"/>
          <w:tblCellSpacing w:w="0" w:type="dxa"/>
        </w:trPr>
        <w:tc>
          <w:tcPr>
            <w:tcW w:w="60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8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22"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776" w:type="dxa"/>
            <w:gridSpan w:val="2"/>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val="en-US" w:eastAsia="ru-RU"/>
              </w:rPr>
            </w:pPr>
            <w:r w:rsidRPr="00DB089A">
              <w:rPr>
                <w:color w:val="000000"/>
                <w:lang w:val="en-US" w:eastAsia="ru-RU"/>
              </w:rPr>
              <w:t>60.6</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55,6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rHeight w:val="704"/>
          <w:tblCellSpacing w:w="0" w:type="dxa"/>
        </w:trPr>
        <w:tc>
          <w:tcPr>
            <w:tcW w:w="60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8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22"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776" w:type="dxa"/>
            <w:gridSpan w:val="2"/>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val="en-US" w:eastAsia="ru-RU"/>
              </w:rPr>
            </w:pPr>
            <w:r w:rsidRPr="00DB089A">
              <w:rPr>
                <w:color w:val="000000"/>
                <w:lang w:val="en-US" w:eastAsia="ru-RU"/>
              </w:rPr>
              <w:t>60.6</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55,6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rHeight w:val="544"/>
          <w:tblCellSpacing w:w="0" w:type="dxa"/>
        </w:trPr>
        <w:tc>
          <w:tcPr>
            <w:tcW w:w="60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83"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2322"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776" w:type="dxa"/>
            <w:gridSpan w:val="2"/>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1199" w:type="dxa"/>
            <w:vMerge/>
            <w:tcBorders>
              <w:left w:val="single" w:sz="6" w:space="0" w:color="000000"/>
              <w:right w:val="nil"/>
            </w:tcBorders>
            <w:vAlign w:val="center"/>
          </w:tcPr>
          <w:p w:rsidR="00E73ABD" w:rsidRPr="00DB089A" w:rsidRDefault="00E73ABD" w:rsidP="006017E7">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val="en-US" w:eastAsia="ru-RU"/>
              </w:rPr>
            </w:pPr>
            <w:r w:rsidRPr="00DB089A">
              <w:rPr>
                <w:color w:val="000000"/>
                <w:lang w:val="en-US" w:eastAsia="ru-RU"/>
              </w:rPr>
              <w:t>60.6</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55,6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rHeight w:val="1280"/>
          <w:tblCellSpacing w:w="0" w:type="dxa"/>
        </w:trPr>
        <w:tc>
          <w:tcPr>
            <w:tcW w:w="603" w:type="dxa"/>
            <w:vMerge/>
            <w:tcBorders>
              <w:left w:val="single" w:sz="6" w:space="0" w:color="000000"/>
              <w:bottom w:val="single" w:sz="6" w:space="0" w:color="000000"/>
              <w:right w:val="nil"/>
            </w:tcBorders>
            <w:vAlign w:val="center"/>
          </w:tcPr>
          <w:p w:rsidR="00E73ABD" w:rsidRPr="00DB089A" w:rsidRDefault="00E73ABD" w:rsidP="006017E7">
            <w:pPr>
              <w:suppressAutoHyphens w:val="0"/>
              <w:rPr>
                <w:color w:val="000000"/>
                <w:lang w:eastAsia="ru-RU"/>
              </w:rPr>
            </w:pPr>
          </w:p>
        </w:tc>
        <w:tc>
          <w:tcPr>
            <w:tcW w:w="2383" w:type="dxa"/>
            <w:vMerge/>
            <w:tcBorders>
              <w:left w:val="single" w:sz="6" w:space="0" w:color="000000"/>
              <w:bottom w:val="single" w:sz="6" w:space="0" w:color="000000"/>
              <w:right w:val="nil"/>
            </w:tcBorders>
            <w:vAlign w:val="center"/>
          </w:tcPr>
          <w:p w:rsidR="00E73ABD" w:rsidRPr="00DB089A" w:rsidRDefault="00E73ABD" w:rsidP="006017E7">
            <w:pPr>
              <w:suppressAutoHyphens w:val="0"/>
              <w:rPr>
                <w:color w:val="000000"/>
                <w:lang w:eastAsia="ru-RU"/>
              </w:rPr>
            </w:pPr>
          </w:p>
        </w:tc>
        <w:tc>
          <w:tcPr>
            <w:tcW w:w="2322" w:type="dxa"/>
            <w:vMerge/>
            <w:tcBorders>
              <w:left w:val="single" w:sz="6" w:space="0" w:color="000000"/>
              <w:bottom w:val="single" w:sz="6" w:space="0" w:color="000000"/>
              <w:right w:val="nil"/>
            </w:tcBorders>
            <w:vAlign w:val="center"/>
          </w:tcPr>
          <w:p w:rsidR="00E73ABD" w:rsidRPr="00DB089A" w:rsidRDefault="00E73ABD" w:rsidP="006017E7">
            <w:pPr>
              <w:suppressAutoHyphens w:val="0"/>
              <w:rPr>
                <w:color w:val="000000"/>
                <w:lang w:eastAsia="ru-RU"/>
              </w:rPr>
            </w:pPr>
          </w:p>
        </w:tc>
        <w:tc>
          <w:tcPr>
            <w:tcW w:w="1776" w:type="dxa"/>
            <w:gridSpan w:val="2"/>
            <w:vMerge/>
            <w:tcBorders>
              <w:left w:val="single" w:sz="6" w:space="0" w:color="000000"/>
              <w:bottom w:val="single" w:sz="6" w:space="0" w:color="000000"/>
              <w:right w:val="nil"/>
            </w:tcBorders>
            <w:vAlign w:val="center"/>
          </w:tcPr>
          <w:p w:rsidR="00E73ABD" w:rsidRPr="00DB089A" w:rsidRDefault="00E73ABD" w:rsidP="006017E7">
            <w:pPr>
              <w:suppressAutoHyphens w:val="0"/>
              <w:rPr>
                <w:color w:val="000000"/>
                <w:lang w:eastAsia="ru-RU"/>
              </w:rPr>
            </w:pPr>
          </w:p>
        </w:tc>
        <w:tc>
          <w:tcPr>
            <w:tcW w:w="1199" w:type="dxa"/>
            <w:vMerge/>
            <w:tcBorders>
              <w:left w:val="single" w:sz="6" w:space="0" w:color="000000"/>
              <w:bottom w:val="single" w:sz="6" w:space="0" w:color="000000"/>
              <w:right w:val="nil"/>
            </w:tcBorders>
            <w:vAlign w:val="center"/>
          </w:tcPr>
          <w:p w:rsidR="00E73ABD" w:rsidRPr="00DB089A" w:rsidRDefault="00E73ABD" w:rsidP="006017E7">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val="en-US" w:eastAsia="ru-RU"/>
              </w:rPr>
            </w:pPr>
            <w:r w:rsidRPr="00DB089A">
              <w:rPr>
                <w:color w:val="000000"/>
                <w:lang w:val="en-US" w:eastAsia="ru-RU"/>
              </w:rPr>
              <w:t>60.6</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55,6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5,0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6017E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2.2</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rPr>
                <w:color w:val="000000"/>
                <w:lang w:eastAsia="ru-RU"/>
              </w:rPr>
            </w:pPr>
            <w:r w:rsidRPr="00DB089A">
              <w:rPr>
                <w:color w:val="000000"/>
                <w:lang w:eastAsia="ru-RU"/>
              </w:rPr>
              <w:t>Основное мероприятие "Развитие архивного дела"</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E64FB6">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E64FB6">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E64FB6">
            <w:pPr>
              <w:suppressAutoHyphens w:val="0"/>
              <w:spacing w:before="100" w:beforeAutospacing="1" w:after="119"/>
              <w:jc w:val="center"/>
              <w:rPr>
                <w:color w:val="000000"/>
                <w:lang w:eastAsia="ru-RU"/>
              </w:rPr>
            </w:pP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E64FB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2.2.1</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rPr>
                <w:color w:val="000000"/>
                <w:lang w:eastAsia="ru-RU"/>
              </w:rPr>
            </w:pPr>
            <w:r w:rsidRPr="00DB089A">
              <w:rPr>
                <w:color w:val="000000"/>
                <w:shd w:val="clear" w:color="auto" w:fill="FFFFFF"/>
                <w:lang w:eastAsia="ru-RU"/>
              </w:rPr>
              <w:t>На осуществление отдельных государственных полномочий по хранению, учету и использованию архивных документов, относящихся к государственной собственности и находящихся на территории муниципальных образований</w:t>
            </w: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794B24">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794B24">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1</w:t>
            </w:r>
          </w:p>
        </w:tc>
        <w:tc>
          <w:tcPr>
            <w:tcW w:w="1080"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39,3</w:t>
            </w:r>
          </w:p>
        </w:tc>
        <w:tc>
          <w:tcPr>
            <w:tcW w:w="115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794B24">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8283" w:type="dxa"/>
            <w:gridSpan w:val="6"/>
            <w:tcBorders>
              <w:top w:val="single" w:sz="6" w:space="0" w:color="000000"/>
              <w:left w:val="single" w:sz="6" w:space="0" w:color="000000"/>
              <w:bottom w:val="single" w:sz="6" w:space="0" w:color="000000"/>
              <w:right w:val="single" w:sz="4" w:space="0" w:color="auto"/>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4" w:space="0" w:color="auto"/>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b/>
                <w:bCs/>
                <w:color w:val="000000"/>
                <w:lang w:eastAsia="ru-RU"/>
              </w:rPr>
            </w:pPr>
            <w:r w:rsidRPr="00DB089A">
              <w:rPr>
                <w:b/>
                <w:bCs/>
                <w:color w:val="000000"/>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b/>
                <w:bCs/>
                <w:lang w:eastAsia="ru-RU"/>
              </w:rPr>
            </w:pPr>
            <w:r w:rsidRPr="00DB089A">
              <w:rPr>
                <w:b/>
                <w:bCs/>
                <w:lang w:eastAsia="ru-RU"/>
              </w:rPr>
              <w:t>24</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b/>
                <w:bCs/>
                <w:lang w:eastAsia="ru-RU"/>
              </w:rPr>
            </w:pPr>
            <w:r w:rsidRPr="00DB089A">
              <w:rPr>
                <w:b/>
                <w:bCs/>
                <w:lang w:eastAsia="ru-RU"/>
              </w:rPr>
              <w:t>1117</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b/>
                <w:bCs/>
                <w:lang w:eastAsia="ru-RU"/>
              </w:rPr>
            </w:pPr>
            <w:r w:rsidRPr="00DB089A">
              <w:rPr>
                <w:b/>
                <w:bCs/>
                <w:lang w:eastAsia="ru-RU"/>
              </w:rPr>
              <w:t>154,5</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b/>
                <w:bCs/>
                <w:lang w:eastAsia="ru-RU"/>
              </w:rPr>
            </w:pPr>
            <w:r w:rsidRPr="00DB089A">
              <w:rPr>
                <w:b/>
                <w:bCs/>
                <w:lang w:eastAsia="ru-RU"/>
              </w:rPr>
              <w:t>597,6</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b/>
                <w:bCs/>
                <w:lang w:eastAsia="ru-RU"/>
              </w:rPr>
            </w:pPr>
            <w:r w:rsidRPr="00DB089A">
              <w:rPr>
                <w:b/>
                <w:bCs/>
                <w:lang w:eastAsia="ru-RU"/>
              </w:rPr>
              <w:t>364,9</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b/>
                <w:bCs/>
                <w:lang w:eastAsia="ru-RU"/>
              </w:rPr>
            </w:pPr>
          </w:p>
        </w:tc>
      </w:tr>
      <w:tr w:rsidR="00E73ABD" w:rsidRPr="00DB089A" w:rsidTr="00836B6F">
        <w:trPr>
          <w:tblCellSpacing w:w="0" w:type="dxa"/>
        </w:trPr>
        <w:tc>
          <w:tcPr>
            <w:tcW w:w="15574" w:type="dxa"/>
            <w:gridSpan w:val="1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jc w:val="center"/>
              <w:rPr>
                <w:b/>
                <w:bCs/>
                <w:color w:val="000000"/>
                <w:lang w:eastAsia="ru-RU"/>
              </w:rPr>
            </w:pPr>
            <w:bookmarkStart w:id="15" w:name="_Hlk132294922"/>
          </w:p>
          <w:p w:rsidR="00E73ABD" w:rsidRPr="00DB089A" w:rsidRDefault="00E73ABD" w:rsidP="00BB29EF">
            <w:pPr>
              <w:suppressAutoHyphens w:val="0"/>
              <w:spacing w:before="100" w:beforeAutospacing="1" w:after="119"/>
              <w:jc w:val="center"/>
              <w:rPr>
                <w:b/>
                <w:bCs/>
                <w:color w:val="000000"/>
                <w:lang w:eastAsia="ru-RU"/>
              </w:rPr>
            </w:pPr>
          </w:p>
          <w:p w:rsidR="00E73ABD" w:rsidRPr="00DB089A" w:rsidRDefault="00E73ABD" w:rsidP="00BB29EF">
            <w:pPr>
              <w:suppressAutoHyphens w:val="0"/>
              <w:spacing w:before="100" w:beforeAutospacing="1" w:after="119"/>
              <w:jc w:val="center"/>
              <w:rPr>
                <w:b/>
                <w:bCs/>
                <w:color w:val="000000"/>
                <w:lang w:eastAsia="ru-RU"/>
              </w:rPr>
            </w:pPr>
          </w:p>
          <w:p w:rsidR="00E73ABD" w:rsidRPr="00DB089A" w:rsidRDefault="00E73ABD" w:rsidP="00BB29EF">
            <w:pPr>
              <w:suppressAutoHyphens w:val="0"/>
              <w:spacing w:before="100" w:beforeAutospacing="1" w:after="119"/>
              <w:jc w:val="center"/>
              <w:rPr>
                <w:b/>
                <w:bCs/>
                <w:color w:val="000000"/>
                <w:lang w:eastAsia="ru-RU"/>
              </w:rPr>
            </w:pPr>
            <w:r w:rsidRPr="00DB089A">
              <w:rPr>
                <w:b/>
                <w:bCs/>
                <w:color w:val="000000"/>
                <w:lang w:eastAsia="ru-RU"/>
              </w:rPr>
              <w:t xml:space="preserve">Подпрограмма 3  «Организация и проведение городских общественно значимых массовых мероприятий»                                                                    </w:t>
            </w:r>
            <w:r w:rsidRPr="00DB089A">
              <w:rPr>
                <w:b/>
                <w:bCs/>
                <w:color w:val="000000"/>
                <w:lang w:val="en-US" w:eastAsia="ru-RU"/>
              </w:rPr>
              <w:t>II</w:t>
            </w:r>
            <w:r w:rsidRPr="00DB089A">
              <w:rPr>
                <w:b/>
                <w:bCs/>
                <w:color w:val="000000"/>
                <w:lang w:eastAsia="ru-RU"/>
              </w:rPr>
              <w:t xml:space="preserve">  этап реализации на 2014-2022 годы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144"/>
              <w:gridCol w:w="2250"/>
              <w:gridCol w:w="1840"/>
              <w:gridCol w:w="1279"/>
              <w:gridCol w:w="709"/>
              <w:gridCol w:w="850"/>
              <w:gridCol w:w="851"/>
              <w:gridCol w:w="1417"/>
              <w:gridCol w:w="992"/>
              <w:gridCol w:w="982"/>
              <w:gridCol w:w="1560"/>
            </w:tblGrid>
            <w:tr w:rsidR="00E73ABD" w:rsidRPr="00DB089A" w:rsidTr="00836B6F">
              <w:tc>
                <w:tcPr>
                  <w:tcW w:w="720" w:type="dxa"/>
                  <w:vMerge w:val="restart"/>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val="en-US" w:eastAsia="ru-RU"/>
                    </w:rPr>
                  </w:pPr>
                  <w:r w:rsidRPr="00DB089A">
                    <w:rPr>
                      <w:b/>
                      <w:bCs/>
                      <w:color w:val="000000"/>
                      <w:lang w:val="en-US" w:eastAsia="ru-RU"/>
                    </w:rPr>
                    <w:t>3.1</w:t>
                  </w:r>
                </w:p>
              </w:tc>
              <w:tc>
                <w:tcPr>
                  <w:tcW w:w="2144" w:type="dxa"/>
                  <w:vMerge w:val="restart"/>
                  <w:tcBorders>
                    <w:top w:val="single" w:sz="6" w:space="0" w:color="000000"/>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Основное мероприятие «Организация и проведение городских мероприятий»</w:t>
                  </w:r>
                </w:p>
              </w:tc>
              <w:tc>
                <w:tcPr>
                  <w:tcW w:w="2250" w:type="dxa"/>
                  <w:vMerge w:val="restart"/>
                  <w:tcBorders>
                    <w:top w:val="single" w:sz="6" w:space="0" w:color="000000"/>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МБУК Центр Досуга «Золотой Витязь»</w:t>
                  </w:r>
                </w:p>
              </w:tc>
              <w:tc>
                <w:tcPr>
                  <w:tcW w:w="1840" w:type="dxa"/>
                  <w:vMerge w:val="restart"/>
                  <w:tcBorders>
                    <w:top w:val="single" w:sz="6" w:space="0" w:color="000000"/>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Количество проведенных мероприятий</w:t>
                  </w:r>
                </w:p>
              </w:tc>
              <w:tc>
                <w:tcPr>
                  <w:tcW w:w="1279" w:type="dxa"/>
                  <w:vMerge w:val="restart"/>
                  <w:tcBorders>
                    <w:top w:val="single" w:sz="6" w:space="0" w:color="000000"/>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единиц</w:t>
                  </w:r>
                </w:p>
              </w:tc>
              <w:tc>
                <w:tcPr>
                  <w:tcW w:w="7361" w:type="dxa"/>
                  <w:gridSpan w:val="7"/>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p>
              </w:tc>
            </w:tr>
            <w:tr w:rsidR="00E73ABD" w:rsidRPr="00DB089A" w:rsidTr="00836B6F">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23</w:t>
                  </w:r>
                </w:p>
              </w:tc>
              <w:tc>
                <w:tcPr>
                  <w:tcW w:w="85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r>
            <w:tr w:rsidR="00E73ABD" w:rsidRPr="00DB089A" w:rsidTr="00836B6F">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24</w:t>
                  </w:r>
                </w:p>
              </w:tc>
              <w:tc>
                <w:tcPr>
                  <w:tcW w:w="85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r>
            <w:tr w:rsidR="00E73ABD" w:rsidRPr="00DB089A" w:rsidTr="00836B6F">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25</w:t>
                  </w:r>
                </w:p>
              </w:tc>
              <w:tc>
                <w:tcPr>
                  <w:tcW w:w="85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r>
            <w:tr w:rsidR="00E73ABD" w:rsidRPr="00DB089A" w:rsidTr="00836B6F">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26</w:t>
                  </w:r>
                </w:p>
              </w:tc>
              <w:tc>
                <w:tcPr>
                  <w:tcW w:w="85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r>
            <w:tr w:rsidR="00E73ABD" w:rsidRPr="00DB089A" w:rsidTr="00836B6F">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27</w:t>
                  </w:r>
                </w:p>
              </w:tc>
              <w:tc>
                <w:tcPr>
                  <w:tcW w:w="85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r>
            <w:tr w:rsidR="00E73ABD" w:rsidRPr="00DB089A" w:rsidTr="00836B6F">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28</w:t>
                  </w:r>
                </w:p>
              </w:tc>
              <w:tc>
                <w:tcPr>
                  <w:tcW w:w="85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r>
            <w:tr w:rsidR="00E73ABD" w:rsidRPr="00DB089A" w:rsidTr="00836B6F">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202</w:t>
                  </w:r>
                  <w:r w:rsidRPr="00DB089A">
                    <w:rPr>
                      <w:b/>
                      <w:bCs/>
                      <w:color w:val="000000"/>
                      <w:lang w:val="en-US" w:eastAsia="ru-RU"/>
                    </w:rPr>
                    <w:t>9</w:t>
                  </w:r>
                </w:p>
              </w:tc>
              <w:tc>
                <w:tcPr>
                  <w:tcW w:w="85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r>
            <w:tr w:rsidR="00E73ABD" w:rsidRPr="00DB089A" w:rsidTr="00836B6F">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pPr>
                    <w:suppressAutoHyphens w:val="0"/>
                    <w:spacing w:before="100" w:beforeAutospacing="1"/>
                    <w:jc w:val="center"/>
                    <w:rPr>
                      <w:b/>
                      <w:bCs/>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p>
              </w:tc>
              <w:tc>
                <w:tcPr>
                  <w:tcW w:w="709" w:type="dxa"/>
                  <w:tcBorders>
                    <w:top w:val="single" w:sz="4" w:space="0" w:color="auto"/>
                    <w:left w:val="single" w:sz="6" w:space="0" w:color="000000"/>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20</w:t>
                  </w:r>
                  <w:r w:rsidRPr="00DB089A">
                    <w:rPr>
                      <w:b/>
                      <w:bCs/>
                      <w:color w:val="000000"/>
                      <w:lang w:val="en-US" w:eastAsia="ru-RU"/>
                    </w:rPr>
                    <w:t>30</w:t>
                  </w:r>
                </w:p>
              </w:tc>
              <w:tc>
                <w:tcPr>
                  <w:tcW w:w="85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15</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w:t>
                  </w:r>
                </w:p>
              </w:tc>
            </w:tr>
            <w:tr w:rsidR="00E73ABD" w:rsidRPr="00DB089A" w:rsidTr="00836B6F">
              <w:tc>
                <w:tcPr>
                  <w:tcW w:w="8233" w:type="dxa"/>
                  <w:gridSpan w:val="5"/>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Итого по итогам реализации подпрограммы</w:t>
                  </w:r>
                </w:p>
              </w:tc>
              <w:tc>
                <w:tcPr>
                  <w:tcW w:w="709" w:type="dxa"/>
                  <w:tcBorders>
                    <w:top w:val="single" w:sz="4" w:space="0" w:color="auto"/>
                    <w:left w:val="single" w:sz="6" w:space="0" w:color="000000"/>
                    <w:bottom w:val="single" w:sz="6" w:space="0" w:color="000000"/>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0</w:t>
                  </w:r>
                </w:p>
              </w:tc>
              <w:tc>
                <w:tcPr>
                  <w:tcW w:w="85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120</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0</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0</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0</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0</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pPr>
                    <w:suppressAutoHyphens w:val="0"/>
                    <w:spacing w:before="100" w:beforeAutospacing="1"/>
                    <w:jc w:val="center"/>
                    <w:rPr>
                      <w:b/>
                      <w:bCs/>
                      <w:color w:val="000000"/>
                      <w:lang w:eastAsia="ru-RU"/>
                    </w:rPr>
                  </w:pPr>
                  <w:r w:rsidRPr="00DB089A">
                    <w:rPr>
                      <w:b/>
                      <w:bCs/>
                      <w:color w:val="000000"/>
                      <w:lang w:eastAsia="ru-RU"/>
                    </w:rPr>
                    <w:t>0</w:t>
                  </w:r>
                </w:p>
              </w:tc>
            </w:tr>
          </w:tbl>
          <w:p w:rsidR="00E73ABD" w:rsidRPr="00DB089A" w:rsidRDefault="00E73ABD" w:rsidP="00536FF7">
            <w:pPr>
              <w:suppressAutoHyphens w:val="0"/>
              <w:spacing w:before="100" w:beforeAutospacing="1" w:after="119"/>
              <w:jc w:val="center"/>
              <w:rPr>
                <w:b/>
                <w:bCs/>
                <w:color w:val="000000"/>
                <w:lang w:eastAsia="ru-RU"/>
              </w:rPr>
            </w:pPr>
            <w:bookmarkStart w:id="16" w:name="_Hlk132295180"/>
            <w:r w:rsidRPr="00DB089A">
              <w:rPr>
                <w:b/>
                <w:bCs/>
                <w:color w:val="000000"/>
                <w:lang w:eastAsia="ru-RU"/>
              </w:rPr>
              <w:t>Подпрограмма 4</w:t>
            </w:r>
            <w:bookmarkStart w:id="17" w:name="_Hlk132294673"/>
            <w:r w:rsidRPr="00DB089A">
              <w:rPr>
                <w:b/>
                <w:bCs/>
                <w:color w:val="000000"/>
                <w:lang w:eastAsia="ru-RU"/>
              </w:rPr>
              <w:t xml:space="preserve">«Развитие туризма»  </w:t>
            </w:r>
            <w:r w:rsidRPr="00DB089A">
              <w:rPr>
                <w:b/>
                <w:bCs/>
                <w:color w:val="000000"/>
                <w:lang w:val="en-US" w:eastAsia="ru-RU"/>
              </w:rPr>
              <w:t>II</w:t>
            </w:r>
            <w:r w:rsidRPr="00DB089A">
              <w:rPr>
                <w:b/>
                <w:bCs/>
                <w:color w:val="000000"/>
                <w:lang w:eastAsia="ru-RU"/>
              </w:rPr>
              <w:t xml:space="preserve">  этап реализации  2023 - 2030</w:t>
            </w:r>
            <w:bookmarkEnd w:id="17"/>
            <w:r w:rsidRPr="00DB089A">
              <w:rPr>
                <w:b/>
                <w:bCs/>
                <w:color w:val="000000"/>
                <w:lang w:eastAsia="ru-RU"/>
              </w:rPr>
              <w:t>годы</w:t>
            </w:r>
            <w:bookmarkEnd w:id="16"/>
          </w:p>
        </w:tc>
      </w:tr>
      <w:tr w:rsidR="00E73ABD" w:rsidRPr="00DB089A" w:rsidTr="004A68C3">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after="119"/>
              <w:jc w:val="center"/>
              <w:rPr>
                <w:color w:val="000000"/>
                <w:lang w:eastAsia="ru-RU"/>
              </w:rPr>
            </w:pPr>
            <w:r w:rsidRPr="00DB089A">
              <w:rPr>
                <w:color w:val="000000"/>
                <w:lang w:val="en-US" w:eastAsia="ru-RU"/>
              </w:rPr>
              <w:t>4</w:t>
            </w:r>
            <w:r w:rsidRPr="00DB089A">
              <w:rPr>
                <w:color w:val="000000"/>
                <w:lang w:eastAsia="ru-RU"/>
              </w:rPr>
              <w:t>.1</w:t>
            </w:r>
          </w:p>
        </w:tc>
        <w:tc>
          <w:tcPr>
            <w:tcW w:w="238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Основное мероприятие «Реализация мероприятий в сфере туризма»</w:t>
            </w:r>
          </w:p>
          <w:p w:rsidR="00E73ABD" w:rsidRPr="00DB089A" w:rsidRDefault="00E73ABD" w:rsidP="00F039E3">
            <w:pPr>
              <w:suppressAutoHyphens w:val="0"/>
              <w:spacing w:before="100" w:beforeAutospacing="1" w:after="119"/>
              <w:rPr>
                <w:color w:val="000000"/>
                <w:shd w:val="clear" w:color="auto" w:fill="FFFFFF"/>
                <w:lang w:eastAsia="ru-RU"/>
              </w:rPr>
            </w:pPr>
          </w:p>
          <w:p w:rsidR="00E73ABD" w:rsidRPr="00DB089A" w:rsidRDefault="00E73ABD" w:rsidP="00F039E3">
            <w:pPr>
              <w:suppressAutoHyphens w:val="0"/>
              <w:spacing w:before="100" w:beforeAutospacing="1" w:after="119"/>
              <w:rPr>
                <w:color w:val="000000"/>
                <w:shd w:val="clear" w:color="auto" w:fill="FFFFFF"/>
                <w:lang w:eastAsia="ru-RU"/>
              </w:rPr>
            </w:pPr>
          </w:p>
          <w:p w:rsidR="00E73ABD" w:rsidRPr="00DB089A" w:rsidRDefault="00E73ABD" w:rsidP="00F039E3">
            <w:pPr>
              <w:suppressAutoHyphens w:val="0"/>
              <w:spacing w:before="100" w:beforeAutospacing="1" w:after="119"/>
              <w:rPr>
                <w:color w:val="000000"/>
                <w:shd w:val="clear" w:color="auto" w:fill="FFFFFF"/>
                <w:lang w:eastAsia="ru-RU"/>
              </w:rPr>
            </w:pPr>
          </w:p>
          <w:p w:rsidR="00E73ABD" w:rsidRPr="00DB089A" w:rsidRDefault="00E73ABD" w:rsidP="00F039E3">
            <w:pPr>
              <w:suppressAutoHyphens w:val="0"/>
              <w:spacing w:before="100" w:beforeAutospacing="1" w:after="119"/>
              <w:rPr>
                <w:color w:val="000000"/>
                <w:shd w:val="clear" w:color="auto" w:fill="FFFFFF"/>
                <w:lang w:eastAsia="ru-RU"/>
              </w:rPr>
            </w:pPr>
          </w:p>
          <w:p w:rsidR="00E73ABD" w:rsidRPr="00DB089A" w:rsidRDefault="00E73ABD" w:rsidP="00F039E3">
            <w:pPr>
              <w:suppressAutoHyphens w:val="0"/>
              <w:spacing w:before="100" w:beforeAutospacing="1" w:after="119"/>
              <w:rPr>
                <w:color w:val="000000"/>
                <w:shd w:val="clear" w:color="auto" w:fill="FFFFFF"/>
                <w:lang w:eastAsia="ru-RU"/>
              </w:rPr>
            </w:pPr>
          </w:p>
          <w:p w:rsidR="00E73ABD" w:rsidRPr="00DB089A" w:rsidRDefault="00E73ABD" w:rsidP="00F039E3">
            <w:pPr>
              <w:suppressAutoHyphens w:val="0"/>
              <w:spacing w:before="100" w:beforeAutospacing="1" w:after="119"/>
              <w:rPr>
                <w:color w:val="000000"/>
                <w:shd w:val="clear" w:color="auto" w:fill="FFFFFF"/>
                <w:lang w:eastAsia="ru-RU"/>
              </w:rPr>
            </w:pPr>
          </w:p>
          <w:p w:rsidR="00E73ABD" w:rsidRPr="00DB089A" w:rsidRDefault="00E73ABD" w:rsidP="00F039E3">
            <w:pPr>
              <w:suppressAutoHyphens w:val="0"/>
              <w:spacing w:before="100" w:beforeAutospacing="1" w:after="119"/>
              <w:rPr>
                <w:color w:val="000000"/>
                <w:shd w:val="clear" w:color="auto" w:fill="FFFFFF"/>
                <w:lang w:eastAsia="ru-RU"/>
              </w:rPr>
            </w:pPr>
          </w:p>
          <w:p w:rsidR="00E73ABD" w:rsidRPr="00DB089A" w:rsidRDefault="00E73ABD" w:rsidP="00F039E3">
            <w:pPr>
              <w:suppressAutoHyphens w:val="0"/>
              <w:spacing w:before="100" w:beforeAutospacing="1" w:after="119"/>
              <w:rPr>
                <w:color w:val="000000"/>
                <w:lang w:eastAsia="ru-RU"/>
              </w:rPr>
            </w:pPr>
          </w:p>
        </w:tc>
        <w:tc>
          <w:tcPr>
            <w:tcW w:w="2322"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after="119"/>
              <w:jc w:val="center"/>
              <w:rPr>
                <w:b/>
                <w:bCs/>
                <w:color w:val="000000"/>
                <w:lang w:eastAsia="ru-RU"/>
              </w:rPr>
            </w:pPr>
            <w:r w:rsidRPr="00DB089A">
              <w:rPr>
                <w:b/>
                <w:bCs/>
                <w:color w:val="000000"/>
                <w:lang w:eastAsia="ru-RU"/>
              </w:rPr>
              <w:t>Отдел по туризму, молодежной политике и патриотическому воспитанию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F039E3">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after="119"/>
              <w:jc w:val="center"/>
              <w:rPr>
                <w:color w:val="000000"/>
                <w:lang w:eastAsia="ru-RU"/>
              </w:rPr>
            </w:pPr>
            <w:r w:rsidRPr="00DB089A">
              <w:rPr>
                <w:color w:val="000000"/>
                <w:lang w:eastAsia="ru-RU"/>
              </w:rPr>
              <w:t>15,0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39E3">
            <w:pPr>
              <w:suppressAutoHyphens w:val="0"/>
              <w:spacing w:before="100" w:beforeAutospacing="1" w:after="119"/>
              <w:jc w:val="center"/>
              <w:rPr>
                <w:color w:val="000000"/>
                <w:lang w:eastAsia="ru-RU"/>
              </w:rPr>
            </w:pPr>
            <w:r w:rsidRPr="00DB089A">
              <w:rPr>
                <w:color w:val="000000"/>
                <w:lang w:eastAsia="ru-RU"/>
              </w:rPr>
              <w:t>15,0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F039E3">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4A68C3">
        <w:trPr>
          <w:trHeight w:val="601"/>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4A68C3">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lang w:val="en-US" w:eastAsia="ru-RU"/>
              </w:rPr>
              <w:t>4</w:t>
            </w:r>
            <w:r w:rsidRPr="00DB089A">
              <w:rPr>
                <w:color w:val="000000"/>
                <w:lang w:eastAsia="ru-RU"/>
              </w:rPr>
              <w:t>.1.1</w:t>
            </w:r>
          </w:p>
        </w:tc>
        <w:tc>
          <w:tcPr>
            <w:tcW w:w="2383" w:type="dxa"/>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rPr>
                <w:color w:val="000000"/>
                <w:shd w:val="clear" w:color="auto" w:fill="FFFFFF"/>
              </w:rPr>
            </w:pPr>
            <w:r w:rsidRPr="00DB089A">
              <w:rPr>
                <w:color w:val="000000"/>
                <w:shd w:val="clear" w:color="auto" w:fill="FFFFFF"/>
              </w:rPr>
              <w:t>Организация и проведение событийных мероприятий, направленных на популяризацию туристического потенциала города и увеличение туристического потока.</w:t>
            </w:r>
          </w:p>
          <w:p w:rsidR="00E73ABD" w:rsidRPr="00DB089A" w:rsidRDefault="00E73ABD" w:rsidP="001558CB">
            <w:pPr>
              <w:suppressAutoHyphens w:val="0"/>
              <w:spacing w:before="100" w:beforeAutospacing="1" w:after="119"/>
              <w:rPr>
                <w:color w:val="000000"/>
                <w:shd w:val="clear" w:color="auto" w:fill="FFFFFF"/>
              </w:rPr>
            </w:pPr>
            <w:r w:rsidRPr="00DB089A">
              <w:rPr>
                <w:color w:val="000000"/>
                <w:shd w:val="clear" w:color="auto" w:fill="FFFFFF"/>
              </w:rPr>
              <w:t>Популяризация фестиваля «Рок</w:t>
            </w:r>
            <w:r w:rsidRPr="00DB089A">
              <w:rPr>
                <w:color w:val="000000"/>
                <w:shd w:val="clear" w:color="auto" w:fill="FFFFFF"/>
                <w:lang w:val="en-US"/>
              </w:rPr>
              <w:t>V</w:t>
            </w:r>
            <w:r w:rsidRPr="00DB089A">
              <w:rPr>
                <w:color w:val="000000"/>
                <w:shd w:val="clear" w:color="auto" w:fill="FFFFFF"/>
              </w:rPr>
              <w:t>Кирсанове»</w:t>
            </w:r>
          </w:p>
          <w:p w:rsidR="00E73ABD" w:rsidRPr="00DB089A" w:rsidRDefault="00E73ABD" w:rsidP="001558CB">
            <w:pPr>
              <w:suppressAutoHyphens w:val="0"/>
              <w:spacing w:before="100" w:beforeAutospacing="1" w:after="119"/>
              <w:rPr>
                <w:color w:val="000000"/>
                <w:shd w:val="clear" w:color="auto" w:fill="FFFFFF"/>
              </w:rPr>
            </w:pPr>
          </w:p>
          <w:p w:rsidR="00E73ABD" w:rsidRPr="00DB089A" w:rsidRDefault="00E73ABD" w:rsidP="001558CB">
            <w:pPr>
              <w:suppressAutoHyphens w:val="0"/>
              <w:spacing w:before="100" w:beforeAutospacing="1" w:after="119"/>
              <w:rPr>
                <w:color w:val="000000"/>
                <w:lang w:eastAsia="ru-RU"/>
              </w:rPr>
            </w:pPr>
          </w:p>
        </w:tc>
        <w:tc>
          <w:tcPr>
            <w:tcW w:w="2322" w:type="dxa"/>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rPr>
              <w:t>Отдел по туризму, молодежной политике и патриотическому воспитанию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lang w:eastAsia="ru-RU"/>
              </w:rPr>
              <w:t>единиц</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lang w:val="en-US" w:eastAsia="ru-RU"/>
              </w:rPr>
              <w:t>15</w:t>
            </w:r>
            <w:r w:rsidRPr="00DB089A">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lang w:eastAsia="ru-RU"/>
              </w:rPr>
              <w:t>15,0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1558CB">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4A68C3">
        <w:trPr>
          <w:tblCellSpacing w:w="0" w:type="dxa"/>
        </w:trPr>
        <w:tc>
          <w:tcPr>
            <w:tcW w:w="60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83"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2322"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776" w:type="dxa"/>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1199" w:type="dxa"/>
            <w:vMerge/>
            <w:tcBorders>
              <w:top w:val="single" w:sz="6" w:space="0" w:color="000000"/>
              <w:left w:val="single" w:sz="6" w:space="0" w:color="000000"/>
              <w:bottom w:val="single" w:sz="6" w:space="0" w:color="000000"/>
              <w:right w:val="nil"/>
            </w:tcBorders>
            <w:vAlign w:val="center"/>
          </w:tcPr>
          <w:p w:rsidR="00E73ABD" w:rsidRPr="00DB089A" w:rsidRDefault="00E73ABD" w:rsidP="004B511C">
            <w:pPr>
              <w:suppressAutoHyphens w:val="0"/>
              <w:rPr>
                <w:color w:val="000000"/>
                <w:lang w:eastAsia="ru-RU"/>
              </w:rPr>
            </w:pPr>
          </w:p>
        </w:tc>
        <w:tc>
          <w:tcPr>
            <w:tcW w:w="839"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69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311"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20,0</w:t>
            </w:r>
          </w:p>
        </w:tc>
        <w:tc>
          <w:tcPr>
            <w:tcW w:w="1276"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B511C">
            <w:pPr>
              <w:suppressAutoHyphens w:val="0"/>
              <w:spacing w:before="100" w:beforeAutospacing="1" w:after="119"/>
              <w:jc w:val="center"/>
              <w:rPr>
                <w:color w:val="000000"/>
                <w:lang w:eastAsia="ru-RU"/>
              </w:rPr>
            </w:pPr>
            <w:r w:rsidRPr="00DB089A">
              <w:rPr>
                <w:color w:val="000000"/>
                <w:lang w:eastAsia="ru-RU"/>
              </w:rPr>
              <w:t>-</w:t>
            </w:r>
          </w:p>
        </w:tc>
      </w:tr>
      <w:bookmarkEnd w:id="15"/>
      <w:tr w:rsidR="00E73ABD" w:rsidRPr="00DB089A" w:rsidTr="004A68C3">
        <w:trPr>
          <w:tblCellSpacing w:w="0" w:type="dxa"/>
        </w:trPr>
        <w:tc>
          <w:tcPr>
            <w:tcW w:w="8283" w:type="dxa"/>
            <w:gridSpan w:val="6"/>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b/>
                <w:bCs/>
                <w:color w:val="000000"/>
                <w:lang w:eastAsia="ru-RU"/>
              </w:rPr>
              <w:t>Итого по итогам реализации подпрограммы</w:t>
            </w:r>
          </w:p>
        </w:tc>
        <w:tc>
          <w:tcPr>
            <w:tcW w:w="83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lang w:eastAsia="ru-RU"/>
              </w:rPr>
            </w:pPr>
            <w:r w:rsidRPr="00DB089A">
              <w:rPr>
                <w:b/>
                <w:bCs/>
                <w:lang w:eastAsia="ru-RU"/>
              </w:rPr>
              <w:t>Х</w:t>
            </w:r>
          </w:p>
        </w:tc>
        <w:tc>
          <w:tcPr>
            <w:tcW w:w="69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lang w:eastAsia="ru-RU"/>
              </w:rPr>
            </w:pPr>
            <w:r w:rsidRPr="00DB089A">
              <w:rPr>
                <w:b/>
                <w:bCs/>
                <w:lang w:eastAsia="ru-RU"/>
              </w:rPr>
              <w:t>16</w:t>
            </w:r>
          </w:p>
        </w:tc>
        <w:tc>
          <w:tcPr>
            <w:tcW w:w="108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lang w:eastAsia="ru-RU"/>
              </w:rPr>
            </w:pPr>
            <w:r w:rsidRPr="00DB089A">
              <w:rPr>
                <w:b/>
                <w:bCs/>
                <w:lang w:eastAsia="ru-RU"/>
              </w:rPr>
              <w:t>115,0</w:t>
            </w:r>
          </w:p>
        </w:tc>
        <w:tc>
          <w:tcPr>
            <w:tcW w:w="1311"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lang w:eastAsia="ru-RU"/>
              </w:rPr>
            </w:pPr>
            <w:r w:rsidRPr="00DB089A">
              <w:rPr>
                <w:b/>
                <w:bCs/>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lang w:eastAsia="ru-RU"/>
              </w:rPr>
            </w:pPr>
            <w:r w:rsidRPr="00DB089A">
              <w:rPr>
                <w:b/>
                <w:bCs/>
                <w:lang w:eastAsia="ru-RU"/>
              </w:rPr>
              <w:t>-</w:t>
            </w:r>
          </w:p>
        </w:tc>
        <w:tc>
          <w:tcPr>
            <w:tcW w:w="115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lang w:eastAsia="ru-RU"/>
              </w:rPr>
            </w:pPr>
            <w:r w:rsidRPr="00DB089A">
              <w:rPr>
                <w:b/>
                <w:bCs/>
                <w:lang w:eastAsia="ru-RU"/>
              </w:rPr>
              <w:t>115,0</w:t>
            </w:r>
          </w:p>
        </w:tc>
        <w:tc>
          <w:tcPr>
            <w:tcW w:w="12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FF0000"/>
                <w:lang w:eastAsia="ru-RU"/>
              </w:rPr>
            </w:pPr>
            <w:r w:rsidRPr="00DB089A">
              <w:rPr>
                <w:b/>
                <w:bCs/>
                <w:color w:val="FF0000"/>
                <w:lang w:eastAsia="ru-RU"/>
              </w:rPr>
              <w:t>-</w:t>
            </w:r>
          </w:p>
        </w:tc>
      </w:tr>
    </w:tbl>
    <w:p w:rsidR="00E73ABD" w:rsidRPr="00DB089A" w:rsidRDefault="00E73ABD" w:rsidP="00571203">
      <w:pPr>
        <w:suppressAutoHyphens w:val="0"/>
        <w:spacing w:before="100" w:beforeAutospacing="1"/>
        <w:jc w:val="center"/>
        <w:rPr>
          <w:b/>
          <w:bCs/>
          <w:color w:val="000000"/>
          <w:lang w:eastAsia="ru-RU"/>
        </w:rPr>
      </w:pPr>
      <w:r w:rsidRPr="00DB089A">
        <w:rPr>
          <w:b/>
          <w:bCs/>
          <w:color w:val="000000"/>
          <w:lang w:eastAsia="ru-RU"/>
        </w:rPr>
        <w:t xml:space="preserve">Подпрограмма 5 «Обеспечение условий реализации Мунпрограммы»   </w:t>
      </w:r>
      <w:r w:rsidRPr="00DB089A">
        <w:rPr>
          <w:b/>
          <w:bCs/>
          <w:color w:val="000000"/>
          <w:lang w:val="en-US" w:eastAsia="ru-RU"/>
        </w:rPr>
        <w:t>II</w:t>
      </w:r>
      <w:r w:rsidRPr="00DB089A">
        <w:rPr>
          <w:b/>
          <w:bCs/>
          <w:color w:val="000000"/>
          <w:lang w:eastAsia="ru-RU"/>
        </w:rPr>
        <w:t xml:space="preserve">  этап реализации   2023-2030 годы</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6"/>
        <w:gridCol w:w="2405"/>
        <w:gridCol w:w="2041"/>
        <w:gridCol w:w="2151"/>
        <w:gridCol w:w="842"/>
        <w:gridCol w:w="920"/>
        <w:gridCol w:w="663"/>
        <w:gridCol w:w="1227"/>
        <w:gridCol w:w="1205"/>
        <w:gridCol w:w="1003"/>
        <w:gridCol w:w="1011"/>
        <w:gridCol w:w="1222"/>
      </w:tblGrid>
      <w:tr w:rsidR="00E73ABD" w:rsidRPr="00DB089A" w:rsidTr="0072429C">
        <w:trPr>
          <w:trHeight w:val="450"/>
        </w:trPr>
        <w:tc>
          <w:tcPr>
            <w:tcW w:w="756" w:type="dxa"/>
            <w:vMerge w:val="restart"/>
          </w:tcPr>
          <w:p w:rsidR="00E73ABD" w:rsidRPr="00DB089A" w:rsidRDefault="00E73ABD" w:rsidP="00870AE9">
            <w:pPr>
              <w:suppressAutoHyphens w:val="0"/>
              <w:spacing w:before="100" w:beforeAutospacing="1"/>
              <w:rPr>
                <w:color w:val="000000"/>
                <w:lang w:val="en-US" w:eastAsia="ru-RU"/>
              </w:rPr>
            </w:pPr>
            <w:r w:rsidRPr="00DB089A">
              <w:rPr>
                <w:color w:val="000000"/>
                <w:lang w:val="en-US" w:eastAsia="ru-RU"/>
              </w:rPr>
              <w:t>5.1</w:t>
            </w:r>
          </w:p>
        </w:tc>
        <w:tc>
          <w:tcPr>
            <w:tcW w:w="2405" w:type="dxa"/>
            <w:vMerge w:val="restart"/>
          </w:tcPr>
          <w:p w:rsidR="00E73ABD" w:rsidRPr="00DB089A" w:rsidRDefault="00E73ABD" w:rsidP="00870AE9">
            <w:pPr>
              <w:suppressAutoHyphens w:val="0"/>
              <w:spacing w:before="100" w:beforeAutospacing="1"/>
              <w:rPr>
                <w:color w:val="000000"/>
                <w:lang w:eastAsia="ru-RU"/>
              </w:rPr>
            </w:pPr>
            <w:r w:rsidRPr="00DB089A">
              <w:rPr>
                <w:color w:val="000000"/>
                <w:lang w:eastAsia="ru-RU"/>
              </w:rPr>
              <w:t>Федеральный проект "Культурная среда"</w:t>
            </w:r>
          </w:p>
        </w:tc>
        <w:tc>
          <w:tcPr>
            <w:tcW w:w="2041" w:type="dxa"/>
            <w:vMerge w:val="restart"/>
          </w:tcPr>
          <w:p w:rsidR="00E73ABD" w:rsidRPr="00DB089A" w:rsidRDefault="00E73ABD" w:rsidP="00870AE9">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tc>
        <w:tc>
          <w:tcPr>
            <w:tcW w:w="2151" w:type="dxa"/>
            <w:vMerge w:val="restart"/>
          </w:tcPr>
          <w:p w:rsidR="00E73ABD" w:rsidRPr="00DB089A" w:rsidRDefault="00E73ABD" w:rsidP="00870AE9">
            <w:pPr>
              <w:suppressAutoHyphens w:val="0"/>
              <w:spacing w:before="100" w:beforeAutospacing="1"/>
              <w:jc w:val="center"/>
              <w:rPr>
                <w:color w:val="000000"/>
                <w:lang w:eastAsia="ru-RU"/>
              </w:rPr>
            </w:pPr>
            <w:r w:rsidRPr="00DB089A">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vMerge w:val="restart"/>
          </w:tcPr>
          <w:p w:rsidR="00E73ABD" w:rsidRPr="00DB089A" w:rsidRDefault="00E73ABD" w:rsidP="00870AE9">
            <w:pPr>
              <w:suppressAutoHyphens w:val="0"/>
              <w:spacing w:before="100" w:beforeAutospacing="1"/>
              <w:rPr>
                <w:color w:val="000000"/>
                <w:lang w:eastAsia="ru-RU"/>
              </w:rPr>
            </w:pPr>
          </w:p>
        </w:tc>
        <w:tc>
          <w:tcPr>
            <w:tcW w:w="920" w:type="dxa"/>
          </w:tcPr>
          <w:p w:rsidR="00E73ABD" w:rsidRPr="00DB089A" w:rsidRDefault="00E73ABD" w:rsidP="00870AE9">
            <w:pPr>
              <w:suppressAutoHyphens w:val="0"/>
              <w:spacing w:before="100" w:beforeAutospacing="1"/>
              <w:jc w:val="center"/>
              <w:rPr>
                <w:color w:val="000000"/>
                <w:lang w:eastAsia="ru-RU"/>
              </w:rPr>
            </w:pPr>
            <w:r w:rsidRPr="00DB089A">
              <w:rPr>
                <w:color w:val="000000"/>
                <w:lang w:eastAsia="ru-RU"/>
              </w:rPr>
              <w:t>2023</w:t>
            </w:r>
          </w:p>
        </w:tc>
        <w:tc>
          <w:tcPr>
            <w:tcW w:w="663" w:type="dxa"/>
          </w:tcPr>
          <w:p w:rsidR="00E73ABD" w:rsidRPr="00DB089A" w:rsidRDefault="00E73ABD" w:rsidP="00870AE9">
            <w:pPr>
              <w:suppressAutoHyphens w:val="0"/>
              <w:spacing w:before="100" w:beforeAutospacing="1"/>
              <w:jc w:val="center"/>
              <w:rPr>
                <w:color w:val="000000"/>
                <w:lang w:eastAsia="ru-RU"/>
              </w:rPr>
            </w:pPr>
            <w:r w:rsidRPr="00DB089A">
              <w:rPr>
                <w:color w:val="000000"/>
                <w:lang w:eastAsia="ru-RU"/>
              </w:rPr>
              <w:t>1</w:t>
            </w:r>
          </w:p>
        </w:tc>
        <w:tc>
          <w:tcPr>
            <w:tcW w:w="1227" w:type="dxa"/>
          </w:tcPr>
          <w:p w:rsidR="00E73ABD" w:rsidRPr="00DB089A" w:rsidRDefault="00E73ABD" w:rsidP="00870AE9">
            <w:pPr>
              <w:suppressAutoHyphens w:val="0"/>
              <w:spacing w:before="100" w:beforeAutospacing="1"/>
              <w:jc w:val="center"/>
              <w:rPr>
                <w:color w:val="000000"/>
                <w:lang w:val="en-US" w:eastAsia="ru-RU"/>
              </w:rPr>
            </w:pPr>
            <w:r w:rsidRPr="00DB089A">
              <w:t>4623,4</w:t>
            </w:r>
          </w:p>
        </w:tc>
        <w:tc>
          <w:tcPr>
            <w:tcW w:w="1205" w:type="dxa"/>
          </w:tcPr>
          <w:p w:rsidR="00E73ABD" w:rsidRPr="00DB089A" w:rsidRDefault="00E73ABD" w:rsidP="00870AE9">
            <w:pPr>
              <w:suppressAutoHyphens w:val="0"/>
              <w:spacing w:before="100" w:beforeAutospacing="1"/>
              <w:jc w:val="center"/>
              <w:rPr>
                <w:color w:val="000000"/>
                <w:lang w:val="en-US" w:eastAsia="ru-RU"/>
              </w:rPr>
            </w:pPr>
            <w:r w:rsidRPr="00DB089A">
              <w:t>4526,4</w:t>
            </w:r>
          </w:p>
        </w:tc>
        <w:tc>
          <w:tcPr>
            <w:tcW w:w="1003" w:type="dxa"/>
          </w:tcPr>
          <w:p w:rsidR="00E73ABD" w:rsidRPr="00DB089A" w:rsidRDefault="00E73ABD" w:rsidP="00870AE9">
            <w:pPr>
              <w:suppressAutoHyphens w:val="0"/>
              <w:spacing w:before="100" w:beforeAutospacing="1"/>
              <w:jc w:val="center"/>
              <w:rPr>
                <w:color w:val="000000"/>
                <w:lang w:eastAsia="ru-RU"/>
              </w:rPr>
            </w:pPr>
            <w:r w:rsidRPr="00DB089A">
              <w:t>92,4</w:t>
            </w:r>
          </w:p>
        </w:tc>
        <w:tc>
          <w:tcPr>
            <w:tcW w:w="1011" w:type="dxa"/>
          </w:tcPr>
          <w:p w:rsidR="00E73ABD" w:rsidRPr="00DB089A" w:rsidRDefault="00E73ABD" w:rsidP="00870AE9">
            <w:pPr>
              <w:suppressAutoHyphens w:val="0"/>
              <w:spacing w:before="100" w:beforeAutospacing="1"/>
              <w:jc w:val="center"/>
              <w:rPr>
                <w:color w:val="000000"/>
                <w:lang w:eastAsia="ru-RU"/>
              </w:rPr>
            </w:pPr>
            <w:r w:rsidRPr="00DB089A">
              <w:t>4,6</w:t>
            </w:r>
          </w:p>
        </w:tc>
        <w:tc>
          <w:tcPr>
            <w:tcW w:w="1222" w:type="dxa"/>
          </w:tcPr>
          <w:p w:rsidR="00E73ABD" w:rsidRPr="00DB089A" w:rsidRDefault="00E73ABD" w:rsidP="00870AE9">
            <w:pPr>
              <w:suppressAutoHyphens w:val="0"/>
              <w:spacing w:before="100" w:beforeAutospacing="1"/>
              <w:jc w:val="center"/>
              <w:rPr>
                <w:color w:val="000000"/>
                <w:lang w:eastAsia="ru-RU"/>
              </w:rPr>
            </w:pPr>
            <w:r w:rsidRPr="00DB089A">
              <w:rPr>
                <w:color w:val="000000"/>
                <w:lang w:eastAsia="ru-RU"/>
              </w:rPr>
              <w:t>----</w:t>
            </w:r>
          </w:p>
        </w:tc>
      </w:tr>
      <w:tr w:rsidR="00E73ABD" w:rsidRPr="00DB089A" w:rsidTr="0072429C">
        <w:trPr>
          <w:trHeight w:val="368"/>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vMerge/>
          </w:tcPr>
          <w:p w:rsidR="00E73ABD" w:rsidRPr="00DB089A" w:rsidRDefault="00E73ABD" w:rsidP="00536FF7">
            <w:pPr>
              <w:suppressAutoHyphens w:val="0"/>
              <w:spacing w:before="100" w:beforeAutospacing="1"/>
              <w:rPr>
                <w:color w:val="000000"/>
                <w:lang w:eastAsia="ru-RU"/>
              </w:rPr>
            </w:pPr>
          </w:p>
        </w:tc>
        <w:tc>
          <w:tcPr>
            <w:tcW w:w="920"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2024</w:t>
            </w:r>
          </w:p>
        </w:tc>
        <w:tc>
          <w:tcPr>
            <w:tcW w:w="663"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72429C">
        <w:trPr>
          <w:trHeight w:val="96"/>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vMerge/>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pacing w:before="100" w:beforeAutospacing="1"/>
              <w:jc w:val="center"/>
              <w:rPr>
                <w:color w:val="000000"/>
                <w:lang w:val="en-US" w:eastAsia="ru-RU"/>
              </w:rPr>
            </w:pPr>
            <w:r w:rsidRPr="00DB089A">
              <w:rPr>
                <w:color w:val="000000"/>
                <w:lang w:val="en-US" w:eastAsia="ru-RU"/>
              </w:rPr>
              <w:t>2025</w:t>
            </w:r>
          </w:p>
        </w:tc>
        <w:tc>
          <w:tcPr>
            <w:tcW w:w="663" w:type="dxa"/>
          </w:tcPr>
          <w:p w:rsidR="00E73ABD" w:rsidRPr="00DB089A" w:rsidRDefault="00E73ABD" w:rsidP="00732DBF">
            <w:pPr>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r>
      <w:tr w:rsidR="00E73ABD" w:rsidRPr="00DB089A" w:rsidTr="0072429C">
        <w:trPr>
          <w:trHeight w:val="192"/>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vMerge/>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pacing w:before="100" w:beforeAutospacing="1"/>
              <w:jc w:val="center"/>
              <w:rPr>
                <w:color w:val="000000"/>
                <w:lang w:val="en-US" w:eastAsia="ru-RU"/>
              </w:rPr>
            </w:pPr>
            <w:r w:rsidRPr="00DB089A">
              <w:rPr>
                <w:color w:val="000000"/>
                <w:lang w:val="en-US" w:eastAsia="ru-RU"/>
              </w:rPr>
              <w:t>2026</w:t>
            </w:r>
          </w:p>
        </w:tc>
        <w:tc>
          <w:tcPr>
            <w:tcW w:w="663" w:type="dxa"/>
          </w:tcPr>
          <w:p w:rsidR="00E73ABD" w:rsidRPr="00DB089A" w:rsidRDefault="00E73ABD" w:rsidP="00732DBF">
            <w:pPr>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r>
      <w:tr w:rsidR="00E73ABD" w:rsidRPr="00DB089A" w:rsidTr="0072429C">
        <w:trPr>
          <w:trHeight w:val="304"/>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vMerge/>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pacing w:before="100" w:beforeAutospacing="1"/>
              <w:jc w:val="center"/>
              <w:rPr>
                <w:color w:val="000000"/>
                <w:lang w:val="en-US" w:eastAsia="ru-RU"/>
              </w:rPr>
            </w:pPr>
            <w:r w:rsidRPr="00DB089A">
              <w:rPr>
                <w:color w:val="000000"/>
                <w:lang w:val="en-US" w:eastAsia="ru-RU"/>
              </w:rPr>
              <w:t>2027</w:t>
            </w:r>
          </w:p>
        </w:tc>
        <w:tc>
          <w:tcPr>
            <w:tcW w:w="663" w:type="dxa"/>
          </w:tcPr>
          <w:p w:rsidR="00E73ABD" w:rsidRPr="00DB089A" w:rsidRDefault="00E73ABD" w:rsidP="00732DBF">
            <w:pPr>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r>
      <w:tr w:rsidR="00E73ABD" w:rsidRPr="00DB089A" w:rsidTr="0072429C">
        <w:trPr>
          <w:trHeight w:val="224"/>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vMerge/>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pacing w:before="100" w:beforeAutospacing="1"/>
              <w:jc w:val="center"/>
              <w:rPr>
                <w:color w:val="000000"/>
                <w:lang w:val="en-US" w:eastAsia="ru-RU"/>
              </w:rPr>
            </w:pPr>
            <w:r w:rsidRPr="00DB089A">
              <w:rPr>
                <w:color w:val="000000"/>
                <w:lang w:val="en-US" w:eastAsia="ru-RU"/>
              </w:rPr>
              <w:t>2028</w:t>
            </w:r>
          </w:p>
        </w:tc>
        <w:tc>
          <w:tcPr>
            <w:tcW w:w="663" w:type="dxa"/>
          </w:tcPr>
          <w:p w:rsidR="00E73ABD" w:rsidRPr="00DB089A" w:rsidRDefault="00E73ABD" w:rsidP="00732DBF">
            <w:pPr>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r>
      <w:tr w:rsidR="00E73ABD" w:rsidRPr="00DB089A" w:rsidTr="0072429C">
        <w:trPr>
          <w:trHeight w:val="112"/>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vMerge/>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pacing w:before="100" w:beforeAutospacing="1"/>
              <w:jc w:val="center"/>
              <w:rPr>
                <w:color w:val="000000"/>
                <w:lang w:eastAsia="ru-RU"/>
              </w:rPr>
            </w:pPr>
            <w:r w:rsidRPr="00DB089A">
              <w:rPr>
                <w:color w:val="000000"/>
                <w:lang w:eastAsia="ru-RU"/>
              </w:rPr>
              <w:t>2029</w:t>
            </w:r>
          </w:p>
        </w:tc>
        <w:tc>
          <w:tcPr>
            <w:tcW w:w="663" w:type="dxa"/>
          </w:tcPr>
          <w:p w:rsidR="00E73ABD" w:rsidRPr="00DB089A" w:rsidRDefault="00E73ABD" w:rsidP="00732DBF">
            <w:pPr>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r>
      <w:tr w:rsidR="00E73ABD" w:rsidRPr="00DB089A" w:rsidTr="0072429C">
        <w:trPr>
          <w:trHeight w:val="224"/>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vMerge/>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pacing w:before="100" w:beforeAutospacing="1"/>
              <w:jc w:val="center"/>
              <w:rPr>
                <w:color w:val="000000"/>
                <w:lang w:eastAsia="ru-RU"/>
              </w:rPr>
            </w:pPr>
            <w:r w:rsidRPr="00DB089A">
              <w:rPr>
                <w:color w:val="000000"/>
                <w:lang w:eastAsia="ru-RU"/>
              </w:rPr>
              <w:t>2030</w:t>
            </w:r>
          </w:p>
        </w:tc>
        <w:tc>
          <w:tcPr>
            <w:tcW w:w="663" w:type="dxa"/>
          </w:tcPr>
          <w:p w:rsidR="00E73ABD" w:rsidRPr="00DB089A" w:rsidRDefault="00E73ABD" w:rsidP="00732DBF">
            <w:pPr>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r>
      <w:tr w:rsidR="00E73ABD" w:rsidRPr="00DB089A" w:rsidTr="0072429C">
        <w:trPr>
          <w:trHeight w:val="515"/>
        </w:trPr>
        <w:tc>
          <w:tcPr>
            <w:tcW w:w="756" w:type="dxa"/>
            <w:vMerge w:val="restart"/>
          </w:tcPr>
          <w:p w:rsidR="00E73ABD" w:rsidRPr="00DB089A" w:rsidRDefault="00E73ABD" w:rsidP="00870AE9">
            <w:pPr>
              <w:suppressAutoHyphens w:val="0"/>
              <w:spacing w:before="100" w:beforeAutospacing="1"/>
              <w:rPr>
                <w:color w:val="000000"/>
                <w:lang w:val="en-US" w:eastAsia="ru-RU"/>
              </w:rPr>
            </w:pPr>
            <w:r w:rsidRPr="00DB089A">
              <w:rPr>
                <w:color w:val="000000"/>
                <w:lang w:val="en-US" w:eastAsia="ru-RU"/>
              </w:rPr>
              <w:t>5.1.1</w:t>
            </w:r>
          </w:p>
        </w:tc>
        <w:tc>
          <w:tcPr>
            <w:tcW w:w="2405" w:type="dxa"/>
            <w:vMerge w:val="restart"/>
          </w:tcPr>
          <w:p w:rsidR="00E73ABD" w:rsidRPr="00DB089A" w:rsidRDefault="00E73ABD" w:rsidP="00870AE9">
            <w:pPr>
              <w:suppressAutoHyphens w:val="0"/>
              <w:spacing w:before="100" w:beforeAutospacing="1"/>
              <w:rPr>
                <w:color w:val="000000"/>
                <w:lang w:eastAsia="ru-RU"/>
              </w:rPr>
            </w:pPr>
            <w:r w:rsidRPr="00DB089A">
              <w:rPr>
                <w:color w:val="000000"/>
                <w:lang w:eastAsia="ru-RU"/>
              </w:rPr>
              <w:t>Государственная поддержка отрасли культуры (Оснащение образовательных учреждений в сфере культуры (детских школ искусств, колледжей) музыкальными инструментами, оборудованием и учебными материалами)</w:t>
            </w:r>
          </w:p>
        </w:tc>
        <w:tc>
          <w:tcPr>
            <w:tcW w:w="2041" w:type="dxa"/>
            <w:vMerge w:val="restart"/>
          </w:tcPr>
          <w:p w:rsidR="00E73ABD" w:rsidRPr="00DB089A" w:rsidRDefault="00E73ABD" w:rsidP="00870AE9">
            <w:pPr>
              <w:suppressAutoHyphens w:val="0"/>
              <w:spacing w:before="100" w:beforeAutospacing="1"/>
              <w:jc w:val="center"/>
              <w:rPr>
                <w:color w:val="000000"/>
                <w:lang w:eastAsia="ru-RU"/>
              </w:rPr>
            </w:pPr>
          </w:p>
        </w:tc>
        <w:tc>
          <w:tcPr>
            <w:tcW w:w="2151" w:type="dxa"/>
            <w:vMerge w:val="restart"/>
          </w:tcPr>
          <w:p w:rsidR="00E73ABD" w:rsidRPr="00DB089A" w:rsidRDefault="00E73ABD" w:rsidP="00870AE9">
            <w:pPr>
              <w:suppressAutoHyphens w:val="0"/>
              <w:spacing w:before="100" w:beforeAutospacing="1"/>
              <w:jc w:val="center"/>
              <w:rPr>
                <w:color w:val="000000"/>
                <w:lang w:eastAsia="ru-RU"/>
              </w:rPr>
            </w:pPr>
            <w:r w:rsidRPr="00DB089A">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tcPr>
          <w:p w:rsidR="00E73ABD" w:rsidRPr="00DB089A" w:rsidRDefault="00E73ABD" w:rsidP="00870AE9">
            <w:pPr>
              <w:suppressAutoHyphens w:val="0"/>
              <w:spacing w:before="100" w:beforeAutospacing="1"/>
              <w:rPr>
                <w:color w:val="000000"/>
                <w:lang w:eastAsia="ru-RU"/>
              </w:rPr>
            </w:pPr>
          </w:p>
        </w:tc>
        <w:tc>
          <w:tcPr>
            <w:tcW w:w="920" w:type="dxa"/>
          </w:tcPr>
          <w:p w:rsidR="00E73ABD" w:rsidRPr="00DB089A" w:rsidRDefault="00E73ABD" w:rsidP="00870AE9">
            <w:pPr>
              <w:suppressAutoHyphens w:val="0"/>
              <w:spacing w:before="100" w:beforeAutospacing="1"/>
              <w:jc w:val="center"/>
              <w:rPr>
                <w:color w:val="000000"/>
                <w:lang w:val="en-US" w:eastAsia="ru-RU"/>
              </w:rPr>
            </w:pPr>
            <w:r w:rsidRPr="00DB089A">
              <w:rPr>
                <w:color w:val="000000"/>
                <w:lang w:eastAsia="ru-RU"/>
              </w:rPr>
              <w:t>2023</w:t>
            </w:r>
          </w:p>
        </w:tc>
        <w:tc>
          <w:tcPr>
            <w:tcW w:w="663" w:type="dxa"/>
          </w:tcPr>
          <w:p w:rsidR="00E73ABD" w:rsidRPr="00DB089A" w:rsidRDefault="00E73ABD" w:rsidP="00870AE9">
            <w:pPr>
              <w:suppressAutoHyphens w:val="0"/>
              <w:spacing w:before="100" w:beforeAutospacing="1"/>
              <w:jc w:val="center"/>
              <w:rPr>
                <w:color w:val="000000"/>
                <w:lang w:eastAsia="ru-RU"/>
              </w:rPr>
            </w:pPr>
            <w:r w:rsidRPr="00DB089A">
              <w:rPr>
                <w:color w:val="000000"/>
                <w:lang w:eastAsia="ru-RU"/>
              </w:rPr>
              <w:t>1</w:t>
            </w:r>
          </w:p>
        </w:tc>
        <w:tc>
          <w:tcPr>
            <w:tcW w:w="1227" w:type="dxa"/>
          </w:tcPr>
          <w:p w:rsidR="00E73ABD" w:rsidRPr="00DB089A" w:rsidRDefault="00E73ABD" w:rsidP="00870AE9">
            <w:pPr>
              <w:suppressAutoHyphens w:val="0"/>
              <w:spacing w:before="100" w:beforeAutospacing="1"/>
              <w:jc w:val="center"/>
              <w:rPr>
                <w:color w:val="000000"/>
                <w:lang w:eastAsia="ru-RU"/>
              </w:rPr>
            </w:pPr>
            <w:r w:rsidRPr="00DB089A">
              <w:t>4623,4</w:t>
            </w:r>
          </w:p>
        </w:tc>
        <w:tc>
          <w:tcPr>
            <w:tcW w:w="1205" w:type="dxa"/>
          </w:tcPr>
          <w:p w:rsidR="00E73ABD" w:rsidRPr="00DB089A" w:rsidRDefault="00E73ABD" w:rsidP="00870AE9">
            <w:pPr>
              <w:suppressAutoHyphens w:val="0"/>
              <w:spacing w:before="100" w:beforeAutospacing="1"/>
              <w:jc w:val="center"/>
              <w:rPr>
                <w:color w:val="000000"/>
                <w:lang w:eastAsia="ru-RU"/>
              </w:rPr>
            </w:pPr>
            <w:r w:rsidRPr="00DB089A">
              <w:t>4526,4</w:t>
            </w:r>
          </w:p>
        </w:tc>
        <w:tc>
          <w:tcPr>
            <w:tcW w:w="1003" w:type="dxa"/>
          </w:tcPr>
          <w:p w:rsidR="00E73ABD" w:rsidRPr="00DB089A" w:rsidRDefault="00E73ABD" w:rsidP="00870AE9">
            <w:pPr>
              <w:suppressAutoHyphens w:val="0"/>
              <w:spacing w:before="100" w:beforeAutospacing="1"/>
              <w:jc w:val="center"/>
              <w:rPr>
                <w:color w:val="000000"/>
                <w:lang w:eastAsia="ru-RU"/>
              </w:rPr>
            </w:pPr>
            <w:r w:rsidRPr="00DB089A">
              <w:t>92,4</w:t>
            </w:r>
          </w:p>
        </w:tc>
        <w:tc>
          <w:tcPr>
            <w:tcW w:w="1011" w:type="dxa"/>
          </w:tcPr>
          <w:p w:rsidR="00E73ABD" w:rsidRPr="00DB089A" w:rsidRDefault="00E73ABD" w:rsidP="00870AE9">
            <w:pPr>
              <w:suppressAutoHyphens w:val="0"/>
              <w:spacing w:before="100" w:beforeAutospacing="1"/>
              <w:jc w:val="center"/>
              <w:rPr>
                <w:color w:val="000000"/>
                <w:lang w:eastAsia="ru-RU"/>
              </w:rPr>
            </w:pPr>
            <w:r w:rsidRPr="00DB089A">
              <w:t>4,6</w:t>
            </w:r>
          </w:p>
        </w:tc>
        <w:tc>
          <w:tcPr>
            <w:tcW w:w="1222" w:type="dxa"/>
          </w:tcPr>
          <w:p w:rsidR="00E73ABD" w:rsidRPr="00DB089A" w:rsidRDefault="00E73ABD" w:rsidP="00870AE9">
            <w:pPr>
              <w:suppressAutoHyphens w:val="0"/>
              <w:spacing w:before="100" w:beforeAutospacing="1"/>
              <w:jc w:val="center"/>
              <w:rPr>
                <w:color w:val="000000"/>
                <w:lang w:eastAsia="ru-RU"/>
              </w:rPr>
            </w:pPr>
            <w:r w:rsidRPr="00DB089A">
              <w:rPr>
                <w:color w:val="000000"/>
                <w:lang w:eastAsia="ru-RU"/>
              </w:rPr>
              <w:t>----</w:t>
            </w:r>
          </w:p>
        </w:tc>
      </w:tr>
      <w:tr w:rsidR="00E73ABD" w:rsidRPr="00DB089A" w:rsidTr="0072429C">
        <w:trPr>
          <w:trHeight w:val="515"/>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uppressAutoHyphens w:val="0"/>
              <w:spacing w:before="100" w:beforeAutospacing="1"/>
              <w:jc w:val="center"/>
              <w:rPr>
                <w:color w:val="000000"/>
                <w:lang w:val="en-US" w:eastAsia="ru-RU"/>
              </w:rPr>
            </w:pPr>
            <w:r w:rsidRPr="00DB089A">
              <w:rPr>
                <w:color w:val="000000"/>
                <w:lang w:eastAsia="ru-RU"/>
              </w:rPr>
              <w:t>2024</w:t>
            </w:r>
          </w:p>
        </w:tc>
        <w:tc>
          <w:tcPr>
            <w:tcW w:w="66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r>
      <w:tr w:rsidR="00E73ABD" w:rsidRPr="00DB089A" w:rsidTr="0072429C">
        <w:trPr>
          <w:trHeight w:val="515"/>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uppressAutoHyphens w:val="0"/>
              <w:spacing w:before="100" w:beforeAutospacing="1"/>
              <w:jc w:val="center"/>
              <w:rPr>
                <w:color w:val="000000"/>
                <w:lang w:val="en-US" w:eastAsia="ru-RU"/>
              </w:rPr>
            </w:pPr>
            <w:r w:rsidRPr="00DB089A">
              <w:rPr>
                <w:color w:val="000000"/>
                <w:lang w:val="en-US" w:eastAsia="ru-RU"/>
              </w:rPr>
              <w:t>2025</w:t>
            </w:r>
          </w:p>
        </w:tc>
        <w:tc>
          <w:tcPr>
            <w:tcW w:w="66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r>
      <w:tr w:rsidR="00E73ABD" w:rsidRPr="00DB089A" w:rsidTr="0072429C">
        <w:trPr>
          <w:trHeight w:val="515"/>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uppressAutoHyphens w:val="0"/>
              <w:spacing w:before="100" w:beforeAutospacing="1"/>
              <w:jc w:val="center"/>
              <w:rPr>
                <w:color w:val="000000"/>
                <w:lang w:val="en-US" w:eastAsia="ru-RU"/>
              </w:rPr>
            </w:pPr>
            <w:r w:rsidRPr="00DB089A">
              <w:rPr>
                <w:color w:val="000000"/>
                <w:lang w:val="en-US" w:eastAsia="ru-RU"/>
              </w:rPr>
              <w:t>2026</w:t>
            </w:r>
          </w:p>
        </w:tc>
        <w:tc>
          <w:tcPr>
            <w:tcW w:w="66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r>
      <w:tr w:rsidR="00E73ABD" w:rsidRPr="00DB089A" w:rsidTr="0072429C">
        <w:trPr>
          <w:trHeight w:val="515"/>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uppressAutoHyphens w:val="0"/>
              <w:spacing w:before="100" w:beforeAutospacing="1"/>
              <w:jc w:val="center"/>
              <w:rPr>
                <w:color w:val="000000"/>
                <w:lang w:val="en-US" w:eastAsia="ru-RU"/>
              </w:rPr>
            </w:pPr>
            <w:r w:rsidRPr="00DB089A">
              <w:rPr>
                <w:color w:val="000000"/>
                <w:lang w:val="en-US" w:eastAsia="ru-RU"/>
              </w:rPr>
              <w:t>2027</w:t>
            </w:r>
          </w:p>
        </w:tc>
        <w:tc>
          <w:tcPr>
            <w:tcW w:w="66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r>
      <w:tr w:rsidR="00E73ABD" w:rsidRPr="00DB089A" w:rsidTr="0072429C">
        <w:trPr>
          <w:trHeight w:val="515"/>
        </w:trPr>
        <w:tc>
          <w:tcPr>
            <w:tcW w:w="756" w:type="dxa"/>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rPr>
                <w:color w:val="000000"/>
                <w:lang w:eastAsia="ru-RU"/>
              </w:rPr>
            </w:pPr>
          </w:p>
        </w:tc>
        <w:tc>
          <w:tcPr>
            <w:tcW w:w="842" w:type="dxa"/>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uppressAutoHyphens w:val="0"/>
              <w:spacing w:before="100" w:beforeAutospacing="1"/>
              <w:jc w:val="center"/>
              <w:rPr>
                <w:color w:val="000000"/>
                <w:lang w:val="en-US" w:eastAsia="ru-RU"/>
              </w:rPr>
            </w:pPr>
            <w:r w:rsidRPr="00DB089A">
              <w:rPr>
                <w:color w:val="000000"/>
                <w:lang w:val="en-US" w:eastAsia="ru-RU"/>
              </w:rPr>
              <w:t>2028</w:t>
            </w:r>
          </w:p>
        </w:tc>
        <w:tc>
          <w:tcPr>
            <w:tcW w:w="66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r>
      <w:tr w:rsidR="00E73ABD" w:rsidRPr="00DB089A" w:rsidTr="00732DBF">
        <w:trPr>
          <w:trHeight w:val="804"/>
        </w:trPr>
        <w:tc>
          <w:tcPr>
            <w:tcW w:w="756" w:type="dxa"/>
            <w:vMerge w:val="restart"/>
          </w:tcPr>
          <w:p w:rsidR="00E73ABD" w:rsidRPr="00DB089A" w:rsidRDefault="00E73ABD" w:rsidP="00732DBF">
            <w:pPr>
              <w:suppressAutoHyphens w:val="0"/>
              <w:spacing w:before="100" w:beforeAutospacing="1"/>
              <w:rPr>
                <w:color w:val="000000"/>
                <w:lang w:eastAsia="ru-RU"/>
              </w:rPr>
            </w:pPr>
            <w:r w:rsidRPr="00DB089A">
              <w:rPr>
                <w:color w:val="000000"/>
                <w:lang w:eastAsia="ru-RU"/>
              </w:rPr>
              <w:t>5.1.1.</w:t>
            </w:r>
          </w:p>
        </w:tc>
        <w:tc>
          <w:tcPr>
            <w:tcW w:w="2405" w:type="dxa"/>
            <w:vMerge w:val="restart"/>
          </w:tcPr>
          <w:p w:rsidR="00E73ABD" w:rsidRPr="00DB089A" w:rsidRDefault="00E73ABD" w:rsidP="00732DBF">
            <w:pPr>
              <w:suppressAutoHyphens w:val="0"/>
              <w:spacing w:before="100" w:beforeAutospacing="1"/>
              <w:rPr>
                <w:color w:val="000000"/>
                <w:lang w:eastAsia="ru-RU"/>
              </w:rPr>
            </w:pPr>
            <w:r w:rsidRPr="00DB089A">
              <w:rPr>
                <w:color w:val="000000"/>
                <w:lang w:eastAsia="ru-RU"/>
              </w:rPr>
              <w:t>Реализация мероприятий по модернизации муниципальных детских школ искусств по видам искусств</w:t>
            </w:r>
          </w:p>
        </w:tc>
        <w:tc>
          <w:tcPr>
            <w:tcW w:w="2041" w:type="dxa"/>
            <w:vMerge w:val="restart"/>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p w:rsidR="00E73ABD" w:rsidRPr="00DB089A" w:rsidRDefault="00E73ABD" w:rsidP="00732DBF">
            <w:pPr>
              <w:suppressAutoHyphens w:val="0"/>
              <w:spacing w:before="100" w:beforeAutospacing="1"/>
              <w:rPr>
                <w:color w:val="000000"/>
                <w:lang w:eastAsia="ru-RU"/>
              </w:rPr>
            </w:pPr>
          </w:p>
        </w:tc>
        <w:tc>
          <w:tcPr>
            <w:tcW w:w="2151" w:type="dxa"/>
            <w:vMerge w:val="restart"/>
          </w:tcPr>
          <w:p w:rsidR="00E73ABD" w:rsidRPr="00DB089A" w:rsidRDefault="00E73ABD" w:rsidP="00732DBF">
            <w:pPr>
              <w:suppressAutoHyphens w:val="0"/>
              <w:spacing w:before="100" w:beforeAutospacing="1"/>
              <w:jc w:val="center"/>
              <w:rPr>
                <w:color w:val="000000"/>
                <w:lang w:eastAsia="ru-RU"/>
              </w:rPr>
            </w:pPr>
            <w:r w:rsidRPr="00DB089A">
              <w:t>Реконструированы или капитально отремонтированы муниципальные детские школы искусств</w:t>
            </w:r>
          </w:p>
        </w:tc>
        <w:tc>
          <w:tcPr>
            <w:tcW w:w="842" w:type="dxa"/>
            <w:vMerge w:val="restart"/>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2029</w:t>
            </w:r>
          </w:p>
        </w:tc>
        <w:tc>
          <w:tcPr>
            <w:tcW w:w="66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uppressAutoHyphens w:val="0"/>
              <w:spacing w:before="100" w:beforeAutospacing="1"/>
              <w:jc w:val="center"/>
              <w:rPr>
                <w:color w:val="000000"/>
                <w:lang w:eastAsia="ru-RU"/>
              </w:rPr>
            </w:pPr>
            <w:r w:rsidRPr="00DB089A">
              <w:rPr>
                <w:color w:val="000000"/>
                <w:lang w:eastAsia="ru-RU"/>
              </w:rPr>
              <w:t>------</w:t>
            </w:r>
          </w:p>
        </w:tc>
      </w:tr>
      <w:tr w:rsidR="00E73ABD" w:rsidRPr="00DB089A" w:rsidTr="0072429C">
        <w:trPr>
          <w:trHeight w:val="2224"/>
        </w:trPr>
        <w:tc>
          <w:tcPr>
            <w:tcW w:w="756" w:type="dxa"/>
            <w:vMerge/>
          </w:tcPr>
          <w:p w:rsidR="00E73ABD" w:rsidRPr="00DB089A" w:rsidRDefault="00E73ABD" w:rsidP="00732DBF">
            <w:pPr>
              <w:suppressAutoHyphens w:val="0"/>
              <w:spacing w:before="100" w:beforeAutospacing="1"/>
              <w:rPr>
                <w:color w:val="000000"/>
                <w:lang w:eastAsia="ru-RU"/>
              </w:rPr>
            </w:pPr>
          </w:p>
        </w:tc>
        <w:tc>
          <w:tcPr>
            <w:tcW w:w="2405" w:type="dxa"/>
            <w:vMerge/>
          </w:tcPr>
          <w:p w:rsidR="00E73ABD" w:rsidRPr="00DB089A" w:rsidRDefault="00E73ABD" w:rsidP="00732DBF">
            <w:pPr>
              <w:suppressAutoHyphens w:val="0"/>
              <w:spacing w:before="100" w:beforeAutospacing="1"/>
              <w:rPr>
                <w:color w:val="000000"/>
                <w:lang w:eastAsia="ru-RU"/>
              </w:rPr>
            </w:pPr>
          </w:p>
        </w:tc>
        <w:tc>
          <w:tcPr>
            <w:tcW w:w="2041" w:type="dxa"/>
            <w:vMerge/>
          </w:tcPr>
          <w:p w:rsidR="00E73ABD" w:rsidRPr="00DB089A" w:rsidRDefault="00E73ABD" w:rsidP="00732DBF">
            <w:pPr>
              <w:suppressAutoHyphens w:val="0"/>
              <w:spacing w:before="100" w:beforeAutospacing="1"/>
              <w:jc w:val="center"/>
              <w:rPr>
                <w:color w:val="000000"/>
                <w:lang w:eastAsia="ru-RU"/>
              </w:rPr>
            </w:pPr>
          </w:p>
        </w:tc>
        <w:tc>
          <w:tcPr>
            <w:tcW w:w="2151" w:type="dxa"/>
            <w:vMerge/>
          </w:tcPr>
          <w:p w:rsidR="00E73ABD" w:rsidRPr="00DB089A" w:rsidRDefault="00E73ABD" w:rsidP="00732DBF">
            <w:pPr>
              <w:suppressAutoHyphens w:val="0"/>
              <w:spacing w:before="100" w:beforeAutospacing="1"/>
              <w:jc w:val="center"/>
            </w:pPr>
          </w:p>
        </w:tc>
        <w:tc>
          <w:tcPr>
            <w:tcW w:w="842" w:type="dxa"/>
            <w:vMerge/>
          </w:tcPr>
          <w:p w:rsidR="00E73ABD" w:rsidRPr="00DB089A" w:rsidRDefault="00E73ABD" w:rsidP="00732DBF">
            <w:pPr>
              <w:suppressAutoHyphens w:val="0"/>
              <w:spacing w:before="100" w:beforeAutospacing="1"/>
              <w:rPr>
                <w:color w:val="000000"/>
                <w:lang w:eastAsia="ru-RU"/>
              </w:rPr>
            </w:pPr>
          </w:p>
        </w:tc>
        <w:tc>
          <w:tcPr>
            <w:tcW w:w="920" w:type="dxa"/>
          </w:tcPr>
          <w:p w:rsidR="00E73ABD" w:rsidRPr="00DB089A" w:rsidRDefault="00E73ABD" w:rsidP="00732DBF">
            <w:pPr>
              <w:spacing w:before="100" w:beforeAutospacing="1"/>
              <w:jc w:val="center"/>
              <w:rPr>
                <w:color w:val="000000"/>
                <w:lang w:eastAsia="ru-RU"/>
              </w:rPr>
            </w:pPr>
            <w:r w:rsidRPr="00DB089A">
              <w:rPr>
                <w:color w:val="000000"/>
                <w:lang w:eastAsia="ru-RU"/>
              </w:rPr>
              <w:t>2030</w:t>
            </w:r>
          </w:p>
        </w:tc>
        <w:tc>
          <w:tcPr>
            <w:tcW w:w="663" w:type="dxa"/>
          </w:tcPr>
          <w:p w:rsidR="00E73ABD" w:rsidRPr="00DB089A" w:rsidRDefault="00E73ABD" w:rsidP="00732DBF">
            <w:pPr>
              <w:spacing w:before="100" w:beforeAutospacing="1"/>
              <w:jc w:val="center"/>
              <w:rPr>
                <w:color w:val="000000"/>
                <w:lang w:eastAsia="ru-RU"/>
              </w:rPr>
            </w:pPr>
            <w:r w:rsidRPr="00DB089A">
              <w:rPr>
                <w:color w:val="000000"/>
                <w:lang w:eastAsia="ru-RU"/>
              </w:rPr>
              <w:t>0</w:t>
            </w:r>
          </w:p>
        </w:tc>
        <w:tc>
          <w:tcPr>
            <w:tcW w:w="1227"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05"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03"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011"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c>
          <w:tcPr>
            <w:tcW w:w="1222" w:type="dxa"/>
          </w:tcPr>
          <w:p w:rsidR="00E73ABD" w:rsidRPr="00DB089A" w:rsidRDefault="00E73ABD" w:rsidP="00732DBF">
            <w:pPr>
              <w:spacing w:before="100" w:beforeAutospacing="1"/>
              <w:jc w:val="center"/>
              <w:rPr>
                <w:color w:val="000000"/>
                <w:lang w:eastAsia="ru-RU"/>
              </w:rPr>
            </w:pPr>
            <w:r w:rsidRPr="00DB089A">
              <w:rPr>
                <w:color w:val="000000"/>
                <w:lang w:eastAsia="ru-RU"/>
              </w:rPr>
              <w:t>------</w:t>
            </w:r>
          </w:p>
        </w:tc>
      </w:tr>
      <w:tr w:rsidR="00E73ABD" w:rsidRPr="00DB089A" w:rsidTr="0072429C">
        <w:trPr>
          <w:trHeight w:val="641"/>
        </w:trPr>
        <w:tc>
          <w:tcPr>
            <w:tcW w:w="9115" w:type="dxa"/>
            <w:gridSpan w:val="6"/>
          </w:tcPr>
          <w:p w:rsidR="00E73ABD" w:rsidRPr="00DB089A" w:rsidRDefault="00E73ABD" w:rsidP="00870AE9">
            <w:pPr>
              <w:suppressAutoHyphens w:val="0"/>
              <w:spacing w:before="100" w:beforeAutospacing="1"/>
              <w:jc w:val="right"/>
            </w:pPr>
            <w:r w:rsidRPr="00DB089A">
              <w:rPr>
                <w:b/>
                <w:bCs/>
                <w:color w:val="000000"/>
                <w:lang w:eastAsia="ru-RU"/>
              </w:rPr>
              <w:t>Итого по итогам реализации подпрограммы:</w:t>
            </w:r>
          </w:p>
        </w:tc>
        <w:tc>
          <w:tcPr>
            <w:tcW w:w="663" w:type="dxa"/>
          </w:tcPr>
          <w:p w:rsidR="00E73ABD" w:rsidRPr="00DB089A" w:rsidRDefault="00E73ABD" w:rsidP="00870AE9">
            <w:pPr>
              <w:suppressAutoHyphens w:val="0"/>
              <w:spacing w:before="100" w:beforeAutospacing="1"/>
              <w:jc w:val="center"/>
              <w:rPr>
                <w:b/>
                <w:bCs/>
              </w:rPr>
            </w:pPr>
            <w:r w:rsidRPr="00DB089A">
              <w:rPr>
                <w:b/>
                <w:bCs/>
              </w:rPr>
              <w:t>1</w:t>
            </w:r>
          </w:p>
        </w:tc>
        <w:tc>
          <w:tcPr>
            <w:tcW w:w="1227" w:type="dxa"/>
          </w:tcPr>
          <w:p w:rsidR="00E73ABD" w:rsidRPr="00DB089A" w:rsidRDefault="00E73ABD" w:rsidP="00870AE9">
            <w:pPr>
              <w:suppressAutoHyphens w:val="0"/>
              <w:spacing w:before="100" w:beforeAutospacing="1"/>
              <w:jc w:val="center"/>
              <w:rPr>
                <w:b/>
                <w:bCs/>
              </w:rPr>
            </w:pPr>
            <w:r w:rsidRPr="00DB089A">
              <w:rPr>
                <w:b/>
                <w:bCs/>
              </w:rPr>
              <w:t>4623,4</w:t>
            </w:r>
          </w:p>
        </w:tc>
        <w:tc>
          <w:tcPr>
            <w:tcW w:w="1205" w:type="dxa"/>
          </w:tcPr>
          <w:p w:rsidR="00E73ABD" w:rsidRPr="00DB089A" w:rsidRDefault="00E73ABD" w:rsidP="00870AE9">
            <w:pPr>
              <w:suppressAutoHyphens w:val="0"/>
              <w:spacing w:before="100" w:beforeAutospacing="1"/>
              <w:jc w:val="center"/>
              <w:rPr>
                <w:b/>
                <w:bCs/>
              </w:rPr>
            </w:pPr>
            <w:r w:rsidRPr="00DB089A">
              <w:rPr>
                <w:b/>
                <w:bCs/>
              </w:rPr>
              <w:t>4526,4</w:t>
            </w:r>
          </w:p>
        </w:tc>
        <w:tc>
          <w:tcPr>
            <w:tcW w:w="1003" w:type="dxa"/>
          </w:tcPr>
          <w:p w:rsidR="00E73ABD" w:rsidRPr="00DB089A" w:rsidRDefault="00E73ABD" w:rsidP="00870AE9">
            <w:pPr>
              <w:suppressAutoHyphens w:val="0"/>
              <w:spacing w:before="100" w:beforeAutospacing="1"/>
              <w:jc w:val="center"/>
              <w:rPr>
                <w:b/>
                <w:bCs/>
              </w:rPr>
            </w:pPr>
            <w:r w:rsidRPr="00DB089A">
              <w:rPr>
                <w:b/>
                <w:bCs/>
              </w:rPr>
              <w:t>92,4</w:t>
            </w:r>
          </w:p>
        </w:tc>
        <w:tc>
          <w:tcPr>
            <w:tcW w:w="1011" w:type="dxa"/>
          </w:tcPr>
          <w:p w:rsidR="00E73ABD" w:rsidRPr="00DB089A" w:rsidRDefault="00E73ABD" w:rsidP="00870AE9">
            <w:pPr>
              <w:suppressAutoHyphens w:val="0"/>
              <w:spacing w:before="100" w:beforeAutospacing="1"/>
              <w:jc w:val="center"/>
              <w:rPr>
                <w:b/>
                <w:bCs/>
              </w:rPr>
            </w:pPr>
            <w:r w:rsidRPr="00DB089A">
              <w:rPr>
                <w:b/>
                <w:bCs/>
              </w:rPr>
              <w:t>4,6</w:t>
            </w:r>
          </w:p>
        </w:tc>
        <w:tc>
          <w:tcPr>
            <w:tcW w:w="1222" w:type="dxa"/>
          </w:tcPr>
          <w:p w:rsidR="00E73ABD" w:rsidRPr="00DB089A" w:rsidRDefault="00E73ABD" w:rsidP="00870AE9">
            <w:pPr>
              <w:suppressAutoHyphens w:val="0"/>
              <w:spacing w:before="100" w:beforeAutospacing="1"/>
              <w:jc w:val="center"/>
              <w:rPr>
                <w:color w:val="000000"/>
                <w:lang w:eastAsia="ru-RU"/>
              </w:rPr>
            </w:pPr>
            <w:r w:rsidRPr="00DB089A">
              <w:rPr>
                <w:color w:val="000000"/>
                <w:lang w:eastAsia="ru-RU"/>
              </w:rPr>
              <w:t>------</w:t>
            </w:r>
          </w:p>
        </w:tc>
      </w:tr>
    </w:tbl>
    <w:p w:rsidR="00E73ABD" w:rsidRPr="00DB089A" w:rsidRDefault="00E73ABD" w:rsidP="000F4487">
      <w:pPr>
        <w:suppressAutoHyphens w:val="0"/>
        <w:spacing w:before="100" w:beforeAutospacing="1"/>
        <w:jc w:val="center"/>
        <w:rPr>
          <w:b/>
          <w:bCs/>
          <w:color w:val="000000"/>
          <w:lang w:eastAsia="ru-RU"/>
        </w:rPr>
      </w:pPr>
      <w:r w:rsidRPr="00DB089A">
        <w:rPr>
          <w:b/>
          <w:bCs/>
          <w:color w:val="000000"/>
          <w:lang w:eastAsia="ru-RU"/>
        </w:rPr>
        <w:t xml:space="preserve">Подпрограмма 6 «Искусство»   </w:t>
      </w:r>
      <w:r w:rsidRPr="00DB089A">
        <w:rPr>
          <w:b/>
          <w:bCs/>
          <w:color w:val="000000"/>
          <w:lang w:val="en-US" w:eastAsia="ru-RU"/>
        </w:rPr>
        <w:t>II</w:t>
      </w:r>
      <w:r w:rsidRPr="00DB089A">
        <w:rPr>
          <w:b/>
          <w:bCs/>
          <w:color w:val="000000"/>
          <w:lang w:eastAsia="ru-RU"/>
        </w:rPr>
        <w:t xml:space="preserve">  этап реализации  2023-2030 годы</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9"/>
        <w:gridCol w:w="2327"/>
        <w:gridCol w:w="2046"/>
        <w:gridCol w:w="1877"/>
        <w:gridCol w:w="981"/>
        <w:gridCol w:w="920"/>
        <w:gridCol w:w="576"/>
        <w:gridCol w:w="1567"/>
        <w:gridCol w:w="1134"/>
        <w:gridCol w:w="992"/>
        <w:gridCol w:w="1134"/>
        <w:gridCol w:w="1134"/>
      </w:tblGrid>
      <w:tr w:rsidR="00E73ABD" w:rsidRPr="00DB089A" w:rsidTr="00684BBD">
        <w:trPr>
          <w:trHeight w:val="255"/>
        </w:trPr>
        <w:tc>
          <w:tcPr>
            <w:tcW w:w="729" w:type="dxa"/>
            <w:vMerge w:val="restart"/>
          </w:tcPr>
          <w:p w:rsidR="00E73ABD" w:rsidRPr="00DB089A" w:rsidRDefault="00E73ABD" w:rsidP="000F4487">
            <w:pPr>
              <w:suppressAutoHyphens w:val="0"/>
              <w:spacing w:before="100" w:beforeAutospacing="1"/>
              <w:rPr>
                <w:color w:val="000000"/>
                <w:lang w:eastAsia="ru-RU"/>
              </w:rPr>
            </w:pPr>
            <w:r w:rsidRPr="00DB089A">
              <w:rPr>
                <w:color w:val="000000"/>
                <w:lang w:eastAsia="ru-RU"/>
              </w:rPr>
              <w:t>6.1.</w:t>
            </w:r>
          </w:p>
        </w:tc>
        <w:tc>
          <w:tcPr>
            <w:tcW w:w="2327" w:type="dxa"/>
            <w:vMerge w:val="restart"/>
          </w:tcPr>
          <w:p w:rsidR="00E73ABD" w:rsidRPr="00DB089A" w:rsidRDefault="00E73ABD" w:rsidP="000F4487">
            <w:pPr>
              <w:suppressAutoHyphens w:val="0"/>
              <w:spacing w:before="100" w:beforeAutospacing="1"/>
              <w:rPr>
                <w:color w:val="000000"/>
                <w:lang w:eastAsia="ru-RU"/>
              </w:rPr>
            </w:pPr>
            <w:r w:rsidRPr="00DB089A">
              <w:rPr>
                <w:color w:val="000000"/>
                <w:lang w:eastAsia="ru-RU"/>
              </w:rPr>
              <w:t>Федеральный проект «Цифровая культура»</w:t>
            </w:r>
          </w:p>
        </w:tc>
        <w:tc>
          <w:tcPr>
            <w:tcW w:w="2046" w:type="dxa"/>
            <w:vMerge w:val="restart"/>
          </w:tcPr>
          <w:p w:rsidR="00E73ABD" w:rsidRPr="00DB089A" w:rsidRDefault="00E73ABD" w:rsidP="000F448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0F4487">
            <w:pPr>
              <w:suppressAutoHyphens w:val="0"/>
              <w:spacing w:before="100" w:beforeAutospacing="1"/>
              <w:jc w:val="center"/>
              <w:rPr>
                <w:color w:val="000000"/>
                <w:lang w:eastAsia="ru-RU"/>
              </w:rPr>
            </w:pPr>
            <w:r w:rsidRPr="00DB089A">
              <w:rPr>
                <w:color w:val="000000"/>
                <w:lang w:eastAsia="ru-RU"/>
              </w:rPr>
              <w:t>МБКУК ЦД   «Золотой витязь»</w:t>
            </w:r>
          </w:p>
        </w:tc>
        <w:tc>
          <w:tcPr>
            <w:tcW w:w="1877" w:type="dxa"/>
            <w:vMerge w:val="restart"/>
          </w:tcPr>
          <w:p w:rsidR="00E73ABD" w:rsidRPr="00DB089A" w:rsidRDefault="00E73ABD" w:rsidP="000F448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981" w:type="dxa"/>
            <w:vMerge w:val="restart"/>
          </w:tcPr>
          <w:p w:rsidR="00E73ABD" w:rsidRPr="00DB089A" w:rsidRDefault="00E73ABD" w:rsidP="000F4487">
            <w:pPr>
              <w:suppressAutoHyphens w:val="0"/>
              <w:spacing w:before="100" w:beforeAutospacing="1"/>
              <w:rPr>
                <w:color w:val="000000"/>
                <w:lang w:eastAsia="ru-RU"/>
              </w:rPr>
            </w:pPr>
            <w:r w:rsidRPr="00DB089A">
              <w:rPr>
                <w:color w:val="000000"/>
                <w:lang w:eastAsia="ru-RU"/>
              </w:rPr>
              <w:t>единиц</w:t>
            </w:r>
          </w:p>
        </w:tc>
        <w:tc>
          <w:tcPr>
            <w:tcW w:w="920" w:type="dxa"/>
          </w:tcPr>
          <w:p w:rsidR="00E73ABD" w:rsidRPr="00DB089A" w:rsidRDefault="00E73ABD" w:rsidP="000F4487">
            <w:pPr>
              <w:suppressAutoHyphens w:val="0"/>
              <w:spacing w:before="100" w:beforeAutospacing="1"/>
              <w:jc w:val="center"/>
              <w:rPr>
                <w:color w:val="000000"/>
                <w:lang w:eastAsia="ru-RU"/>
              </w:rPr>
            </w:pPr>
            <w:r w:rsidRPr="00DB089A">
              <w:rPr>
                <w:color w:val="000000"/>
                <w:lang w:eastAsia="ru-RU"/>
              </w:rPr>
              <w:t>2023</w:t>
            </w:r>
          </w:p>
        </w:tc>
        <w:tc>
          <w:tcPr>
            <w:tcW w:w="576" w:type="dxa"/>
          </w:tcPr>
          <w:p w:rsidR="00E73ABD" w:rsidRPr="00DB089A" w:rsidRDefault="00E73ABD" w:rsidP="000F4487">
            <w:pPr>
              <w:suppressAutoHyphens w:val="0"/>
              <w:spacing w:before="100" w:beforeAutospacing="1"/>
              <w:jc w:val="center"/>
              <w:rPr>
                <w:color w:val="000000"/>
                <w:lang w:eastAsia="ru-RU"/>
              </w:rPr>
            </w:pPr>
            <w:r w:rsidRPr="00DB089A">
              <w:rPr>
                <w:color w:val="000000"/>
                <w:lang w:eastAsia="ru-RU"/>
              </w:rPr>
              <w:t>0</w:t>
            </w:r>
          </w:p>
        </w:tc>
        <w:tc>
          <w:tcPr>
            <w:tcW w:w="1567" w:type="dxa"/>
          </w:tcPr>
          <w:p w:rsidR="00E73ABD" w:rsidRPr="00DB089A" w:rsidRDefault="00E73ABD" w:rsidP="000F4487">
            <w:pPr>
              <w:suppressAutoHyphens w:val="0"/>
              <w:spacing w:before="100" w:beforeAutospacing="1"/>
              <w:jc w:val="center"/>
              <w:rPr>
                <w:color w:val="000000"/>
                <w:lang w:eastAsia="ru-RU"/>
              </w:rPr>
            </w:pPr>
            <w:r w:rsidRPr="00DB089A">
              <w:rPr>
                <w:color w:val="000000"/>
                <w:lang w:eastAsia="ru-RU"/>
              </w:rPr>
              <w:t>65,1</w:t>
            </w:r>
          </w:p>
        </w:tc>
        <w:tc>
          <w:tcPr>
            <w:tcW w:w="1134" w:type="dxa"/>
          </w:tcPr>
          <w:p w:rsidR="00E73ABD" w:rsidRPr="00DB089A" w:rsidRDefault="00E73ABD" w:rsidP="000F4487">
            <w:pPr>
              <w:suppressAutoHyphens w:val="0"/>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0F4487">
            <w:pPr>
              <w:suppressAutoHyphens w:val="0"/>
              <w:spacing w:before="100" w:beforeAutospacing="1"/>
              <w:jc w:val="center"/>
              <w:rPr>
                <w:color w:val="000000"/>
                <w:lang w:eastAsia="ru-RU"/>
              </w:rPr>
            </w:pPr>
            <w:r w:rsidRPr="00DB089A">
              <w:rPr>
                <w:color w:val="000000"/>
                <w:lang w:eastAsia="ru-RU"/>
              </w:rPr>
              <w:t>65,1</w:t>
            </w:r>
          </w:p>
        </w:tc>
        <w:tc>
          <w:tcPr>
            <w:tcW w:w="1134" w:type="dxa"/>
          </w:tcPr>
          <w:p w:rsidR="00E73ABD" w:rsidRPr="00DB089A" w:rsidRDefault="00E73ABD" w:rsidP="000F4487">
            <w:pPr>
              <w:suppressAutoHyphens w:val="0"/>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uppressAutoHyphens w:val="0"/>
              <w:spacing w:before="100" w:beforeAutospacing="1"/>
              <w:jc w:val="center"/>
              <w:rPr>
                <w:color w:val="000000"/>
                <w:lang w:eastAsia="ru-RU"/>
              </w:rPr>
            </w:pPr>
            <w:r w:rsidRPr="00DB089A">
              <w:rPr>
                <w:color w:val="000000"/>
                <w:lang w:eastAsia="ru-RU"/>
              </w:rPr>
              <w:t>---</w:t>
            </w:r>
          </w:p>
        </w:tc>
      </w:tr>
      <w:tr w:rsidR="00E73ABD" w:rsidRPr="00DB089A" w:rsidTr="00684BBD">
        <w:trPr>
          <w:trHeight w:val="128"/>
        </w:trPr>
        <w:tc>
          <w:tcPr>
            <w:tcW w:w="729" w:type="dxa"/>
            <w:vMerge/>
          </w:tcPr>
          <w:p w:rsidR="00E73ABD" w:rsidRPr="00DB089A" w:rsidRDefault="00E73ABD" w:rsidP="000F4487">
            <w:pPr>
              <w:suppressAutoHyphens w:val="0"/>
              <w:spacing w:before="100" w:beforeAutospacing="1"/>
              <w:rPr>
                <w:color w:val="000000"/>
                <w:lang w:eastAsia="ru-RU"/>
              </w:rPr>
            </w:pPr>
          </w:p>
        </w:tc>
        <w:tc>
          <w:tcPr>
            <w:tcW w:w="2327" w:type="dxa"/>
            <w:vMerge/>
          </w:tcPr>
          <w:p w:rsidR="00E73ABD" w:rsidRPr="00DB089A" w:rsidRDefault="00E73ABD" w:rsidP="000F4487">
            <w:pPr>
              <w:suppressAutoHyphens w:val="0"/>
              <w:spacing w:before="100" w:beforeAutospacing="1"/>
              <w:rPr>
                <w:color w:val="000000"/>
                <w:lang w:eastAsia="ru-RU"/>
              </w:rPr>
            </w:pPr>
          </w:p>
        </w:tc>
        <w:tc>
          <w:tcPr>
            <w:tcW w:w="2046" w:type="dxa"/>
            <w:vMerge/>
          </w:tcPr>
          <w:p w:rsidR="00E73ABD" w:rsidRPr="00DB089A" w:rsidRDefault="00E73ABD" w:rsidP="000F4487">
            <w:pPr>
              <w:suppressAutoHyphens w:val="0"/>
              <w:spacing w:before="100" w:beforeAutospacing="1"/>
              <w:jc w:val="center"/>
              <w:rPr>
                <w:color w:val="000000"/>
                <w:lang w:eastAsia="ru-RU"/>
              </w:rPr>
            </w:pPr>
          </w:p>
        </w:tc>
        <w:tc>
          <w:tcPr>
            <w:tcW w:w="1877" w:type="dxa"/>
            <w:vMerge/>
          </w:tcPr>
          <w:p w:rsidR="00E73ABD" w:rsidRPr="00DB089A" w:rsidRDefault="00E73ABD" w:rsidP="000F4487">
            <w:pPr>
              <w:suppressAutoHyphens w:val="0"/>
              <w:spacing w:before="100" w:beforeAutospacing="1"/>
              <w:jc w:val="center"/>
              <w:rPr>
                <w:color w:val="000000"/>
                <w:lang w:eastAsia="ru-RU"/>
              </w:rPr>
            </w:pPr>
          </w:p>
        </w:tc>
        <w:tc>
          <w:tcPr>
            <w:tcW w:w="981" w:type="dxa"/>
            <w:vMerge/>
          </w:tcPr>
          <w:p w:rsidR="00E73ABD" w:rsidRPr="00DB089A" w:rsidRDefault="00E73ABD" w:rsidP="000F4487">
            <w:pPr>
              <w:suppressAutoHyphens w:val="0"/>
              <w:spacing w:before="100" w:beforeAutospacing="1"/>
              <w:rPr>
                <w:color w:val="000000"/>
                <w:lang w:eastAsia="ru-RU"/>
              </w:rPr>
            </w:pPr>
          </w:p>
        </w:tc>
        <w:tc>
          <w:tcPr>
            <w:tcW w:w="920" w:type="dxa"/>
          </w:tcPr>
          <w:p w:rsidR="00E73ABD" w:rsidRPr="00DB089A" w:rsidRDefault="00E73ABD" w:rsidP="000F4487">
            <w:pPr>
              <w:spacing w:before="100" w:beforeAutospacing="1"/>
              <w:jc w:val="center"/>
              <w:rPr>
                <w:color w:val="000000"/>
                <w:lang w:eastAsia="ru-RU"/>
              </w:rPr>
            </w:pPr>
            <w:r w:rsidRPr="00DB089A">
              <w:rPr>
                <w:color w:val="000000"/>
                <w:lang w:eastAsia="ru-RU"/>
              </w:rPr>
              <w:t>2024</w:t>
            </w:r>
          </w:p>
        </w:tc>
        <w:tc>
          <w:tcPr>
            <w:tcW w:w="576" w:type="dxa"/>
          </w:tcPr>
          <w:p w:rsidR="00E73ABD" w:rsidRPr="00DB089A" w:rsidRDefault="00E73ABD" w:rsidP="000F4487">
            <w:pPr>
              <w:spacing w:before="100" w:beforeAutospacing="1"/>
              <w:jc w:val="center"/>
              <w:rPr>
                <w:color w:val="000000"/>
                <w:lang w:eastAsia="ru-RU"/>
              </w:rPr>
            </w:pPr>
            <w:r w:rsidRPr="00DB089A">
              <w:rPr>
                <w:color w:val="000000"/>
                <w:lang w:eastAsia="ru-RU"/>
              </w:rPr>
              <w:t>0</w:t>
            </w:r>
          </w:p>
        </w:tc>
        <w:tc>
          <w:tcPr>
            <w:tcW w:w="1567"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r>
      <w:tr w:rsidR="00E73ABD" w:rsidRPr="00DB089A" w:rsidTr="00684BBD">
        <w:trPr>
          <w:trHeight w:val="224"/>
        </w:trPr>
        <w:tc>
          <w:tcPr>
            <w:tcW w:w="729" w:type="dxa"/>
            <w:vMerge/>
          </w:tcPr>
          <w:p w:rsidR="00E73ABD" w:rsidRPr="00DB089A" w:rsidRDefault="00E73ABD" w:rsidP="000F4487">
            <w:pPr>
              <w:suppressAutoHyphens w:val="0"/>
              <w:spacing w:before="100" w:beforeAutospacing="1"/>
              <w:rPr>
                <w:color w:val="000000"/>
                <w:lang w:eastAsia="ru-RU"/>
              </w:rPr>
            </w:pPr>
          </w:p>
        </w:tc>
        <w:tc>
          <w:tcPr>
            <w:tcW w:w="2327" w:type="dxa"/>
            <w:vMerge/>
          </w:tcPr>
          <w:p w:rsidR="00E73ABD" w:rsidRPr="00DB089A" w:rsidRDefault="00E73ABD" w:rsidP="000F4487">
            <w:pPr>
              <w:suppressAutoHyphens w:val="0"/>
              <w:spacing w:before="100" w:beforeAutospacing="1"/>
              <w:rPr>
                <w:color w:val="000000"/>
                <w:lang w:eastAsia="ru-RU"/>
              </w:rPr>
            </w:pPr>
          </w:p>
        </w:tc>
        <w:tc>
          <w:tcPr>
            <w:tcW w:w="2046" w:type="dxa"/>
            <w:vMerge/>
          </w:tcPr>
          <w:p w:rsidR="00E73ABD" w:rsidRPr="00DB089A" w:rsidRDefault="00E73ABD" w:rsidP="000F4487">
            <w:pPr>
              <w:suppressAutoHyphens w:val="0"/>
              <w:spacing w:before="100" w:beforeAutospacing="1"/>
              <w:jc w:val="center"/>
              <w:rPr>
                <w:color w:val="000000"/>
                <w:lang w:eastAsia="ru-RU"/>
              </w:rPr>
            </w:pPr>
          </w:p>
        </w:tc>
        <w:tc>
          <w:tcPr>
            <w:tcW w:w="1877" w:type="dxa"/>
            <w:vMerge/>
          </w:tcPr>
          <w:p w:rsidR="00E73ABD" w:rsidRPr="00DB089A" w:rsidRDefault="00E73ABD" w:rsidP="000F4487">
            <w:pPr>
              <w:suppressAutoHyphens w:val="0"/>
              <w:spacing w:before="100" w:beforeAutospacing="1"/>
              <w:jc w:val="center"/>
              <w:rPr>
                <w:color w:val="000000"/>
                <w:lang w:eastAsia="ru-RU"/>
              </w:rPr>
            </w:pPr>
          </w:p>
        </w:tc>
        <w:tc>
          <w:tcPr>
            <w:tcW w:w="981" w:type="dxa"/>
            <w:vMerge/>
          </w:tcPr>
          <w:p w:rsidR="00E73ABD" w:rsidRPr="00DB089A" w:rsidRDefault="00E73ABD" w:rsidP="000F4487">
            <w:pPr>
              <w:suppressAutoHyphens w:val="0"/>
              <w:spacing w:before="100" w:beforeAutospacing="1"/>
              <w:rPr>
                <w:color w:val="000000"/>
                <w:lang w:eastAsia="ru-RU"/>
              </w:rPr>
            </w:pPr>
          </w:p>
        </w:tc>
        <w:tc>
          <w:tcPr>
            <w:tcW w:w="920" w:type="dxa"/>
          </w:tcPr>
          <w:p w:rsidR="00E73ABD" w:rsidRPr="00DB089A" w:rsidRDefault="00E73ABD" w:rsidP="000F4487">
            <w:pPr>
              <w:spacing w:before="100" w:beforeAutospacing="1"/>
              <w:jc w:val="center"/>
              <w:rPr>
                <w:color w:val="000000"/>
                <w:lang w:eastAsia="ru-RU"/>
              </w:rPr>
            </w:pPr>
            <w:r w:rsidRPr="00DB089A">
              <w:rPr>
                <w:color w:val="000000"/>
                <w:lang w:val="en-US" w:eastAsia="ru-RU"/>
              </w:rPr>
              <w:t>2025</w:t>
            </w:r>
          </w:p>
        </w:tc>
        <w:tc>
          <w:tcPr>
            <w:tcW w:w="576" w:type="dxa"/>
          </w:tcPr>
          <w:p w:rsidR="00E73ABD" w:rsidRPr="00DB089A" w:rsidRDefault="00E73ABD" w:rsidP="000F4487">
            <w:pPr>
              <w:spacing w:before="100" w:beforeAutospacing="1"/>
              <w:jc w:val="center"/>
              <w:rPr>
                <w:color w:val="000000"/>
                <w:lang w:eastAsia="ru-RU"/>
              </w:rPr>
            </w:pPr>
            <w:r w:rsidRPr="00DB089A">
              <w:rPr>
                <w:color w:val="000000"/>
                <w:lang w:eastAsia="ru-RU"/>
              </w:rPr>
              <w:t>0</w:t>
            </w:r>
          </w:p>
        </w:tc>
        <w:tc>
          <w:tcPr>
            <w:tcW w:w="1567"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r>
      <w:tr w:rsidR="00E73ABD" w:rsidRPr="00DB089A" w:rsidTr="00684BBD">
        <w:trPr>
          <w:trHeight w:val="112"/>
        </w:trPr>
        <w:tc>
          <w:tcPr>
            <w:tcW w:w="729" w:type="dxa"/>
            <w:vMerge/>
          </w:tcPr>
          <w:p w:rsidR="00E73ABD" w:rsidRPr="00DB089A" w:rsidRDefault="00E73ABD" w:rsidP="000F4487">
            <w:pPr>
              <w:suppressAutoHyphens w:val="0"/>
              <w:spacing w:before="100" w:beforeAutospacing="1"/>
              <w:rPr>
                <w:color w:val="000000"/>
                <w:lang w:eastAsia="ru-RU"/>
              </w:rPr>
            </w:pPr>
          </w:p>
        </w:tc>
        <w:tc>
          <w:tcPr>
            <w:tcW w:w="2327" w:type="dxa"/>
            <w:vMerge/>
          </w:tcPr>
          <w:p w:rsidR="00E73ABD" w:rsidRPr="00DB089A" w:rsidRDefault="00E73ABD" w:rsidP="000F4487">
            <w:pPr>
              <w:suppressAutoHyphens w:val="0"/>
              <w:spacing w:before="100" w:beforeAutospacing="1"/>
              <w:rPr>
                <w:color w:val="000000"/>
                <w:lang w:eastAsia="ru-RU"/>
              </w:rPr>
            </w:pPr>
          </w:p>
        </w:tc>
        <w:tc>
          <w:tcPr>
            <w:tcW w:w="2046" w:type="dxa"/>
            <w:vMerge/>
          </w:tcPr>
          <w:p w:rsidR="00E73ABD" w:rsidRPr="00DB089A" w:rsidRDefault="00E73ABD" w:rsidP="000F4487">
            <w:pPr>
              <w:suppressAutoHyphens w:val="0"/>
              <w:spacing w:before="100" w:beforeAutospacing="1"/>
              <w:jc w:val="center"/>
              <w:rPr>
                <w:color w:val="000000"/>
                <w:lang w:eastAsia="ru-RU"/>
              </w:rPr>
            </w:pPr>
          </w:p>
        </w:tc>
        <w:tc>
          <w:tcPr>
            <w:tcW w:w="1877" w:type="dxa"/>
            <w:vMerge/>
          </w:tcPr>
          <w:p w:rsidR="00E73ABD" w:rsidRPr="00DB089A" w:rsidRDefault="00E73ABD" w:rsidP="000F4487">
            <w:pPr>
              <w:suppressAutoHyphens w:val="0"/>
              <w:spacing w:before="100" w:beforeAutospacing="1"/>
              <w:jc w:val="center"/>
              <w:rPr>
                <w:color w:val="000000"/>
                <w:lang w:eastAsia="ru-RU"/>
              </w:rPr>
            </w:pPr>
          </w:p>
        </w:tc>
        <w:tc>
          <w:tcPr>
            <w:tcW w:w="981" w:type="dxa"/>
            <w:vMerge/>
          </w:tcPr>
          <w:p w:rsidR="00E73ABD" w:rsidRPr="00DB089A" w:rsidRDefault="00E73ABD" w:rsidP="000F4487">
            <w:pPr>
              <w:suppressAutoHyphens w:val="0"/>
              <w:spacing w:before="100" w:beforeAutospacing="1"/>
              <w:rPr>
                <w:color w:val="000000"/>
                <w:lang w:eastAsia="ru-RU"/>
              </w:rPr>
            </w:pPr>
          </w:p>
        </w:tc>
        <w:tc>
          <w:tcPr>
            <w:tcW w:w="920" w:type="dxa"/>
          </w:tcPr>
          <w:p w:rsidR="00E73ABD" w:rsidRPr="00DB089A" w:rsidRDefault="00E73ABD" w:rsidP="000F4487">
            <w:pPr>
              <w:spacing w:before="100" w:beforeAutospacing="1"/>
              <w:jc w:val="center"/>
              <w:rPr>
                <w:color w:val="000000"/>
                <w:lang w:eastAsia="ru-RU"/>
              </w:rPr>
            </w:pPr>
            <w:r w:rsidRPr="00DB089A">
              <w:rPr>
                <w:color w:val="000000"/>
                <w:lang w:val="en-US" w:eastAsia="ru-RU"/>
              </w:rPr>
              <w:t>2026</w:t>
            </w:r>
          </w:p>
        </w:tc>
        <w:tc>
          <w:tcPr>
            <w:tcW w:w="576" w:type="dxa"/>
          </w:tcPr>
          <w:p w:rsidR="00E73ABD" w:rsidRPr="00DB089A" w:rsidRDefault="00E73ABD" w:rsidP="000F4487">
            <w:pPr>
              <w:spacing w:before="100" w:beforeAutospacing="1"/>
              <w:jc w:val="center"/>
              <w:rPr>
                <w:color w:val="000000"/>
                <w:lang w:eastAsia="ru-RU"/>
              </w:rPr>
            </w:pPr>
            <w:r w:rsidRPr="00DB089A">
              <w:rPr>
                <w:color w:val="000000"/>
                <w:lang w:eastAsia="ru-RU"/>
              </w:rPr>
              <w:t>0</w:t>
            </w:r>
          </w:p>
        </w:tc>
        <w:tc>
          <w:tcPr>
            <w:tcW w:w="1567"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r>
      <w:tr w:rsidR="00E73ABD" w:rsidRPr="00DB089A" w:rsidTr="00684BBD">
        <w:trPr>
          <w:trHeight w:val="224"/>
        </w:trPr>
        <w:tc>
          <w:tcPr>
            <w:tcW w:w="729" w:type="dxa"/>
            <w:vMerge/>
          </w:tcPr>
          <w:p w:rsidR="00E73ABD" w:rsidRPr="00DB089A" w:rsidRDefault="00E73ABD" w:rsidP="000F4487">
            <w:pPr>
              <w:suppressAutoHyphens w:val="0"/>
              <w:spacing w:before="100" w:beforeAutospacing="1"/>
              <w:rPr>
                <w:color w:val="000000"/>
                <w:lang w:eastAsia="ru-RU"/>
              </w:rPr>
            </w:pPr>
          </w:p>
        </w:tc>
        <w:tc>
          <w:tcPr>
            <w:tcW w:w="2327" w:type="dxa"/>
            <w:vMerge/>
          </w:tcPr>
          <w:p w:rsidR="00E73ABD" w:rsidRPr="00DB089A" w:rsidRDefault="00E73ABD" w:rsidP="000F4487">
            <w:pPr>
              <w:suppressAutoHyphens w:val="0"/>
              <w:spacing w:before="100" w:beforeAutospacing="1"/>
              <w:rPr>
                <w:color w:val="000000"/>
                <w:lang w:eastAsia="ru-RU"/>
              </w:rPr>
            </w:pPr>
          </w:p>
        </w:tc>
        <w:tc>
          <w:tcPr>
            <w:tcW w:w="2046" w:type="dxa"/>
            <w:vMerge/>
          </w:tcPr>
          <w:p w:rsidR="00E73ABD" w:rsidRPr="00DB089A" w:rsidRDefault="00E73ABD" w:rsidP="000F4487">
            <w:pPr>
              <w:suppressAutoHyphens w:val="0"/>
              <w:spacing w:before="100" w:beforeAutospacing="1"/>
              <w:jc w:val="center"/>
              <w:rPr>
                <w:color w:val="000000"/>
                <w:lang w:eastAsia="ru-RU"/>
              </w:rPr>
            </w:pPr>
          </w:p>
        </w:tc>
        <w:tc>
          <w:tcPr>
            <w:tcW w:w="1877" w:type="dxa"/>
            <w:vMerge/>
          </w:tcPr>
          <w:p w:rsidR="00E73ABD" w:rsidRPr="00DB089A" w:rsidRDefault="00E73ABD" w:rsidP="000F4487">
            <w:pPr>
              <w:suppressAutoHyphens w:val="0"/>
              <w:spacing w:before="100" w:beforeAutospacing="1"/>
              <w:jc w:val="center"/>
              <w:rPr>
                <w:color w:val="000000"/>
                <w:lang w:eastAsia="ru-RU"/>
              </w:rPr>
            </w:pPr>
          </w:p>
        </w:tc>
        <w:tc>
          <w:tcPr>
            <w:tcW w:w="981" w:type="dxa"/>
            <w:vMerge/>
          </w:tcPr>
          <w:p w:rsidR="00E73ABD" w:rsidRPr="00DB089A" w:rsidRDefault="00E73ABD" w:rsidP="000F4487">
            <w:pPr>
              <w:suppressAutoHyphens w:val="0"/>
              <w:spacing w:before="100" w:beforeAutospacing="1"/>
              <w:rPr>
                <w:color w:val="000000"/>
                <w:lang w:eastAsia="ru-RU"/>
              </w:rPr>
            </w:pPr>
          </w:p>
        </w:tc>
        <w:tc>
          <w:tcPr>
            <w:tcW w:w="920" w:type="dxa"/>
          </w:tcPr>
          <w:p w:rsidR="00E73ABD" w:rsidRPr="00DB089A" w:rsidRDefault="00E73ABD" w:rsidP="000F4487">
            <w:pPr>
              <w:spacing w:before="100" w:beforeAutospacing="1"/>
              <w:jc w:val="center"/>
              <w:rPr>
                <w:color w:val="000000"/>
                <w:lang w:eastAsia="ru-RU"/>
              </w:rPr>
            </w:pPr>
            <w:r w:rsidRPr="00DB089A">
              <w:rPr>
                <w:color w:val="000000"/>
                <w:lang w:val="en-US" w:eastAsia="ru-RU"/>
              </w:rPr>
              <w:t>2027</w:t>
            </w:r>
          </w:p>
        </w:tc>
        <w:tc>
          <w:tcPr>
            <w:tcW w:w="576" w:type="dxa"/>
          </w:tcPr>
          <w:p w:rsidR="00E73ABD" w:rsidRPr="00DB089A" w:rsidRDefault="00E73ABD" w:rsidP="000F4487">
            <w:pPr>
              <w:spacing w:before="100" w:beforeAutospacing="1"/>
              <w:jc w:val="center"/>
              <w:rPr>
                <w:color w:val="000000"/>
                <w:lang w:eastAsia="ru-RU"/>
              </w:rPr>
            </w:pPr>
            <w:r w:rsidRPr="00DB089A">
              <w:rPr>
                <w:color w:val="000000"/>
                <w:lang w:eastAsia="ru-RU"/>
              </w:rPr>
              <w:t>0</w:t>
            </w:r>
          </w:p>
        </w:tc>
        <w:tc>
          <w:tcPr>
            <w:tcW w:w="1567"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r>
      <w:tr w:rsidR="00E73ABD" w:rsidRPr="00DB089A" w:rsidTr="00684BBD">
        <w:trPr>
          <w:trHeight w:val="288"/>
        </w:trPr>
        <w:tc>
          <w:tcPr>
            <w:tcW w:w="729" w:type="dxa"/>
            <w:vMerge/>
          </w:tcPr>
          <w:p w:rsidR="00E73ABD" w:rsidRPr="00DB089A" w:rsidRDefault="00E73ABD" w:rsidP="000F4487">
            <w:pPr>
              <w:suppressAutoHyphens w:val="0"/>
              <w:spacing w:before="100" w:beforeAutospacing="1"/>
              <w:rPr>
                <w:color w:val="000000"/>
                <w:lang w:eastAsia="ru-RU"/>
              </w:rPr>
            </w:pPr>
          </w:p>
        </w:tc>
        <w:tc>
          <w:tcPr>
            <w:tcW w:w="2327" w:type="dxa"/>
            <w:vMerge/>
          </w:tcPr>
          <w:p w:rsidR="00E73ABD" w:rsidRPr="00DB089A" w:rsidRDefault="00E73ABD" w:rsidP="000F4487">
            <w:pPr>
              <w:suppressAutoHyphens w:val="0"/>
              <w:spacing w:before="100" w:beforeAutospacing="1"/>
              <w:rPr>
                <w:color w:val="000000"/>
                <w:lang w:eastAsia="ru-RU"/>
              </w:rPr>
            </w:pPr>
          </w:p>
        </w:tc>
        <w:tc>
          <w:tcPr>
            <w:tcW w:w="2046" w:type="dxa"/>
            <w:vMerge/>
          </w:tcPr>
          <w:p w:rsidR="00E73ABD" w:rsidRPr="00DB089A" w:rsidRDefault="00E73ABD" w:rsidP="000F4487">
            <w:pPr>
              <w:suppressAutoHyphens w:val="0"/>
              <w:spacing w:before="100" w:beforeAutospacing="1"/>
              <w:jc w:val="center"/>
              <w:rPr>
                <w:color w:val="000000"/>
                <w:lang w:eastAsia="ru-RU"/>
              </w:rPr>
            </w:pPr>
          </w:p>
        </w:tc>
        <w:tc>
          <w:tcPr>
            <w:tcW w:w="1877" w:type="dxa"/>
            <w:vMerge/>
          </w:tcPr>
          <w:p w:rsidR="00E73ABD" w:rsidRPr="00DB089A" w:rsidRDefault="00E73ABD" w:rsidP="000F4487">
            <w:pPr>
              <w:suppressAutoHyphens w:val="0"/>
              <w:spacing w:before="100" w:beforeAutospacing="1"/>
              <w:jc w:val="center"/>
              <w:rPr>
                <w:color w:val="000000"/>
                <w:lang w:eastAsia="ru-RU"/>
              </w:rPr>
            </w:pPr>
          </w:p>
        </w:tc>
        <w:tc>
          <w:tcPr>
            <w:tcW w:w="981" w:type="dxa"/>
            <w:vMerge/>
          </w:tcPr>
          <w:p w:rsidR="00E73ABD" w:rsidRPr="00DB089A" w:rsidRDefault="00E73ABD" w:rsidP="000F4487">
            <w:pPr>
              <w:suppressAutoHyphens w:val="0"/>
              <w:spacing w:before="100" w:beforeAutospacing="1"/>
              <w:rPr>
                <w:color w:val="000000"/>
                <w:lang w:eastAsia="ru-RU"/>
              </w:rPr>
            </w:pPr>
          </w:p>
        </w:tc>
        <w:tc>
          <w:tcPr>
            <w:tcW w:w="920" w:type="dxa"/>
          </w:tcPr>
          <w:p w:rsidR="00E73ABD" w:rsidRPr="00DB089A" w:rsidRDefault="00E73ABD" w:rsidP="000F4487">
            <w:pPr>
              <w:spacing w:before="100" w:beforeAutospacing="1"/>
              <w:jc w:val="center"/>
              <w:rPr>
                <w:color w:val="000000"/>
                <w:lang w:eastAsia="ru-RU"/>
              </w:rPr>
            </w:pPr>
            <w:r w:rsidRPr="00DB089A">
              <w:rPr>
                <w:color w:val="000000"/>
                <w:lang w:val="en-US" w:eastAsia="ru-RU"/>
              </w:rPr>
              <w:t>2028</w:t>
            </w:r>
          </w:p>
        </w:tc>
        <w:tc>
          <w:tcPr>
            <w:tcW w:w="576" w:type="dxa"/>
          </w:tcPr>
          <w:p w:rsidR="00E73ABD" w:rsidRPr="00DB089A" w:rsidRDefault="00E73ABD" w:rsidP="000F4487">
            <w:pPr>
              <w:spacing w:before="100" w:beforeAutospacing="1"/>
              <w:jc w:val="center"/>
              <w:rPr>
                <w:color w:val="000000"/>
                <w:lang w:eastAsia="ru-RU"/>
              </w:rPr>
            </w:pPr>
            <w:r w:rsidRPr="00DB089A">
              <w:rPr>
                <w:color w:val="000000"/>
                <w:lang w:eastAsia="ru-RU"/>
              </w:rPr>
              <w:t>0</w:t>
            </w:r>
          </w:p>
        </w:tc>
        <w:tc>
          <w:tcPr>
            <w:tcW w:w="1567"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r>
      <w:tr w:rsidR="00E73ABD" w:rsidRPr="00DB089A" w:rsidTr="00684BBD">
        <w:trPr>
          <w:trHeight w:val="144"/>
        </w:trPr>
        <w:tc>
          <w:tcPr>
            <w:tcW w:w="729" w:type="dxa"/>
            <w:vMerge/>
          </w:tcPr>
          <w:p w:rsidR="00E73ABD" w:rsidRPr="00DB089A" w:rsidRDefault="00E73ABD" w:rsidP="000F4487">
            <w:pPr>
              <w:suppressAutoHyphens w:val="0"/>
              <w:spacing w:before="100" w:beforeAutospacing="1"/>
              <w:rPr>
                <w:color w:val="000000"/>
                <w:lang w:eastAsia="ru-RU"/>
              </w:rPr>
            </w:pPr>
          </w:p>
        </w:tc>
        <w:tc>
          <w:tcPr>
            <w:tcW w:w="2327" w:type="dxa"/>
            <w:vMerge/>
          </w:tcPr>
          <w:p w:rsidR="00E73ABD" w:rsidRPr="00DB089A" w:rsidRDefault="00E73ABD" w:rsidP="000F4487">
            <w:pPr>
              <w:suppressAutoHyphens w:val="0"/>
              <w:spacing w:before="100" w:beforeAutospacing="1"/>
              <w:rPr>
                <w:color w:val="000000"/>
                <w:lang w:eastAsia="ru-RU"/>
              </w:rPr>
            </w:pPr>
          </w:p>
        </w:tc>
        <w:tc>
          <w:tcPr>
            <w:tcW w:w="2046" w:type="dxa"/>
            <w:vMerge/>
          </w:tcPr>
          <w:p w:rsidR="00E73ABD" w:rsidRPr="00DB089A" w:rsidRDefault="00E73ABD" w:rsidP="000F4487">
            <w:pPr>
              <w:suppressAutoHyphens w:val="0"/>
              <w:spacing w:before="100" w:beforeAutospacing="1"/>
              <w:jc w:val="center"/>
              <w:rPr>
                <w:color w:val="000000"/>
                <w:lang w:eastAsia="ru-RU"/>
              </w:rPr>
            </w:pPr>
          </w:p>
        </w:tc>
        <w:tc>
          <w:tcPr>
            <w:tcW w:w="1877" w:type="dxa"/>
            <w:vMerge/>
          </w:tcPr>
          <w:p w:rsidR="00E73ABD" w:rsidRPr="00DB089A" w:rsidRDefault="00E73ABD" w:rsidP="000F4487">
            <w:pPr>
              <w:suppressAutoHyphens w:val="0"/>
              <w:spacing w:before="100" w:beforeAutospacing="1"/>
              <w:jc w:val="center"/>
              <w:rPr>
                <w:color w:val="000000"/>
                <w:lang w:eastAsia="ru-RU"/>
              </w:rPr>
            </w:pPr>
          </w:p>
        </w:tc>
        <w:tc>
          <w:tcPr>
            <w:tcW w:w="981" w:type="dxa"/>
            <w:vMerge/>
          </w:tcPr>
          <w:p w:rsidR="00E73ABD" w:rsidRPr="00DB089A" w:rsidRDefault="00E73ABD" w:rsidP="000F4487">
            <w:pPr>
              <w:suppressAutoHyphens w:val="0"/>
              <w:spacing w:before="100" w:beforeAutospacing="1"/>
              <w:rPr>
                <w:color w:val="000000"/>
                <w:lang w:eastAsia="ru-RU"/>
              </w:rPr>
            </w:pPr>
          </w:p>
        </w:tc>
        <w:tc>
          <w:tcPr>
            <w:tcW w:w="920" w:type="dxa"/>
          </w:tcPr>
          <w:p w:rsidR="00E73ABD" w:rsidRPr="00DB089A" w:rsidRDefault="00E73ABD" w:rsidP="000F4487">
            <w:pPr>
              <w:spacing w:before="100" w:beforeAutospacing="1"/>
              <w:jc w:val="center"/>
              <w:rPr>
                <w:color w:val="000000"/>
                <w:lang w:eastAsia="ru-RU"/>
              </w:rPr>
            </w:pPr>
            <w:r w:rsidRPr="00DB089A">
              <w:rPr>
                <w:color w:val="000000"/>
                <w:lang w:eastAsia="ru-RU"/>
              </w:rPr>
              <w:t>2029</w:t>
            </w:r>
          </w:p>
        </w:tc>
        <w:tc>
          <w:tcPr>
            <w:tcW w:w="576" w:type="dxa"/>
          </w:tcPr>
          <w:p w:rsidR="00E73ABD" w:rsidRPr="00DB089A" w:rsidRDefault="00E73ABD" w:rsidP="000F4487">
            <w:pPr>
              <w:spacing w:before="100" w:beforeAutospacing="1"/>
              <w:jc w:val="center"/>
              <w:rPr>
                <w:color w:val="000000"/>
                <w:lang w:eastAsia="ru-RU"/>
              </w:rPr>
            </w:pPr>
            <w:r w:rsidRPr="00DB089A">
              <w:rPr>
                <w:color w:val="000000"/>
                <w:lang w:eastAsia="ru-RU"/>
              </w:rPr>
              <w:t>0</w:t>
            </w:r>
          </w:p>
        </w:tc>
        <w:tc>
          <w:tcPr>
            <w:tcW w:w="1567"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r>
      <w:tr w:rsidR="00E73ABD" w:rsidRPr="00DB089A" w:rsidTr="00684BBD">
        <w:trPr>
          <w:trHeight w:val="192"/>
        </w:trPr>
        <w:tc>
          <w:tcPr>
            <w:tcW w:w="729" w:type="dxa"/>
            <w:vMerge/>
          </w:tcPr>
          <w:p w:rsidR="00E73ABD" w:rsidRPr="00DB089A" w:rsidRDefault="00E73ABD" w:rsidP="000F4487">
            <w:pPr>
              <w:suppressAutoHyphens w:val="0"/>
              <w:spacing w:before="100" w:beforeAutospacing="1"/>
              <w:rPr>
                <w:color w:val="000000"/>
                <w:lang w:eastAsia="ru-RU"/>
              </w:rPr>
            </w:pPr>
          </w:p>
        </w:tc>
        <w:tc>
          <w:tcPr>
            <w:tcW w:w="2327" w:type="dxa"/>
            <w:vMerge/>
          </w:tcPr>
          <w:p w:rsidR="00E73ABD" w:rsidRPr="00DB089A" w:rsidRDefault="00E73ABD" w:rsidP="000F4487">
            <w:pPr>
              <w:suppressAutoHyphens w:val="0"/>
              <w:spacing w:before="100" w:beforeAutospacing="1"/>
              <w:rPr>
                <w:color w:val="000000"/>
                <w:lang w:eastAsia="ru-RU"/>
              </w:rPr>
            </w:pPr>
          </w:p>
        </w:tc>
        <w:tc>
          <w:tcPr>
            <w:tcW w:w="2046" w:type="dxa"/>
            <w:vMerge/>
          </w:tcPr>
          <w:p w:rsidR="00E73ABD" w:rsidRPr="00DB089A" w:rsidRDefault="00E73ABD" w:rsidP="000F4487">
            <w:pPr>
              <w:suppressAutoHyphens w:val="0"/>
              <w:spacing w:before="100" w:beforeAutospacing="1"/>
              <w:jc w:val="center"/>
              <w:rPr>
                <w:color w:val="000000"/>
                <w:lang w:eastAsia="ru-RU"/>
              </w:rPr>
            </w:pPr>
          </w:p>
        </w:tc>
        <w:tc>
          <w:tcPr>
            <w:tcW w:w="1877" w:type="dxa"/>
            <w:vMerge/>
          </w:tcPr>
          <w:p w:rsidR="00E73ABD" w:rsidRPr="00DB089A" w:rsidRDefault="00E73ABD" w:rsidP="000F4487">
            <w:pPr>
              <w:suppressAutoHyphens w:val="0"/>
              <w:spacing w:before="100" w:beforeAutospacing="1"/>
              <w:jc w:val="center"/>
              <w:rPr>
                <w:color w:val="000000"/>
                <w:lang w:eastAsia="ru-RU"/>
              </w:rPr>
            </w:pPr>
          </w:p>
        </w:tc>
        <w:tc>
          <w:tcPr>
            <w:tcW w:w="981" w:type="dxa"/>
            <w:vMerge/>
          </w:tcPr>
          <w:p w:rsidR="00E73ABD" w:rsidRPr="00DB089A" w:rsidRDefault="00E73ABD" w:rsidP="000F4487">
            <w:pPr>
              <w:suppressAutoHyphens w:val="0"/>
              <w:spacing w:before="100" w:beforeAutospacing="1"/>
              <w:rPr>
                <w:color w:val="000000"/>
                <w:lang w:eastAsia="ru-RU"/>
              </w:rPr>
            </w:pPr>
          </w:p>
        </w:tc>
        <w:tc>
          <w:tcPr>
            <w:tcW w:w="920" w:type="dxa"/>
          </w:tcPr>
          <w:p w:rsidR="00E73ABD" w:rsidRPr="00DB089A" w:rsidRDefault="00E73ABD" w:rsidP="000F4487">
            <w:pPr>
              <w:spacing w:before="100" w:beforeAutospacing="1"/>
              <w:jc w:val="center"/>
              <w:rPr>
                <w:color w:val="000000"/>
                <w:lang w:eastAsia="ru-RU"/>
              </w:rPr>
            </w:pPr>
            <w:r w:rsidRPr="00DB089A">
              <w:rPr>
                <w:color w:val="000000"/>
                <w:lang w:eastAsia="ru-RU"/>
              </w:rPr>
              <w:t>2030</w:t>
            </w:r>
          </w:p>
        </w:tc>
        <w:tc>
          <w:tcPr>
            <w:tcW w:w="576" w:type="dxa"/>
          </w:tcPr>
          <w:p w:rsidR="00E73ABD" w:rsidRPr="00DB089A" w:rsidRDefault="00E73ABD" w:rsidP="000F4487">
            <w:pPr>
              <w:spacing w:before="100" w:beforeAutospacing="1"/>
              <w:jc w:val="center"/>
              <w:rPr>
                <w:color w:val="000000"/>
                <w:lang w:eastAsia="ru-RU"/>
              </w:rPr>
            </w:pPr>
            <w:r w:rsidRPr="00DB089A">
              <w:rPr>
                <w:color w:val="000000"/>
                <w:lang w:eastAsia="ru-RU"/>
              </w:rPr>
              <w:t>0</w:t>
            </w:r>
          </w:p>
        </w:tc>
        <w:tc>
          <w:tcPr>
            <w:tcW w:w="1567"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c>
          <w:tcPr>
            <w:tcW w:w="1134" w:type="dxa"/>
          </w:tcPr>
          <w:p w:rsidR="00E73ABD" w:rsidRPr="00DB089A" w:rsidRDefault="00E73ABD" w:rsidP="000F4487">
            <w:pPr>
              <w:spacing w:before="100" w:beforeAutospacing="1"/>
              <w:jc w:val="center"/>
              <w:rPr>
                <w:color w:val="000000"/>
                <w:lang w:eastAsia="ru-RU"/>
              </w:rPr>
            </w:pPr>
            <w:r w:rsidRPr="00DB089A">
              <w:rPr>
                <w:color w:val="000000"/>
                <w:lang w:eastAsia="ru-RU"/>
              </w:rPr>
              <w:t>----</w:t>
            </w:r>
          </w:p>
        </w:tc>
      </w:tr>
      <w:tr w:rsidR="00E73ABD" w:rsidRPr="00DB089A" w:rsidTr="00684BBD">
        <w:trPr>
          <w:trHeight w:val="473"/>
        </w:trPr>
        <w:tc>
          <w:tcPr>
            <w:tcW w:w="8880" w:type="dxa"/>
            <w:gridSpan w:val="6"/>
          </w:tcPr>
          <w:p w:rsidR="00E73ABD" w:rsidRPr="00DB089A" w:rsidRDefault="00E73ABD" w:rsidP="00A81988">
            <w:pPr>
              <w:suppressAutoHyphens w:val="0"/>
              <w:spacing w:before="100" w:beforeAutospacing="1"/>
              <w:jc w:val="right"/>
              <w:rPr>
                <w:color w:val="000000"/>
                <w:lang w:eastAsia="ru-RU"/>
              </w:rPr>
            </w:pPr>
            <w:r w:rsidRPr="00DB089A">
              <w:rPr>
                <w:b/>
                <w:bCs/>
                <w:color w:val="000000"/>
                <w:lang w:eastAsia="ru-RU"/>
              </w:rPr>
              <w:t>Итого по итогам реализации подпрограммы:</w:t>
            </w:r>
          </w:p>
        </w:tc>
        <w:tc>
          <w:tcPr>
            <w:tcW w:w="576" w:type="dxa"/>
          </w:tcPr>
          <w:p w:rsidR="00E73ABD" w:rsidRPr="00DB089A" w:rsidRDefault="00E73ABD" w:rsidP="00536FF7">
            <w:pPr>
              <w:suppressAutoHyphens w:val="0"/>
              <w:spacing w:before="100" w:beforeAutospacing="1"/>
              <w:jc w:val="center"/>
              <w:rPr>
                <w:color w:val="000000"/>
                <w:lang w:eastAsia="ru-RU"/>
              </w:rPr>
            </w:pPr>
            <w:r w:rsidRPr="00DB089A">
              <w:rPr>
                <w:color w:val="000000"/>
              </w:rPr>
              <w:t>0</w:t>
            </w:r>
          </w:p>
        </w:tc>
        <w:tc>
          <w:tcPr>
            <w:tcW w:w="1567" w:type="dxa"/>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65,1</w:t>
            </w:r>
          </w:p>
        </w:tc>
        <w:tc>
          <w:tcPr>
            <w:tcW w:w="1134" w:type="dxa"/>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0</w:t>
            </w:r>
          </w:p>
        </w:tc>
        <w:tc>
          <w:tcPr>
            <w:tcW w:w="992" w:type="dxa"/>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65,1</w:t>
            </w:r>
          </w:p>
        </w:tc>
        <w:tc>
          <w:tcPr>
            <w:tcW w:w="1134" w:type="dxa"/>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0</w:t>
            </w:r>
          </w:p>
        </w:tc>
        <w:tc>
          <w:tcPr>
            <w:tcW w:w="1134" w:type="dxa"/>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0</w:t>
            </w:r>
          </w:p>
        </w:tc>
      </w:tr>
      <w:tr w:rsidR="00E73ABD" w:rsidRPr="00DB089A" w:rsidTr="00684BBD">
        <w:trPr>
          <w:trHeight w:val="473"/>
        </w:trPr>
        <w:tc>
          <w:tcPr>
            <w:tcW w:w="8880" w:type="dxa"/>
            <w:gridSpan w:val="6"/>
            <w:tcBorders>
              <w:top w:val="single" w:sz="6" w:space="0" w:color="000000"/>
              <w:left w:val="single" w:sz="6" w:space="0" w:color="000000"/>
              <w:bottom w:val="single" w:sz="6" w:space="0" w:color="000000"/>
              <w:right w:val="nil"/>
            </w:tcBorders>
          </w:tcPr>
          <w:p w:rsidR="00E73ABD" w:rsidRPr="00DB089A" w:rsidRDefault="00E73ABD" w:rsidP="00A81988">
            <w:pPr>
              <w:suppressAutoHyphens w:val="0"/>
              <w:spacing w:before="100" w:beforeAutospacing="1"/>
              <w:jc w:val="right"/>
              <w:rPr>
                <w:b/>
                <w:bCs/>
                <w:lang w:eastAsia="ru-RU"/>
              </w:rPr>
            </w:pPr>
            <w:r w:rsidRPr="00DB089A">
              <w:rPr>
                <w:b/>
                <w:bCs/>
                <w:shd w:val="clear" w:color="auto" w:fill="FFFFFF"/>
                <w:lang w:eastAsia="ru-RU"/>
              </w:rPr>
              <w:t>Всего по итогам реализации</w:t>
            </w:r>
            <w:r w:rsidRPr="00DB089A">
              <w:rPr>
                <w:b/>
                <w:bCs/>
                <w:shd w:val="clear" w:color="auto" w:fill="FFFFFF"/>
                <w:lang w:val="en-US" w:eastAsia="ru-RU"/>
              </w:rPr>
              <w:t>II</w:t>
            </w:r>
            <w:r w:rsidRPr="00DB089A">
              <w:rPr>
                <w:b/>
                <w:bCs/>
                <w:shd w:val="clear" w:color="auto" w:fill="FFFFFF"/>
                <w:lang w:eastAsia="ru-RU"/>
              </w:rPr>
              <w:t xml:space="preserve"> этапа программы:</w:t>
            </w:r>
          </w:p>
        </w:tc>
        <w:tc>
          <w:tcPr>
            <w:tcW w:w="576"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pPr>
            <w:r w:rsidRPr="00DB089A">
              <w:t>411</w:t>
            </w:r>
          </w:p>
        </w:tc>
        <w:tc>
          <w:tcPr>
            <w:tcW w:w="1567" w:type="dxa"/>
            <w:tcBorders>
              <w:top w:val="single" w:sz="6" w:space="0" w:color="000000"/>
              <w:left w:val="single" w:sz="6" w:space="0" w:color="000000"/>
              <w:bottom w:val="single" w:sz="6" w:space="0" w:color="000000"/>
              <w:right w:val="nil"/>
            </w:tcBorders>
          </w:tcPr>
          <w:p w:rsidR="00E73ABD" w:rsidRPr="00DB089A" w:rsidRDefault="00E73ABD" w:rsidP="000620B3">
            <w:pPr>
              <w:suppressAutoHyphens w:val="0"/>
              <w:spacing w:before="100" w:beforeAutospacing="1"/>
              <w:jc w:val="center"/>
              <w:rPr>
                <w:b/>
                <w:bCs/>
                <w:lang w:eastAsia="ru-RU"/>
              </w:rPr>
            </w:pPr>
            <w:r w:rsidRPr="00DB089A">
              <w:rPr>
                <w:b/>
                <w:bCs/>
                <w:lang w:eastAsia="ru-RU"/>
              </w:rPr>
              <w:t>111528</w:t>
            </w:r>
          </w:p>
        </w:tc>
        <w:tc>
          <w:tcPr>
            <w:tcW w:w="1134"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lang w:eastAsia="ru-RU"/>
              </w:rPr>
              <w:t>4680,9</w:t>
            </w:r>
          </w:p>
        </w:tc>
        <w:tc>
          <w:tcPr>
            <w:tcW w:w="992"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lang w:eastAsia="ru-RU"/>
              </w:rPr>
              <w:t>755,1</w:t>
            </w:r>
          </w:p>
        </w:tc>
        <w:tc>
          <w:tcPr>
            <w:tcW w:w="1134"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lang w:eastAsia="ru-RU"/>
              </w:rPr>
              <w:t>106092</w:t>
            </w:r>
          </w:p>
        </w:tc>
        <w:tc>
          <w:tcPr>
            <w:tcW w:w="1134"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color w:val="000000"/>
                <w:lang w:eastAsia="ru-RU"/>
              </w:rPr>
            </w:pPr>
          </w:p>
        </w:tc>
      </w:tr>
      <w:bookmarkEnd w:id="14"/>
    </w:tbl>
    <w:p w:rsidR="00E73ABD" w:rsidRPr="00DB089A" w:rsidRDefault="00E73ABD" w:rsidP="000F4487">
      <w:pPr>
        <w:suppressAutoHyphens w:val="0"/>
        <w:spacing w:before="100" w:beforeAutospacing="1"/>
        <w:rPr>
          <w:color w:val="000000"/>
          <w:lang w:eastAsia="ru-RU"/>
        </w:rPr>
      </w:pPr>
    </w:p>
    <w:p w:rsidR="00E73ABD" w:rsidRPr="00DB089A" w:rsidRDefault="00E73ABD" w:rsidP="00D07035">
      <w:pPr>
        <w:suppressAutoHyphens w:val="0"/>
        <w:spacing w:before="100" w:beforeAutospacing="1"/>
        <w:jc w:val="right"/>
        <w:rPr>
          <w:color w:val="000000"/>
          <w:lang w:eastAsia="ru-RU"/>
        </w:rPr>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C362E6">
      <w:pPr>
        <w:suppressAutoHyphens w:val="0"/>
        <w:spacing w:before="100" w:beforeAutospacing="1"/>
        <w:jc w:val="center"/>
        <w:rPr>
          <w:b/>
          <w:bCs/>
          <w:color w:val="000000"/>
          <w:shd w:val="clear" w:color="auto" w:fill="FFFFFF"/>
          <w:lang w:eastAsia="ru-RU"/>
        </w:rPr>
      </w:pPr>
      <w:bookmarkStart w:id="18" w:name="_Hlk126827077"/>
      <w:r w:rsidRPr="00DB089A">
        <w:rPr>
          <w:b/>
          <w:bCs/>
          <w:color w:val="000000"/>
          <w:shd w:val="clear" w:color="auto" w:fill="FFFFFF"/>
          <w:lang w:eastAsia="ru-RU"/>
        </w:rPr>
        <w:t xml:space="preserve">Ресурсное обеспечение реализации муниципальной программы города Кирсанова Тамбовской области </w:t>
      </w:r>
      <w:bookmarkStart w:id="19" w:name="YANDEX_191"/>
      <w:bookmarkStart w:id="20" w:name="YANDEX_201"/>
      <w:bookmarkEnd w:id="19"/>
      <w:bookmarkEnd w:id="20"/>
      <w:r w:rsidRPr="00DB089A">
        <w:rPr>
          <w:b/>
          <w:bCs/>
          <w:color w:val="000000"/>
          <w:shd w:val="clear" w:color="auto" w:fill="FFFFFF"/>
          <w:lang w:eastAsia="ru-RU"/>
        </w:rPr>
        <w:t xml:space="preserve">«Развитие культуры и туризма» </w:t>
      </w:r>
      <w:r w:rsidRPr="00DB089A">
        <w:rPr>
          <w:b/>
          <w:bCs/>
          <w:color w:val="000000"/>
          <w:shd w:val="clear" w:color="auto" w:fill="FFFFFF"/>
          <w:lang w:val="en-US" w:eastAsia="ru-RU"/>
        </w:rPr>
        <w:t>I</w:t>
      </w:r>
      <w:r w:rsidRPr="00DB089A">
        <w:rPr>
          <w:b/>
          <w:bCs/>
          <w:color w:val="000000"/>
          <w:shd w:val="clear" w:color="auto" w:fill="FFFFFF"/>
          <w:lang w:eastAsia="ru-RU"/>
        </w:rPr>
        <w:t xml:space="preserve">  этап реализации   на 2014-2022 годы</w:t>
      </w:r>
    </w:p>
    <w:p w:rsidR="00E73ABD" w:rsidRPr="00DB089A" w:rsidRDefault="00E73ABD" w:rsidP="00E05239">
      <w:pPr>
        <w:suppressAutoHyphens w:val="0"/>
        <w:spacing w:before="100" w:beforeAutospacing="1"/>
        <w:rPr>
          <w:color w:val="000000"/>
          <w:lang w:eastAsia="ru-RU"/>
        </w:rPr>
      </w:pPr>
    </w:p>
    <w:tbl>
      <w:tblPr>
        <w:tblW w:w="14322" w:type="dxa"/>
        <w:tblCellSpacing w:w="0" w:type="dxa"/>
        <w:tblCellMar>
          <w:top w:w="105" w:type="dxa"/>
          <w:left w:w="105" w:type="dxa"/>
          <w:bottom w:w="105" w:type="dxa"/>
          <w:right w:w="105" w:type="dxa"/>
        </w:tblCellMar>
        <w:tblLook w:val="00A0"/>
      </w:tblPr>
      <w:tblGrid>
        <w:gridCol w:w="723"/>
        <w:gridCol w:w="2360"/>
        <w:gridCol w:w="1926"/>
        <w:gridCol w:w="6"/>
        <w:gridCol w:w="1829"/>
        <w:gridCol w:w="1199"/>
        <w:gridCol w:w="1143"/>
        <w:gridCol w:w="1488"/>
        <w:gridCol w:w="932"/>
        <w:gridCol w:w="924"/>
        <w:gridCol w:w="1792"/>
      </w:tblGrid>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 п/п</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 xml:space="preserve">Наименование </w:t>
            </w:r>
            <w:r w:rsidRPr="00DB089A">
              <w:rPr>
                <w:color w:val="000000"/>
                <w:lang w:eastAsia="ru-RU"/>
              </w:rPr>
              <w:br/>
              <w:t xml:space="preserve">основного </w:t>
            </w:r>
            <w:r w:rsidRPr="00DB089A">
              <w:rPr>
                <w:color w:val="000000"/>
                <w:lang w:eastAsia="ru-RU"/>
              </w:rPr>
              <w:br/>
              <w:t>мероприятия</w:t>
            </w:r>
          </w:p>
        </w:tc>
        <w:tc>
          <w:tcPr>
            <w:tcW w:w="1932"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Ответственный</w:t>
            </w:r>
            <w:r w:rsidRPr="00DB089A">
              <w:rPr>
                <w:color w:val="000000"/>
                <w:lang w:eastAsia="ru-RU"/>
              </w:rPr>
              <w:br/>
              <w:t xml:space="preserve">исполнитель, </w:t>
            </w:r>
            <w:r w:rsidRPr="00DB089A">
              <w:rPr>
                <w:color w:val="000000"/>
                <w:lang w:eastAsia="ru-RU"/>
              </w:rPr>
              <w:br/>
              <w:t>соисполнители</w:t>
            </w:r>
          </w:p>
        </w:tc>
        <w:tc>
          <w:tcPr>
            <w:tcW w:w="9307"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Объемы финансирования, тыс. рублей, в т.ч.</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82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 xml:space="preserve">единица </w:t>
            </w:r>
            <w:r w:rsidRPr="00DB089A">
              <w:rPr>
                <w:color w:val="000000"/>
                <w:lang w:eastAsia="ru-RU"/>
              </w:rPr>
              <w:br/>
              <w:t>измерения</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по годам, всего</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бюджет области</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бюджет города</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внебюджетные средства</w:t>
            </w:r>
          </w:p>
        </w:tc>
      </w:tr>
      <w:tr w:rsidR="00E73ABD" w:rsidRPr="00DB089A" w:rsidTr="00DF15F9">
        <w:trPr>
          <w:tblCellSpacing w:w="0" w:type="dxa"/>
        </w:trPr>
        <w:tc>
          <w:tcPr>
            <w:tcW w:w="72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w:t>
            </w:r>
          </w:p>
        </w:tc>
        <w:tc>
          <w:tcPr>
            <w:tcW w:w="236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w:t>
            </w:r>
          </w:p>
        </w:tc>
        <w:tc>
          <w:tcPr>
            <w:tcW w:w="1932"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w:t>
            </w:r>
          </w:p>
        </w:tc>
        <w:tc>
          <w:tcPr>
            <w:tcW w:w="182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w:t>
            </w:r>
          </w:p>
        </w:tc>
      </w:tr>
      <w:bookmarkEnd w:id="18"/>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b/>
                <w:bCs/>
                <w:color w:val="000000"/>
                <w:shd w:val="clear" w:color="auto" w:fill="FFFFFF"/>
                <w:lang w:eastAsia="ru-RU"/>
              </w:rPr>
            </w:pPr>
            <w:r w:rsidRPr="00DB089A">
              <w:rPr>
                <w:b/>
                <w:bCs/>
                <w:color w:val="000000"/>
                <w:shd w:val="clear" w:color="auto" w:fill="FFFFFF"/>
                <w:lang w:eastAsia="ru-RU"/>
              </w:rPr>
              <w:t>Подпрограмма «Культура» 1 этап реализации на 2014-2022 годы</w:t>
            </w:r>
          </w:p>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«Создание благоприятных условий для устойчивого развития сферы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6800,5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6516,0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13695,105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8740,4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4954,705</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1461,3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7677,0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8347,9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16467,2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14030,7</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10450,0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Оказание муниципальных услуг и обеспечение деятельности муниципальных учреждений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6800,5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6800,5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6516,0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6516,0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6637,4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6637,4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9138,3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1461,3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7677,0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8347,9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8347,9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37151,0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16467,2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16467,2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14030,7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14030,7</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10450,0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10450,0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1.1.2</w:t>
            </w:r>
          </w:p>
        </w:tc>
        <w:tc>
          <w:tcPr>
            <w:tcW w:w="2360" w:type="dxa"/>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Создание условий для показа национальных фильмов</w:t>
            </w:r>
          </w:p>
        </w:tc>
        <w:tc>
          <w:tcPr>
            <w:tcW w:w="1926" w:type="dxa"/>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5602,205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647,5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4954,705</w:t>
            </w:r>
          </w:p>
        </w:tc>
      </w:tr>
      <w:tr w:rsidR="00E73ABD" w:rsidRPr="00DB089A" w:rsidTr="00DF15F9">
        <w:trPr>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1.1.3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Приобретение сценических костюмов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24,5</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1.1.4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Приобретение звуко-светотехнического оборудования для МБУК Центр досуга «Золотой витязь»</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1431,0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1431,0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«Организация и проведение мероприятий»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1876,2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1799,2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 xml:space="preserve">77,0 </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2947,3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2870,3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77,0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555,8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486,8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69,0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5990,0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Приобретение, монтаж и установ-ка аттракционов, детского игрового оборудования, ограждения для аттракционов, парковых фигурок, кабины оператора для городского парка, расположенного по ул. 50 лет Победы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1060,0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60,0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2026,72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1966,72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60,0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546,8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486,8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60,0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Благоустройство территории городского парка, расположенного по ул. 50 лет Победы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699,2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699,2</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194,1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194,1</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Ремонт музыкальных инструментов МБОУ ДО «Кирсановская детская школа искусств»»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Межрегиональный конкурс «Любимые звуки музыки»</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1.2.5</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Межрегиональный конкурс ансамблей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1.2.6</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Проведение городских и межмуниципальных Фестивалей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1.2.7</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Поддержка обменных акций в рамках соглашений о культурном сотрудничестве г.Кирсанова с другими регионами области</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 МБОУ ДО «Кирсановская ДШИ»</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1.2.8</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Сохранение, использование и популяризация объектов культурного наследия: - работы и оснащение музейного пространства в здании-памятнике (МБУК «Кирсановский краеведческий музей»)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224,0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224,0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5990,0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1.2.9.</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Сохранение, использование и популяризация объектов культурного наследия: -реконструкция здания МБУК «Кирсановский краеведческий музей»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9800,0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9800,0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1.2.10</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Приобретение, монтаж и установка уличной сцены на городской площади</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культуре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485,48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485,48</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1.2.11</w:t>
            </w:r>
          </w:p>
        </w:tc>
        <w:tc>
          <w:tcPr>
            <w:tcW w:w="2360" w:type="dxa"/>
            <w:vMerge w:val="restart"/>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lang w:eastAsia="ru-RU"/>
              </w:rPr>
              <w:t>Сохранение, использование и популяризация объектов культурного наследия: -организация доступности к объектам культурного наследия маломобильных групп населения в здании-памятнике (МБУК «Кирсановский краеведческий музей»)</w:t>
            </w:r>
          </w:p>
        </w:tc>
        <w:tc>
          <w:tcPr>
            <w:tcW w:w="1926" w:type="dxa"/>
            <w:vMerge w:val="restart"/>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МБУК «Кирсановский краеведческий музей»</w:t>
            </w:r>
          </w:p>
        </w:tc>
        <w:tc>
          <w:tcPr>
            <w:tcW w:w="1835" w:type="dxa"/>
            <w:gridSpan w:val="2"/>
            <w:vMerge w:val="restart"/>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Количество Мероприятий</w:t>
            </w:r>
          </w:p>
        </w:tc>
        <w:tc>
          <w:tcPr>
            <w:tcW w:w="1199" w:type="dxa"/>
            <w:vMerge w:val="restart"/>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nil"/>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rHeight w:val="374"/>
          <w:tblCellSpacing w:w="0" w:type="dxa"/>
        </w:trPr>
        <w:tc>
          <w:tcPr>
            <w:tcW w:w="0" w:type="auto"/>
            <w:vMerge w:val="restart"/>
            <w:tcBorders>
              <w:top w:val="nil"/>
              <w:left w:val="single" w:sz="6" w:space="0" w:color="000000"/>
              <w:right w:val="nil"/>
            </w:tcBorders>
            <w:vAlign w:val="center"/>
          </w:tcPr>
          <w:p w:rsidR="00E73ABD" w:rsidRPr="00DB089A" w:rsidRDefault="00E73ABD" w:rsidP="00536FF7">
            <w:pPr>
              <w:suppressAutoHyphens w:val="0"/>
              <w:rPr>
                <w:color w:val="000000"/>
                <w:lang w:eastAsia="ru-RU"/>
              </w:rPr>
            </w:pPr>
            <w:r w:rsidRPr="00DB089A">
              <w:rPr>
                <w:color w:val="000000"/>
                <w:lang w:eastAsia="ru-RU"/>
              </w:rPr>
              <w:t>1.3</w:t>
            </w:r>
          </w:p>
        </w:tc>
        <w:tc>
          <w:tcPr>
            <w:tcW w:w="0" w:type="auto"/>
            <w:vMerge w:val="restart"/>
            <w:tcBorders>
              <w:top w:val="nil"/>
              <w:left w:val="single" w:sz="6" w:space="0" w:color="000000"/>
              <w:right w:val="nil"/>
            </w:tcBorders>
            <w:vAlign w:val="center"/>
          </w:tcPr>
          <w:p w:rsidR="00E73ABD" w:rsidRPr="00DB089A" w:rsidRDefault="00E73ABD" w:rsidP="00536FF7">
            <w:pPr>
              <w:suppressAutoHyphens w:val="0"/>
              <w:rPr>
                <w:color w:val="000000"/>
                <w:lang w:eastAsia="ru-RU"/>
              </w:rPr>
            </w:pPr>
            <w:r w:rsidRPr="00DB089A">
              <w:rPr>
                <w:color w:val="000000"/>
                <w:lang w:eastAsia="ru-RU"/>
              </w:rPr>
              <w:t>Создание модельной муниципальной библиотеки</w:t>
            </w:r>
          </w:p>
        </w:tc>
        <w:tc>
          <w:tcPr>
            <w:tcW w:w="0" w:type="auto"/>
            <w:vMerge w:val="restart"/>
            <w:tcBorders>
              <w:top w:val="nil"/>
              <w:left w:val="single" w:sz="6" w:space="0" w:color="000000"/>
              <w:right w:val="nil"/>
            </w:tcBorders>
            <w:vAlign w:val="center"/>
          </w:tcPr>
          <w:p w:rsidR="00E73ABD" w:rsidRPr="00DB089A" w:rsidRDefault="00E73ABD" w:rsidP="00536FF7">
            <w:pPr>
              <w:suppressAutoHyphens w:val="0"/>
              <w:rPr>
                <w:color w:val="000000"/>
                <w:lang w:eastAsia="ru-RU"/>
              </w:rPr>
            </w:pPr>
            <w:r w:rsidRPr="00DB089A">
              <w:rPr>
                <w:color w:val="000000"/>
                <w:lang w:eastAsia="ru-RU"/>
              </w:rPr>
              <w:t>МБУК «Кирсановская городская библиотека»</w:t>
            </w:r>
          </w:p>
        </w:tc>
        <w:tc>
          <w:tcPr>
            <w:tcW w:w="0" w:type="auto"/>
            <w:gridSpan w:val="2"/>
            <w:vMerge w:val="restart"/>
            <w:tcBorders>
              <w:top w:val="nil"/>
              <w:left w:val="single" w:sz="6" w:space="0" w:color="000000"/>
              <w:right w:val="nil"/>
            </w:tcBorders>
            <w:vAlign w:val="center"/>
          </w:tcPr>
          <w:p w:rsidR="00E73ABD" w:rsidRPr="00DB089A" w:rsidRDefault="00E73ABD" w:rsidP="00536FF7">
            <w:pPr>
              <w:suppressAutoHyphens w:val="0"/>
              <w:rPr>
                <w:color w:val="000000"/>
                <w:lang w:eastAsia="ru-RU"/>
              </w:rPr>
            </w:pPr>
            <w:r w:rsidRPr="00DB089A">
              <w:rPr>
                <w:color w:val="000000"/>
                <w:lang w:eastAsia="ru-RU"/>
              </w:rPr>
              <w:t xml:space="preserve">Количеством мероприятий </w:t>
            </w:r>
          </w:p>
        </w:tc>
        <w:tc>
          <w:tcPr>
            <w:tcW w:w="0" w:type="auto"/>
            <w:vMerge w:val="restart"/>
            <w:tcBorders>
              <w:top w:val="nil"/>
              <w:left w:val="single" w:sz="6" w:space="0" w:color="000000"/>
              <w:right w:val="nil"/>
            </w:tcBorders>
            <w:vAlign w:val="center"/>
          </w:tcPr>
          <w:p w:rsidR="00E73ABD" w:rsidRPr="00DB089A" w:rsidRDefault="00E73ABD" w:rsidP="00536FF7">
            <w:pPr>
              <w:suppressAutoHyphens w:val="0"/>
              <w:rPr>
                <w:color w:val="000000"/>
                <w:lang w:eastAsia="ru-RU"/>
              </w:rPr>
            </w:pPr>
            <w:r w:rsidRPr="00DB089A">
              <w:rPr>
                <w:color w:val="000000"/>
                <w:lang w:eastAsia="ru-RU"/>
              </w:rPr>
              <w:t>единица</w:t>
            </w: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1891,0</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1891,0</w:t>
            </w:r>
          </w:p>
        </w:tc>
        <w:tc>
          <w:tcPr>
            <w:tcW w:w="179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rHeight w:val="346"/>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rHeight w:val="245"/>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4" w:space="0" w:color="auto"/>
              <w:left w:val="single" w:sz="6" w:space="0" w:color="000000"/>
              <w:bottom w:val="single" w:sz="4" w:space="0" w:color="auto"/>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w:t>
            </w: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2.1</w:t>
            </w:r>
          </w:p>
          <w:p w:rsidR="00E73ABD" w:rsidRPr="00DB089A" w:rsidRDefault="00E73ABD" w:rsidP="00536FF7">
            <w:pPr>
              <w:suppressAutoHyphens w:val="0"/>
              <w:spacing w:before="100" w:beforeAutospacing="1" w:after="119"/>
              <w:jc w:val="center"/>
              <w:rPr>
                <w:color w:val="000000"/>
                <w:lang w:eastAsia="ru-RU"/>
              </w:rPr>
            </w:pP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b/>
                <w:bCs/>
                <w:color w:val="000000"/>
                <w:shd w:val="clear" w:color="auto" w:fill="FFFFFF"/>
                <w:lang w:eastAsia="ru-RU"/>
              </w:rPr>
            </w:pPr>
            <w:r w:rsidRPr="00DB089A">
              <w:rPr>
                <w:b/>
                <w:bCs/>
                <w:color w:val="000000"/>
                <w:shd w:val="clear" w:color="auto" w:fill="FFFFFF"/>
                <w:lang w:eastAsia="ru-RU"/>
              </w:rPr>
              <w:t>Подпрограмма «Наследие» 1этап реализации 2014-2022 годы</w:t>
            </w:r>
          </w:p>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«Развитие библиотечного дела»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234,3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214,3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15,0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5,2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15,0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75,6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70,6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4,</w:t>
            </w:r>
            <w:r w:rsidRPr="00DB089A">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126,0</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4,9</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108,7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58,6</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45,1</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49,2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25,2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10,5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4,</w:t>
            </w:r>
            <w:r w:rsidRPr="00DB089A">
              <w:rPr>
                <w:color w:val="000000"/>
                <w:lang w:eastAsia="ru-RU"/>
              </w:rPr>
              <w:t>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4,9</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10,4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5,4</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10130,9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10000,0</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126,0</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4,9</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108,7</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58,6</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45,1</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2.1.2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lang w:eastAsia="ru-RU"/>
              </w:rPr>
              <w:t>Реализация проекта «Создание общероссийской системы доступа к национальной электронной библиотеке»</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2.1.3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lang w:eastAsia="ru-RU"/>
              </w:rPr>
              <w:t>Единовременные стимулирующие выплаты лучшим работникам муниципальных учреждений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 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65,1</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65,1</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65,2</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65,1</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0,1</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«Развитие архивного дела»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38,3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43,8</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41,7</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2.2.1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lang w:eastAsia="ru-RU"/>
              </w:rPr>
              <w:t>Хранение, комплектование, учет и использование архивных документов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38,3</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43,8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43,8</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41,7</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39,2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200"/>
                <w:lang w:eastAsia="ru-RU"/>
              </w:rPr>
              <w:t>44,5</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lang w:eastAsia="ru-RU"/>
              </w:rPr>
              <w:t>Основное мероприятие «Сохранение и популяризация народного творчества, любительского искусства»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 xml:space="preserve">Отдел по культуре </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2.3.1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lang w:eastAsia="ru-RU"/>
              </w:rPr>
              <w:t>Издания видео и аудио альбомов ведущих творческих коллективов и исполнителей города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 xml:space="preserve">Отдел по культуре </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2.4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Обеспечение развития и укрепление материально-технической базы муниципальных домов культуры</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2068,3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2068,3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w:t>
            </w: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b/>
                <w:bCs/>
                <w:color w:val="000000"/>
                <w:lang w:eastAsia="ru-RU"/>
              </w:rPr>
            </w:pPr>
            <w:r w:rsidRPr="00DB089A">
              <w:rPr>
                <w:b/>
                <w:bCs/>
                <w:color w:val="000000"/>
                <w:lang w:eastAsia="ru-RU"/>
              </w:rPr>
              <w:t>Подпрограмма «Мероприятия »</w:t>
            </w:r>
          </w:p>
          <w:p w:rsidR="00E73ABD" w:rsidRPr="00DB089A" w:rsidRDefault="00E73ABD" w:rsidP="00536FF7">
            <w:pPr>
              <w:suppressAutoHyphens w:val="0"/>
              <w:spacing w:before="100" w:beforeAutospacing="1" w:after="119"/>
              <w:rPr>
                <w:color w:val="000000"/>
                <w:lang w:eastAsia="ru-RU"/>
              </w:rPr>
            </w:pPr>
          </w:p>
          <w:p w:rsidR="00E73ABD" w:rsidRPr="00DB089A" w:rsidRDefault="00E73ABD" w:rsidP="00536FF7">
            <w:pPr>
              <w:suppressAutoHyphens w:val="0"/>
              <w:spacing w:before="100" w:beforeAutospacing="1" w:after="119"/>
              <w:rPr>
                <w:color w:val="000000"/>
                <w:lang w:eastAsia="ru-RU"/>
              </w:rPr>
            </w:pPr>
            <w:r w:rsidRPr="00DB089A">
              <w:rPr>
                <w:color w:val="000000"/>
                <w:lang w:eastAsia="ru-RU"/>
              </w:rPr>
              <w:t>Основное мероприятие «Организация и проведение городских мероприятий»</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pacing w:val="4"/>
                <w:shd w:val="clear" w:color="auto" w:fill="FFFFFF"/>
                <w:lang w:eastAsia="ru-RU"/>
              </w:rPr>
              <w:t>Мероприятия, посвященные государственным и профессиональным праздникам, международным праздникам и дням, памятным датам и знаменательным событиям. Народные гуляния</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МБУК Центр Досуга «Золотой Витязь»</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проведенных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17,0</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w:t>
            </w: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b/>
                <w:bCs/>
                <w:color w:val="000000"/>
                <w:shd w:val="clear" w:color="auto" w:fill="FFFFFF"/>
                <w:lang w:eastAsia="ru-RU"/>
              </w:rPr>
            </w:pPr>
            <w:r w:rsidRPr="00DB089A">
              <w:rPr>
                <w:b/>
                <w:bCs/>
                <w:color w:val="000000"/>
                <w:shd w:val="clear" w:color="auto" w:fill="FFFFFF"/>
                <w:lang w:eastAsia="ru-RU"/>
              </w:rPr>
              <w:t>Подпрограмма «Развитие туризма»</w:t>
            </w: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«Реализация мероприятий в сфере туризма»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 ДО «ДЮСШ»</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4.1.1</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Обновление, укрепление и модернизация материально-технической базы городских образовательных учреждений дополнительного образования для занятий туризмом</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 ДО «ДЮСШ»</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4.1.2</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lang w:eastAsia="ru-RU"/>
              </w:rPr>
              <w:t>Организация и проведение мероприятий, посвященных памятным датам, спортивных мероприятий с целью привлечения дополнительных туристских потоков</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E73ABD" w:rsidRPr="00DB089A" w:rsidRDefault="00E73ABD"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vAlign w:val="cente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4.1.3</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Продвижение туристских продуктов: изготовление буклетов, рекламных щитов и создание видеороликов, освещающих вопросы развития туризма</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72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4.1.4</w:t>
            </w:r>
          </w:p>
        </w:tc>
        <w:tc>
          <w:tcPr>
            <w:tcW w:w="236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Материально-техническая поддержка для осуществления рекламно-информационной деятельности (приобретение оргтехники, фото- и видеотехники, компьютерных программ)</w:t>
            </w:r>
          </w:p>
        </w:tc>
        <w:tc>
          <w:tcPr>
            <w:tcW w:w="1926"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МБУК «Кирсановский краеведческий музей»</w:t>
            </w:r>
          </w:p>
        </w:tc>
        <w:tc>
          <w:tcPr>
            <w:tcW w:w="1835"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19,0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r w:rsidR="00E73ABD" w:rsidRPr="00DB089A" w:rsidTr="00DF15F9">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14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c>
          <w:tcPr>
            <w:tcW w:w="1792"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w:t>
            </w:r>
          </w:p>
        </w:tc>
      </w:tr>
    </w:tbl>
    <w:p w:rsidR="00E73ABD" w:rsidRPr="00DB089A" w:rsidRDefault="00E73ABD" w:rsidP="00E05239">
      <w:pPr>
        <w:suppressAutoHyphens w:val="0"/>
        <w:spacing w:before="100" w:beforeAutospacing="1"/>
        <w:jc w:val="center"/>
        <w:rPr>
          <w:b/>
          <w:bCs/>
          <w:color w:val="000000"/>
          <w:lang w:eastAsia="ru-RU"/>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7"/>
        <w:gridCol w:w="2591"/>
        <w:gridCol w:w="261"/>
        <w:gridCol w:w="1652"/>
        <w:gridCol w:w="403"/>
        <w:gridCol w:w="1755"/>
        <w:gridCol w:w="811"/>
        <w:gridCol w:w="1234"/>
        <w:gridCol w:w="117"/>
        <w:gridCol w:w="1088"/>
        <w:gridCol w:w="140"/>
        <w:gridCol w:w="958"/>
        <w:gridCol w:w="963"/>
        <w:gridCol w:w="272"/>
        <w:gridCol w:w="1257"/>
        <w:gridCol w:w="24"/>
      </w:tblGrid>
      <w:tr w:rsidR="00E73ABD" w:rsidRPr="00DB089A" w:rsidTr="00B42D10">
        <w:trPr>
          <w:trHeight w:val="1936"/>
        </w:trPr>
        <w:tc>
          <w:tcPr>
            <w:tcW w:w="756"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 xml:space="preserve">   5</w:t>
            </w:r>
          </w:p>
          <w:p w:rsidR="00E73ABD" w:rsidRPr="00DB089A" w:rsidRDefault="00E73ABD" w:rsidP="00536FF7">
            <w:pPr>
              <w:suppressAutoHyphens w:val="0"/>
              <w:spacing w:before="100" w:beforeAutospacing="1"/>
              <w:rPr>
                <w:color w:val="000000"/>
                <w:lang w:eastAsia="ru-RU"/>
              </w:rPr>
            </w:pPr>
          </w:p>
          <w:p w:rsidR="00E73ABD" w:rsidRPr="00DB089A" w:rsidRDefault="00E73ABD" w:rsidP="00536FF7">
            <w:pPr>
              <w:suppressAutoHyphens w:val="0"/>
              <w:spacing w:before="100" w:beforeAutospacing="1"/>
              <w:rPr>
                <w:color w:val="000000"/>
                <w:lang w:eastAsia="ru-RU"/>
              </w:rPr>
            </w:pPr>
          </w:p>
          <w:p w:rsidR="00E73ABD" w:rsidRPr="00DB089A" w:rsidRDefault="00E73ABD" w:rsidP="00536FF7">
            <w:pPr>
              <w:suppressAutoHyphens w:val="0"/>
              <w:spacing w:before="100" w:beforeAutospacing="1"/>
              <w:rPr>
                <w:color w:val="000000"/>
                <w:lang w:eastAsia="ru-RU"/>
              </w:rPr>
            </w:pPr>
            <w:r w:rsidRPr="00DB089A">
              <w:rPr>
                <w:color w:val="000000"/>
                <w:lang w:eastAsia="ru-RU"/>
              </w:rPr>
              <w:t>5.1.</w:t>
            </w:r>
          </w:p>
        </w:tc>
        <w:tc>
          <w:tcPr>
            <w:tcW w:w="2187" w:type="dxa"/>
          </w:tcPr>
          <w:p w:rsidR="00E73ABD" w:rsidRPr="00DB089A" w:rsidRDefault="00E73ABD" w:rsidP="00536FF7">
            <w:pPr>
              <w:suppressAutoHyphens w:val="0"/>
              <w:spacing w:before="100" w:beforeAutospacing="1"/>
              <w:rPr>
                <w:color w:val="000000"/>
                <w:lang w:eastAsia="ru-RU"/>
              </w:rPr>
            </w:pPr>
            <w:r w:rsidRPr="00DB089A">
              <w:rPr>
                <w:b/>
                <w:bCs/>
                <w:color w:val="000000"/>
                <w:lang w:eastAsia="ru-RU"/>
              </w:rPr>
              <w:t xml:space="preserve">Подпрограмма 5 «Обеспечение условий реализации Мунпрогпрограммы»   </w:t>
            </w:r>
            <w:r w:rsidRPr="00DB089A">
              <w:rPr>
                <w:b/>
                <w:bCs/>
                <w:color w:val="000000"/>
                <w:lang w:val="en-US" w:eastAsia="ru-RU"/>
              </w:rPr>
              <w:t>I</w:t>
            </w:r>
            <w:r w:rsidRPr="00DB089A">
              <w:rPr>
                <w:b/>
                <w:bCs/>
                <w:color w:val="000000"/>
                <w:lang w:eastAsia="ru-RU"/>
              </w:rPr>
              <w:t xml:space="preserve">  этап реализации   2022 годы</w:t>
            </w:r>
          </w:p>
          <w:p w:rsidR="00E73ABD" w:rsidRPr="00DB089A" w:rsidRDefault="00E73ABD" w:rsidP="00536FF7">
            <w:pPr>
              <w:suppressAutoHyphens w:val="0"/>
              <w:spacing w:before="100" w:beforeAutospacing="1"/>
              <w:rPr>
                <w:color w:val="000000"/>
                <w:lang w:eastAsia="ru-RU"/>
              </w:rPr>
            </w:pPr>
            <w:r w:rsidRPr="00DB089A">
              <w:rPr>
                <w:color w:val="000000"/>
                <w:lang w:eastAsia="ru-RU"/>
              </w:rPr>
              <w:t>Федеральный проект «Культурная среда»</w:t>
            </w:r>
          </w:p>
        </w:tc>
        <w:tc>
          <w:tcPr>
            <w:tcW w:w="1950"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МБКУК ЦД      «Золотой витязь»</w:t>
            </w:r>
          </w:p>
        </w:tc>
        <w:tc>
          <w:tcPr>
            <w:tcW w:w="2161"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2022</w:t>
            </w:r>
          </w:p>
        </w:tc>
        <w:tc>
          <w:tcPr>
            <w:tcW w:w="1417"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31762,5</w:t>
            </w:r>
          </w:p>
        </w:tc>
        <w:tc>
          <w:tcPr>
            <w:tcW w:w="1276"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31762,5</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0</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0</w:t>
            </w:r>
          </w:p>
        </w:tc>
        <w:tc>
          <w:tcPr>
            <w:tcW w:w="1701" w:type="dxa"/>
            <w:gridSpan w:val="3"/>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B42D10">
        <w:trPr>
          <w:trHeight w:val="1955"/>
        </w:trPr>
        <w:tc>
          <w:tcPr>
            <w:tcW w:w="756"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5.1.1.</w:t>
            </w:r>
          </w:p>
        </w:tc>
        <w:tc>
          <w:tcPr>
            <w:tcW w:w="2187"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Реализация мероприятий по модернизации муниципальных детских школ искусств по видам искусств</w:t>
            </w:r>
          </w:p>
        </w:tc>
        <w:tc>
          <w:tcPr>
            <w:tcW w:w="1950"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187F83">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tc>
        <w:tc>
          <w:tcPr>
            <w:tcW w:w="2161" w:type="dxa"/>
            <w:gridSpan w:val="2"/>
          </w:tcPr>
          <w:p w:rsidR="00E73ABD" w:rsidRPr="00DB089A" w:rsidRDefault="00E73ABD" w:rsidP="00536FF7">
            <w:pPr>
              <w:suppressAutoHyphens w:val="0"/>
              <w:spacing w:before="100" w:beforeAutospacing="1"/>
              <w:jc w:val="center"/>
              <w:rPr>
                <w:color w:val="000000"/>
                <w:lang w:eastAsia="ru-RU"/>
              </w:rPr>
            </w:pPr>
            <w:r w:rsidRPr="00DB089A">
              <w:t>Реконструированы или капитально отремонтированы муниципальные детские школы искусств</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2022</w:t>
            </w:r>
          </w:p>
        </w:tc>
        <w:tc>
          <w:tcPr>
            <w:tcW w:w="1417"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31730,8</w:t>
            </w:r>
          </w:p>
        </w:tc>
        <w:tc>
          <w:tcPr>
            <w:tcW w:w="1276"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31762,5</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0</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0</w:t>
            </w:r>
          </w:p>
        </w:tc>
        <w:tc>
          <w:tcPr>
            <w:tcW w:w="1701" w:type="dxa"/>
            <w:gridSpan w:val="3"/>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B42D10">
        <w:trPr>
          <w:gridAfter w:val="1"/>
          <w:wAfter w:w="30" w:type="dxa"/>
          <w:trHeight w:val="449"/>
        </w:trPr>
        <w:tc>
          <w:tcPr>
            <w:tcW w:w="756" w:type="dxa"/>
          </w:tcPr>
          <w:p w:rsidR="00E73ABD" w:rsidRPr="00DB089A" w:rsidRDefault="00E73ABD" w:rsidP="00C769D5">
            <w:pPr>
              <w:suppressAutoHyphens w:val="0"/>
              <w:spacing w:before="100" w:beforeAutospacing="1"/>
              <w:jc w:val="center"/>
              <w:rPr>
                <w:color w:val="000000"/>
                <w:lang w:eastAsia="ru-RU"/>
              </w:rPr>
            </w:pPr>
            <w:r w:rsidRPr="00DB089A">
              <w:rPr>
                <w:color w:val="000000"/>
                <w:lang w:eastAsia="ru-RU"/>
              </w:rPr>
              <w:t>6</w:t>
            </w:r>
          </w:p>
          <w:p w:rsidR="00E73ABD" w:rsidRPr="00DB089A" w:rsidRDefault="00E73ABD" w:rsidP="00C769D5">
            <w:pPr>
              <w:suppressAutoHyphens w:val="0"/>
              <w:spacing w:before="100" w:beforeAutospacing="1"/>
              <w:jc w:val="center"/>
              <w:rPr>
                <w:color w:val="000000"/>
                <w:lang w:eastAsia="ru-RU"/>
              </w:rPr>
            </w:pPr>
          </w:p>
          <w:p w:rsidR="00E73ABD" w:rsidRPr="00DB089A" w:rsidRDefault="00E73ABD" w:rsidP="00C769D5">
            <w:pPr>
              <w:suppressAutoHyphens w:val="0"/>
              <w:spacing w:before="100" w:beforeAutospacing="1"/>
              <w:jc w:val="center"/>
              <w:rPr>
                <w:color w:val="000000"/>
                <w:lang w:eastAsia="ru-RU"/>
              </w:rPr>
            </w:pPr>
          </w:p>
          <w:p w:rsidR="00E73ABD" w:rsidRPr="00DB089A" w:rsidRDefault="00E73ABD" w:rsidP="00C769D5">
            <w:pPr>
              <w:suppressAutoHyphens w:val="0"/>
              <w:spacing w:before="100" w:beforeAutospacing="1"/>
              <w:jc w:val="center"/>
              <w:rPr>
                <w:color w:val="000000"/>
                <w:lang w:eastAsia="ru-RU"/>
              </w:rPr>
            </w:pPr>
            <w:r w:rsidRPr="00DB089A">
              <w:rPr>
                <w:color w:val="000000"/>
                <w:lang w:eastAsia="ru-RU"/>
              </w:rPr>
              <w:t>6.1.</w:t>
            </w:r>
          </w:p>
        </w:tc>
        <w:tc>
          <w:tcPr>
            <w:tcW w:w="2453" w:type="dxa"/>
            <w:gridSpan w:val="2"/>
          </w:tcPr>
          <w:p w:rsidR="00E73ABD" w:rsidRPr="00DB089A" w:rsidRDefault="00E73ABD" w:rsidP="00536FF7">
            <w:pPr>
              <w:suppressAutoHyphens w:val="0"/>
              <w:spacing w:before="100" w:beforeAutospacing="1"/>
              <w:rPr>
                <w:color w:val="000000"/>
                <w:lang w:eastAsia="ru-RU"/>
              </w:rPr>
            </w:pPr>
            <w:r w:rsidRPr="00DB089A">
              <w:rPr>
                <w:b/>
                <w:bCs/>
                <w:color w:val="000000"/>
                <w:lang w:eastAsia="ru-RU"/>
              </w:rPr>
              <w:t xml:space="preserve">Подпрограмма 6 «Искусство»   </w:t>
            </w:r>
            <w:r w:rsidRPr="00DB089A">
              <w:rPr>
                <w:b/>
                <w:bCs/>
                <w:color w:val="000000"/>
                <w:lang w:val="en-US" w:eastAsia="ru-RU"/>
              </w:rPr>
              <w:t>I</w:t>
            </w:r>
            <w:r w:rsidRPr="00DB089A">
              <w:rPr>
                <w:b/>
                <w:bCs/>
                <w:color w:val="000000"/>
                <w:lang w:eastAsia="ru-RU"/>
              </w:rPr>
              <w:t xml:space="preserve">  этап реализации  2022-2024 годы</w:t>
            </w:r>
          </w:p>
          <w:p w:rsidR="00E73ABD" w:rsidRPr="00DB089A" w:rsidRDefault="00E73ABD" w:rsidP="00536FF7">
            <w:pPr>
              <w:suppressAutoHyphens w:val="0"/>
              <w:spacing w:before="100" w:beforeAutospacing="1"/>
              <w:rPr>
                <w:color w:val="000000"/>
                <w:lang w:eastAsia="ru-RU"/>
              </w:rPr>
            </w:pPr>
            <w:r w:rsidRPr="00DB089A">
              <w:rPr>
                <w:color w:val="000000"/>
                <w:lang w:eastAsia="ru-RU"/>
              </w:rPr>
              <w:t>Федеральный проект «Цифровая культура»</w:t>
            </w:r>
          </w:p>
        </w:tc>
        <w:tc>
          <w:tcPr>
            <w:tcW w:w="2089"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МБКУК ЦД      «Золотой витязь»</w:t>
            </w:r>
          </w:p>
        </w:tc>
        <w:tc>
          <w:tcPr>
            <w:tcW w:w="1756"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Количество мероприятий</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2022</w:t>
            </w:r>
          </w:p>
        </w:tc>
        <w:tc>
          <w:tcPr>
            <w:tcW w:w="1275"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5700,0</w:t>
            </w:r>
          </w:p>
        </w:tc>
        <w:tc>
          <w:tcPr>
            <w:tcW w:w="1276"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5700,0</w:t>
            </w:r>
          </w:p>
        </w:tc>
        <w:tc>
          <w:tcPr>
            <w:tcW w:w="1134"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276"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38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B42D10">
        <w:trPr>
          <w:gridAfter w:val="1"/>
          <w:wAfter w:w="30" w:type="dxa"/>
          <w:trHeight w:val="581"/>
        </w:trPr>
        <w:tc>
          <w:tcPr>
            <w:tcW w:w="756" w:type="dxa"/>
          </w:tcPr>
          <w:p w:rsidR="00E73ABD" w:rsidRPr="00DB089A" w:rsidRDefault="00E73ABD" w:rsidP="00536FF7">
            <w:pPr>
              <w:suppressAutoHyphens w:val="0"/>
              <w:spacing w:before="100" w:beforeAutospacing="1"/>
              <w:rPr>
                <w:color w:val="000000"/>
                <w:lang w:eastAsia="ru-RU"/>
              </w:rPr>
            </w:pPr>
            <w:r w:rsidRPr="00DB089A">
              <w:rPr>
                <w:color w:val="000000"/>
                <w:lang w:eastAsia="ru-RU"/>
              </w:rPr>
              <w:t>6.1.1.</w:t>
            </w:r>
          </w:p>
        </w:tc>
        <w:tc>
          <w:tcPr>
            <w:tcW w:w="2453" w:type="dxa"/>
            <w:gridSpan w:val="2"/>
          </w:tcPr>
          <w:p w:rsidR="00E73ABD" w:rsidRPr="00DB089A" w:rsidRDefault="00E73ABD" w:rsidP="00536FF7">
            <w:pPr>
              <w:suppressAutoHyphens w:val="0"/>
              <w:spacing w:before="100" w:beforeAutospacing="1"/>
              <w:rPr>
                <w:color w:val="000000"/>
                <w:lang w:eastAsia="ru-RU"/>
              </w:rPr>
            </w:pPr>
            <w:r w:rsidRPr="00DB089A">
              <w:rPr>
                <w:color w:val="000000"/>
                <w:lang w:eastAsia="ru-RU"/>
              </w:rPr>
              <w:t>Создание виртуальных концертных залов</w:t>
            </w:r>
          </w:p>
        </w:tc>
        <w:tc>
          <w:tcPr>
            <w:tcW w:w="2089"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МБКУК ЦД   «Золотой витязь»</w:t>
            </w:r>
          </w:p>
          <w:p w:rsidR="00E73ABD" w:rsidRPr="00DB089A" w:rsidRDefault="00E73ABD" w:rsidP="00536FF7">
            <w:pPr>
              <w:suppressAutoHyphens w:val="0"/>
              <w:spacing w:before="100" w:beforeAutospacing="1"/>
              <w:rPr>
                <w:color w:val="000000"/>
                <w:lang w:eastAsia="ru-RU"/>
              </w:rPr>
            </w:pPr>
          </w:p>
        </w:tc>
        <w:tc>
          <w:tcPr>
            <w:tcW w:w="1756" w:type="dxa"/>
          </w:tcPr>
          <w:p w:rsidR="00E73ABD" w:rsidRPr="00DB089A" w:rsidRDefault="00E73ABD" w:rsidP="00536FF7">
            <w:pPr>
              <w:suppressAutoHyphens w:val="0"/>
              <w:spacing w:before="100" w:beforeAutospacing="1"/>
              <w:rPr>
                <w:color w:val="000000"/>
                <w:lang w:eastAsia="ru-RU"/>
              </w:rPr>
            </w:pPr>
            <w:r w:rsidRPr="00DB089A">
              <w:t>Созданы виртуальные концертные залы на площадках организаций культуры</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2022</w:t>
            </w:r>
          </w:p>
        </w:tc>
        <w:tc>
          <w:tcPr>
            <w:tcW w:w="1275"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5700,0</w:t>
            </w:r>
          </w:p>
        </w:tc>
        <w:tc>
          <w:tcPr>
            <w:tcW w:w="1276"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5700,0</w:t>
            </w:r>
          </w:p>
        </w:tc>
        <w:tc>
          <w:tcPr>
            <w:tcW w:w="1134"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276" w:type="dxa"/>
            <w:gridSpan w:val="2"/>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38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B42D10">
        <w:trPr>
          <w:gridAfter w:val="1"/>
          <w:wAfter w:w="30" w:type="dxa"/>
          <w:trHeight w:val="473"/>
        </w:trPr>
        <w:tc>
          <w:tcPr>
            <w:tcW w:w="7054" w:type="dxa"/>
            <w:gridSpan w:val="6"/>
            <w:tcBorders>
              <w:top w:val="single" w:sz="6" w:space="0" w:color="000000"/>
              <w:left w:val="single" w:sz="6" w:space="0" w:color="000000"/>
              <w:bottom w:val="single" w:sz="6" w:space="0" w:color="000000"/>
            </w:tcBorders>
          </w:tcPr>
          <w:p w:rsidR="00E73ABD" w:rsidRPr="00DB089A" w:rsidRDefault="00E73ABD" w:rsidP="00187F83">
            <w:pPr>
              <w:suppressAutoHyphens w:val="0"/>
              <w:spacing w:before="100" w:beforeAutospacing="1"/>
              <w:jc w:val="right"/>
              <w:rPr>
                <w:b/>
                <w:bCs/>
                <w:lang w:eastAsia="ru-RU"/>
              </w:rPr>
            </w:pPr>
            <w:r w:rsidRPr="00DB089A">
              <w:rPr>
                <w:b/>
                <w:bCs/>
                <w:shd w:val="clear" w:color="auto" w:fill="FFFFFF"/>
                <w:lang w:eastAsia="ru-RU"/>
              </w:rPr>
              <w:t xml:space="preserve">Всего по итогам реализации </w:t>
            </w:r>
            <w:r w:rsidRPr="00DB089A">
              <w:rPr>
                <w:b/>
                <w:bCs/>
                <w:shd w:val="clear" w:color="auto" w:fill="FFFFFF"/>
                <w:lang w:val="en-US" w:eastAsia="ru-RU"/>
              </w:rPr>
              <w:t>I</w:t>
            </w:r>
            <w:r w:rsidRPr="00DB089A">
              <w:rPr>
                <w:b/>
                <w:bCs/>
                <w:shd w:val="clear" w:color="auto" w:fill="FFFFFF"/>
                <w:lang w:eastAsia="ru-RU"/>
              </w:rPr>
              <w:t xml:space="preserve"> этапа программы</w:t>
            </w:r>
          </w:p>
        </w:tc>
        <w:tc>
          <w:tcPr>
            <w:tcW w:w="851" w:type="dxa"/>
            <w:tcBorders>
              <w:top w:val="single" w:sz="6" w:space="0" w:color="000000"/>
              <w:bottom w:val="single" w:sz="6" w:space="0" w:color="000000"/>
              <w:right w:val="nil"/>
            </w:tcBorders>
          </w:tcPr>
          <w:p w:rsidR="00E73ABD" w:rsidRPr="00DB089A" w:rsidRDefault="00E73ABD" w:rsidP="00187F83">
            <w:pPr>
              <w:suppressAutoHyphens w:val="0"/>
              <w:spacing w:before="100" w:beforeAutospacing="1"/>
              <w:jc w:val="center"/>
              <w:rPr>
                <w:b/>
                <w:bCs/>
                <w:lang w:eastAsia="ru-RU"/>
              </w:rPr>
            </w:pPr>
            <w:r w:rsidRPr="00DB089A">
              <w:rPr>
                <w:b/>
                <w:bCs/>
                <w:lang w:eastAsia="ru-RU"/>
              </w:rPr>
              <w:t>411</w:t>
            </w:r>
          </w:p>
        </w:tc>
        <w:tc>
          <w:tcPr>
            <w:tcW w:w="1275"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lang w:eastAsia="ru-RU"/>
              </w:rPr>
              <w:t>1894</w:t>
            </w:r>
            <w:r w:rsidRPr="00DB089A">
              <w:rPr>
                <w:b/>
                <w:bCs/>
                <w:lang w:val="en-US" w:eastAsia="ru-RU"/>
              </w:rPr>
              <w:t>6</w:t>
            </w:r>
            <w:r w:rsidRPr="00DB089A">
              <w:rPr>
                <w:b/>
                <w:bCs/>
                <w:lang w:eastAsia="ru-RU"/>
              </w:rPr>
              <w:t>0,2</w:t>
            </w:r>
          </w:p>
        </w:tc>
        <w:tc>
          <w:tcPr>
            <w:tcW w:w="1276" w:type="dxa"/>
            <w:gridSpan w:val="2"/>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lang w:eastAsia="ru-RU"/>
              </w:rPr>
              <w:t>47520,5</w:t>
            </w:r>
          </w:p>
        </w:tc>
        <w:tc>
          <w:tcPr>
            <w:tcW w:w="1134" w:type="dxa"/>
            <w:gridSpan w:val="2"/>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eastAsia="ru-RU"/>
              </w:rPr>
            </w:pPr>
            <w:r w:rsidRPr="00DB089A">
              <w:rPr>
                <w:b/>
                <w:bCs/>
                <w:lang w:eastAsia="ru-RU"/>
              </w:rPr>
              <w:t>14128,6</w:t>
            </w:r>
          </w:p>
        </w:tc>
        <w:tc>
          <w:tcPr>
            <w:tcW w:w="1276" w:type="dxa"/>
            <w:gridSpan w:val="2"/>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lang w:val="en-US" w:eastAsia="ru-RU"/>
              </w:rPr>
            </w:pPr>
            <w:r w:rsidRPr="00DB089A">
              <w:rPr>
                <w:b/>
                <w:bCs/>
                <w:lang w:eastAsia="ru-RU"/>
              </w:rPr>
              <w:t>1224</w:t>
            </w:r>
            <w:r w:rsidRPr="00DB089A">
              <w:rPr>
                <w:b/>
                <w:bCs/>
                <w:lang w:val="en-US" w:eastAsia="ru-RU"/>
              </w:rPr>
              <w:t>97</w:t>
            </w:r>
            <w:r w:rsidRPr="00DB089A">
              <w:rPr>
                <w:b/>
                <w:bCs/>
                <w:lang w:eastAsia="ru-RU"/>
              </w:rPr>
              <w:t>,</w:t>
            </w:r>
            <w:r w:rsidRPr="00DB089A">
              <w:rPr>
                <w:b/>
                <w:bCs/>
                <w:lang w:val="en-US" w:eastAsia="ru-RU"/>
              </w:rPr>
              <w:t>4</w:t>
            </w:r>
          </w:p>
        </w:tc>
        <w:tc>
          <w:tcPr>
            <w:tcW w:w="1387" w:type="dxa"/>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b/>
                <w:bCs/>
                <w:color w:val="000000"/>
                <w:lang w:eastAsia="ru-RU"/>
              </w:rPr>
            </w:pPr>
            <w:r w:rsidRPr="00DB089A">
              <w:rPr>
                <w:b/>
                <w:bCs/>
                <w:color w:val="000000"/>
                <w:lang w:eastAsia="ru-RU"/>
              </w:rPr>
              <w:t>5313,7</w:t>
            </w:r>
          </w:p>
        </w:tc>
      </w:tr>
    </w:tbl>
    <w:p w:rsidR="00E73ABD" w:rsidRPr="00DB089A" w:rsidRDefault="00E73ABD" w:rsidP="00167BCB">
      <w:pPr>
        <w:widowControl w:val="0"/>
        <w:jc w:val="both"/>
        <w:rPr>
          <w:kern w:val="2"/>
          <w:lang w:bidi="hi-IN"/>
        </w:rPr>
      </w:pPr>
    </w:p>
    <w:p w:rsidR="00E73ABD" w:rsidRPr="00DB089A" w:rsidRDefault="00E73ABD" w:rsidP="00C362E6">
      <w:pPr>
        <w:suppressAutoHyphens w:val="0"/>
        <w:spacing w:before="100" w:beforeAutospacing="1"/>
        <w:jc w:val="center"/>
        <w:rPr>
          <w:b/>
          <w:bCs/>
          <w:color w:val="000000"/>
          <w:shd w:val="clear" w:color="auto" w:fill="FFFFFF"/>
          <w:lang w:eastAsia="ru-RU"/>
        </w:rPr>
      </w:pPr>
      <w:bookmarkStart w:id="21" w:name="_Hlk132296580"/>
      <w:r w:rsidRPr="00DB089A">
        <w:rPr>
          <w:b/>
          <w:bCs/>
          <w:color w:val="000000"/>
          <w:shd w:val="clear" w:color="auto" w:fill="FFFFFF"/>
          <w:lang w:eastAsia="ru-RU"/>
        </w:rPr>
        <w:t xml:space="preserve">Ресурсное обеспечение реализации муниципальной программы города Кирсанова Тамбовской области «Развитие культуры и туризма» </w:t>
      </w:r>
      <w:r w:rsidRPr="00DB089A">
        <w:rPr>
          <w:b/>
          <w:bCs/>
          <w:color w:val="000000"/>
          <w:shd w:val="clear" w:color="auto" w:fill="FFFFFF"/>
          <w:lang w:val="en-US" w:eastAsia="ru-RU"/>
        </w:rPr>
        <w:t>II</w:t>
      </w:r>
      <w:r w:rsidRPr="00DB089A">
        <w:rPr>
          <w:b/>
          <w:bCs/>
          <w:color w:val="000000"/>
          <w:shd w:val="clear" w:color="auto" w:fill="FFFFFF"/>
          <w:lang w:eastAsia="ru-RU"/>
        </w:rPr>
        <w:t xml:space="preserve">  этап реализации   2023 – 2030  годы  </w:t>
      </w:r>
    </w:p>
    <w:p w:rsidR="00E73ABD" w:rsidRPr="00DB089A" w:rsidRDefault="00E73ABD" w:rsidP="00C362E6">
      <w:pPr>
        <w:suppressAutoHyphens w:val="0"/>
        <w:spacing w:before="100" w:beforeAutospacing="1"/>
        <w:rPr>
          <w:b/>
          <w:bCs/>
          <w:color w:val="000000"/>
          <w:lang w:eastAsia="ru-RU"/>
        </w:rPr>
      </w:pPr>
    </w:p>
    <w:tbl>
      <w:tblPr>
        <w:tblW w:w="15603" w:type="dxa"/>
        <w:tblCellSpacing w:w="0" w:type="dxa"/>
        <w:tblCellMar>
          <w:top w:w="105" w:type="dxa"/>
          <w:left w:w="105" w:type="dxa"/>
          <w:bottom w:w="105" w:type="dxa"/>
          <w:right w:w="105" w:type="dxa"/>
        </w:tblCellMar>
        <w:tblLook w:val="00A0"/>
      </w:tblPr>
      <w:tblGrid>
        <w:gridCol w:w="603"/>
        <w:gridCol w:w="2439"/>
        <w:gridCol w:w="2014"/>
        <w:gridCol w:w="6"/>
        <w:gridCol w:w="1770"/>
        <w:gridCol w:w="1199"/>
        <w:gridCol w:w="1533"/>
        <w:gridCol w:w="903"/>
        <w:gridCol w:w="1488"/>
        <w:gridCol w:w="932"/>
        <w:gridCol w:w="924"/>
        <w:gridCol w:w="1792"/>
      </w:tblGrid>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 п/п</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 xml:space="preserve">Наименование </w:t>
            </w:r>
            <w:r w:rsidRPr="00DB089A">
              <w:rPr>
                <w:color w:val="000000"/>
                <w:lang w:eastAsia="ru-RU"/>
              </w:rPr>
              <w:br/>
              <w:t xml:space="preserve">основного </w:t>
            </w:r>
            <w:r w:rsidRPr="00DB089A">
              <w:rPr>
                <w:color w:val="000000"/>
                <w:lang w:eastAsia="ru-RU"/>
              </w:rPr>
              <w:br/>
              <w:t>мероприятия</w:t>
            </w:r>
          </w:p>
        </w:tc>
        <w:tc>
          <w:tcPr>
            <w:tcW w:w="223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Ответственный</w:t>
            </w:r>
            <w:r w:rsidRPr="00DB089A">
              <w:rPr>
                <w:color w:val="000000"/>
                <w:lang w:eastAsia="ru-RU"/>
              </w:rPr>
              <w:br/>
              <w:t xml:space="preserve">исполнитель, </w:t>
            </w:r>
            <w:r w:rsidRPr="00DB089A">
              <w:rPr>
                <w:color w:val="000000"/>
                <w:lang w:eastAsia="ru-RU"/>
              </w:rPr>
              <w:br/>
              <w:t>соисполнители</w:t>
            </w:r>
          </w:p>
        </w:tc>
        <w:tc>
          <w:tcPr>
            <w:tcW w:w="10289" w:type="dxa"/>
            <w:gridSpan w:val="8"/>
            <w:tcBorders>
              <w:top w:val="single" w:sz="6" w:space="0" w:color="000000"/>
              <w:left w:val="single" w:sz="6" w:space="0" w:color="000000"/>
              <w:bottom w:val="single" w:sz="6" w:space="0" w:color="000000"/>
              <w:right w:val="single" w:sz="6" w:space="0" w:color="000000"/>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Объемы финансирования, тыс. рублей, в т.ч.</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наименование</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 xml:space="preserve">единица </w:t>
            </w:r>
            <w:r w:rsidRPr="00DB089A">
              <w:rPr>
                <w:color w:val="000000"/>
                <w:lang w:eastAsia="ru-RU"/>
              </w:rPr>
              <w:br/>
              <w:t>измерения</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значение (по годам реализации мероприятия)</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по годам, всего</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федеральный бюджет</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бюджет области</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бюджет города</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внебюджетные средства</w:t>
            </w:r>
          </w:p>
        </w:tc>
      </w:tr>
      <w:tr w:rsidR="00E73ABD" w:rsidRPr="00DB089A" w:rsidTr="00F36B50">
        <w:trPr>
          <w:tblCellSpacing w:w="0" w:type="dxa"/>
        </w:trPr>
        <w:tc>
          <w:tcPr>
            <w:tcW w:w="6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w:t>
            </w:r>
          </w:p>
        </w:tc>
        <w:tc>
          <w:tcPr>
            <w:tcW w:w="2475"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w:t>
            </w:r>
          </w:p>
        </w:tc>
        <w:tc>
          <w:tcPr>
            <w:tcW w:w="2236" w:type="dxa"/>
            <w:gridSpan w:val="2"/>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w:t>
            </w:r>
          </w:p>
        </w:tc>
        <w:tc>
          <w:tcPr>
            <w:tcW w:w="1770"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w:t>
            </w:r>
          </w:p>
        </w:tc>
        <w:tc>
          <w:tcPr>
            <w:tcW w:w="1199"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8</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w:t>
            </w:r>
          </w:p>
        </w:tc>
      </w:tr>
      <w:tr w:rsidR="00E73ABD" w:rsidRPr="00DB089A" w:rsidTr="00F36B50">
        <w:trPr>
          <w:tblCellSpacing w:w="0" w:type="dxa"/>
        </w:trPr>
        <w:tc>
          <w:tcPr>
            <w:tcW w:w="15603"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jc w:val="center"/>
              <w:rPr>
                <w:color w:val="000000"/>
                <w:lang w:eastAsia="ru-RU"/>
              </w:rPr>
            </w:pPr>
          </w:p>
          <w:p w:rsidR="00E73ABD" w:rsidRPr="00DB089A" w:rsidRDefault="00E73ABD" w:rsidP="00536FF7">
            <w:pPr>
              <w:suppressAutoHyphens w:val="0"/>
              <w:spacing w:before="100" w:beforeAutospacing="1"/>
              <w:contextualSpacing/>
              <w:jc w:val="center"/>
              <w:rPr>
                <w:color w:val="000000"/>
                <w:lang w:eastAsia="ru-RU"/>
              </w:rPr>
            </w:pPr>
          </w:p>
        </w:tc>
      </w:tr>
      <w:bookmarkEnd w:id="21"/>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w:t>
            </w: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shd w:val="clear" w:color="auto" w:fill="FFFFFF"/>
                <w:lang w:eastAsia="ru-RU"/>
              </w:rPr>
            </w:pPr>
            <w:r w:rsidRPr="00DB089A">
              <w:rPr>
                <w:b/>
                <w:bCs/>
                <w:color w:val="000000"/>
                <w:shd w:val="clear" w:color="auto" w:fill="FFFFFF"/>
                <w:lang w:eastAsia="ru-RU"/>
              </w:rPr>
              <w:t xml:space="preserve">Подпрограмма 1 «Культура» </w:t>
            </w:r>
            <w:r w:rsidRPr="00DB089A">
              <w:rPr>
                <w:b/>
                <w:bCs/>
                <w:color w:val="000000"/>
                <w:shd w:val="clear" w:color="auto" w:fill="FFFFFF"/>
                <w:lang w:val="en-US" w:eastAsia="ru-RU"/>
              </w:rPr>
              <w:t>II</w:t>
            </w:r>
            <w:r w:rsidRPr="00DB089A">
              <w:rPr>
                <w:b/>
                <w:bCs/>
                <w:color w:val="000000"/>
                <w:shd w:val="clear" w:color="auto" w:fill="FFFFFF"/>
                <w:lang w:eastAsia="ru-RU"/>
              </w:rPr>
              <w:t xml:space="preserve">  этап реализации   2023 – 2030  годы  </w:t>
            </w:r>
          </w:p>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Основное мероприятие «Создание благоприятных условий для устойчивого развития сферы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15634,7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15634,7</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15349,3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15349,3</w:t>
            </w:r>
          </w:p>
        </w:tc>
        <w:tc>
          <w:tcPr>
            <w:tcW w:w="1540"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15378,5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15378,5</w:t>
            </w:r>
          </w:p>
        </w:tc>
        <w:tc>
          <w:tcPr>
            <w:tcW w:w="1540"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540"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540"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540"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540"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C362E6">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11849,0</w:t>
            </w:r>
          </w:p>
        </w:tc>
        <w:tc>
          <w:tcPr>
            <w:tcW w:w="1540" w:type="dxa"/>
            <w:tcBorders>
              <w:top w:val="single" w:sz="6" w:space="0" w:color="000000"/>
              <w:left w:val="single" w:sz="6" w:space="0" w:color="000000"/>
              <w:bottom w:val="single" w:sz="6" w:space="0" w:color="000000"/>
              <w:right w:val="nil"/>
            </w:tcBorders>
            <w:tcMar>
              <w:top w:w="0" w:type="dxa"/>
              <w:left w:w="108" w:type="dxa"/>
              <w:bottom w:w="0" w:type="dxa"/>
              <w:right w:w="108" w:type="dxa"/>
            </w:tcMar>
          </w:tcPr>
          <w:p w:rsidR="00E73ABD" w:rsidRPr="00DB089A" w:rsidRDefault="00E73ABD" w:rsidP="00C362E6">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1.1.1</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Оказание муниципальных услуг и обеспечение деятельности муниципальных учреждений культуры.</w:t>
            </w:r>
          </w:p>
          <w:p w:rsidR="00E73ABD" w:rsidRPr="00DB089A" w:rsidRDefault="00E73ABD" w:rsidP="00715DDC">
            <w:pPr>
              <w:suppressAutoHyphens w:val="0"/>
              <w:spacing w:before="100" w:beforeAutospacing="1" w:after="119"/>
              <w:rPr>
                <w:bCs/>
                <w:color w:val="000000"/>
              </w:rPr>
            </w:pPr>
            <w:r w:rsidRPr="00DB089A">
              <w:rPr>
                <w:color w:val="000000"/>
                <w:shd w:val="clear" w:color="auto" w:fill="FFFFFF"/>
                <w:lang w:eastAsia="ru-RU"/>
              </w:rPr>
              <w:t xml:space="preserve">- </w:t>
            </w:r>
            <w:r w:rsidRPr="00DB089A">
              <w:rPr>
                <w:bCs/>
                <w:color w:val="000000"/>
              </w:rPr>
              <w:t xml:space="preserve">предоставление мер поддержки, включая меры материального стимулирования граждан, заключивших договор на целевое обучение по </w:t>
            </w:r>
            <w:bookmarkStart w:id="22" w:name="_Hlk177133844"/>
            <w:r w:rsidRPr="00DB089A">
              <w:rPr>
                <w:bCs/>
                <w:color w:val="000000"/>
              </w:rPr>
              <w:t xml:space="preserve">образовательным программам среднего профессионального и высшего </w:t>
            </w:r>
            <w:bookmarkEnd w:id="22"/>
            <w:r w:rsidRPr="00DB089A">
              <w:rPr>
                <w:bCs/>
                <w:color w:val="000000"/>
              </w:rPr>
              <w:t>образования в сфере культуры и искусства.</w:t>
            </w: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Количеством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11800,3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11800,3</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1948,0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1948,0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250,0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250,0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1296,0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1296,0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1296,0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1296,0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1296,0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1296,0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1296,0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1296,0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1296,0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1296,0</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1.1.2</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Расходы на выплаты муниципальным бюджетным учреждениям культуры</w:t>
            </w:r>
          </w:p>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12379,8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12379,8</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14507,5</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14507,5</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9919,0</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1.1.3</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Оплата коммунальных услуг муниципальных бюджетных учреждений культуры</w:t>
            </w:r>
          </w:p>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783,7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783,7</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637,3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637,3</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580,0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580,0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530,0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530,0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530,0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530,0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530,0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530,0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530,0</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1.1.4</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Оплата налогов, сборов и иных платежей муниципальных бюджетных учреждений культуры</w:t>
            </w:r>
          </w:p>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92,4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92,4</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384,2</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384,2</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41,0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104,0</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1.2</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На частичную компенсацию дополнительных расходов на повышение оплаты труда работников бюджетной сферы</w:t>
            </w: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(Субсидии бюджетным учреждениям культуры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Учреждения культуры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208,8</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208,8</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rPr>
                <w:color w:val="000000"/>
                <w:lang w:eastAsia="ru-RU"/>
              </w:rPr>
            </w:pP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15603"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401122">
            <w:pPr>
              <w:suppressAutoHyphens w:val="0"/>
              <w:spacing w:before="100" w:beforeAutospacing="1" w:after="119"/>
              <w:jc w:val="center"/>
              <w:rPr>
                <w:color w:val="000000"/>
                <w:lang w:eastAsia="ru-RU"/>
              </w:rPr>
            </w:pPr>
          </w:p>
        </w:tc>
      </w:tr>
      <w:tr w:rsidR="00E73ABD" w:rsidRPr="00DB089A" w:rsidTr="00F36B50">
        <w:trPr>
          <w:trHeight w:val="69"/>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b/>
                <w:bCs/>
                <w:color w:val="000000"/>
                <w:lang w:eastAsia="ru-RU"/>
              </w:rPr>
            </w:pPr>
            <w:r w:rsidRPr="00DB089A">
              <w:rPr>
                <w:b/>
                <w:bCs/>
                <w:color w:val="000000"/>
                <w:shd w:val="clear" w:color="auto" w:fill="FFFFFF"/>
                <w:lang w:eastAsia="ru-RU"/>
              </w:rPr>
              <w:t xml:space="preserve">Подпрограмма «Наследие» </w:t>
            </w:r>
            <w:r w:rsidRPr="00DB089A">
              <w:rPr>
                <w:b/>
                <w:bCs/>
                <w:color w:val="000000"/>
                <w:shd w:val="clear" w:color="auto" w:fill="FFFFFF"/>
                <w:lang w:val="en-US" w:eastAsia="ru-RU"/>
              </w:rPr>
              <w:t>II</w:t>
            </w:r>
            <w:r w:rsidRPr="00DB089A">
              <w:rPr>
                <w:b/>
                <w:bCs/>
                <w:color w:val="000000"/>
                <w:shd w:val="clear" w:color="auto" w:fill="FFFFFF"/>
                <w:lang w:eastAsia="ru-RU"/>
              </w:rPr>
              <w:t xml:space="preserve">  этап реализации  2023 -2030  годы</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МБУК «Кирсановская городская библиотека»</w:t>
            </w:r>
          </w:p>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261,7</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44,5</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164,9</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265,4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val="en-US" w:eastAsia="ru-RU"/>
              </w:rPr>
            </w:pP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F0587B">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90,4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99,9</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rHeight w:val="740"/>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99,9</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94,9</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rHeight w:val="873"/>
          <w:tblCellSpacing w:w="0" w:type="dxa"/>
        </w:trPr>
        <w:tc>
          <w:tcPr>
            <w:tcW w:w="0" w:type="auto"/>
            <w:vMerge w:val="restart"/>
            <w:tcBorders>
              <w:top w:val="single" w:sz="6" w:space="0" w:color="000000"/>
              <w:left w:val="single" w:sz="6" w:space="0" w:color="000000"/>
              <w:right w:val="nil"/>
            </w:tcBorders>
            <w:vAlign w:val="center"/>
          </w:tcPr>
          <w:p w:rsidR="00E73ABD" w:rsidRPr="00DB089A" w:rsidRDefault="00E73ABD" w:rsidP="00536FF7">
            <w:pPr>
              <w:suppressAutoHyphens w:val="0"/>
              <w:rPr>
                <w:color w:val="000000"/>
                <w:lang w:eastAsia="ru-RU"/>
              </w:rPr>
            </w:pPr>
            <w:r w:rsidRPr="00DB089A">
              <w:rPr>
                <w:color w:val="000000"/>
                <w:lang w:eastAsia="ru-RU"/>
              </w:rPr>
              <w:t>2.1</w:t>
            </w:r>
          </w:p>
        </w:tc>
        <w:tc>
          <w:tcPr>
            <w:tcW w:w="0" w:type="auto"/>
            <w:vMerge w:val="restart"/>
            <w:tcBorders>
              <w:top w:val="single" w:sz="6" w:space="0" w:color="000000"/>
              <w:left w:val="single" w:sz="6" w:space="0" w:color="000000"/>
              <w:bottom w:val="single" w:sz="6" w:space="0" w:color="000000"/>
              <w:right w:val="nil"/>
            </w:tcBorders>
          </w:tcPr>
          <w:p w:rsidR="00E73ABD" w:rsidRPr="00DB089A" w:rsidRDefault="00E73ABD" w:rsidP="00536FF7">
            <w:pPr>
              <w:suppressAutoHyphens w:val="0"/>
              <w:rPr>
                <w:color w:val="000000"/>
                <w:lang w:eastAsia="ru-RU"/>
              </w:rPr>
            </w:pPr>
            <w:r w:rsidRPr="00DB089A">
              <w:rPr>
                <w:color w:val="000000"/>
                <w:shd w:val="clear" w:color="auto" w:fill="FFFFFF"/>
                <w:lang w:eastAsia="ru-RU"/>
              </w:rPr>
              <w:t>Основное мероприятие «Развитие библиотечного дела»</w:t>
            </w:r>
          </w:p>
        </w:tc>
        <w:tc>
          <w:tcPr>
            <w:tcW w:w="0" w:type="auto"/>
            <w:vMerge w:val="restart"/>
            <w:tcBorders>
              <w:top w:val="single" w:sz="6" w:space="0" w:color="000000"/>
              <w:left w:val="single" w:sz="6" w:space="0" w:color="000000"/>
              <w:bottom w:val="single" w:sz="6" w:space="0" w:color="000000"/>
              <w:right w:val="nil"/>
            </w:tcBorders>
          </w:tcPr>
          <w:p w:rsidR="00E73ABD" w:rsidRPr="00DB089A" w:rsidRDefault="00E73ABD" w:rsidP="00536FF7">
            <w:pPr>
              <w:suppressAutoHyphens w:val="0"/>
              <w:rPr>
                <w:color w:val="000000"/>
                <w:lang w:eastAsia="ru-RU"/>
              </w:rPr>
            </w:pPr>
            <w:r w:rsidRPr="00DB089A">
              <w:rPr>
                <w:color w:val="000000"/>
                <w:lang w:eastAsia="ru-RU"/>
              </w:rPr>
              <w:t>МБУК «Кирсановская городская библиотека»</w:t>
            </w:r>
          </w:p>
        </w:tc>
        <w:tc>
          <w:tcPr>
            <w:tcW w:w="0" w:type="auto"/>
            <w:gridSpan w:val="2"/>
            <w:vMerge w:val="restart"/>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rPr>
                <w:color w:val="000000"/>
                <w:lang w:eastAsia="ru-RU"/>
              </w:rPr>
            </w:pPr>
            <w:r w:rsidRPr="00DB089A">
              <w:rPr>
                <w:color w:val="000000"/>
                <w:lang w:eastAsia="ru-RU"/>
              </w:rPr>
              <w:t>Мероприятий</w:t>
            </w:r>
          </w:p>
        </w:tc>
        <w:tc>
          <w:tcPr>
            <w:tcW w:w="0" w:type="auto"/>
            <w:vMerge w:val="restart"/>
            <w:tcBorders>
              <w:top w:val="single" w:sz="6" w:space="0" w:color="000000"/>
              <w:left w:val="single" w:sz="6" w:space="0" w:color="000000"/>
              <w:bottom w:val="single" w:sz="6" w:space="0" w:color="000000"/>
              <w:right w:val="nil"/>
            </w:tcBorders>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spacing w:before="100" w:beforeAutospacing="1" w:after="119"/>
              <w:jc w:val="center"/>
              <w:rPr>
                <w:color w:val="000000"/>
                <w:lang w:eastAsia="ru-RU"/>
              </w:rPr>
            </w:pPr>
          </w:p>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222,4</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52,3</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5,2</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164,9</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F36B50">
        <w:trPr>
          <w:trHeight w:val="413"/>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226,1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175,0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p>
        </w:tc>
      </w:tr>
      <w:tr w:rsidR="00E73ABD" w:rsidRPr="00DB089A" w:rsidTr="00F36B50">
        <w:trPr>
          <w:trHeight w:val="493"/>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51,1</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51,1</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rHeight w:val="475"/>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rHeight w:val="485"/>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rHeight w:val="704"/>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rHeight w:val="544"/>
          <w:tblCellSpacing w:w="0" w:type="dxa"/>
        </w:trPr>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60.6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rHeight w:val="1280"/>
          <w:tblCellSpacing w:w="0" w:type="dxa"/>
        </w:trPr>
        <w:tc>
          <w:tcPr>
            <w:tcW w:w="0" w:type="auto"/>
            <w:vMerge/>
            <w:tcBorders>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val="en-US" w:eastAsia="ru-RU"/>
              </w:rPr>
            </w:pPr>
            <w:r w:rsidRPr="00DB089A">
              <w:rPr>
                <w:color w:val="000000"/>
                <w:lang w:val="en-US" w:eastAsia="ru-RU"/>
              </w:rPr>
              <w:t>60.6</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5,0</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55,6</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55,6</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55,6</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2.2</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lang w:eastAsia="ru-RU"/>
              </w:rPr>
              <w:t>Основное мероприятие "Развитие архивного дела"</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2.2.1</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На осуществление отдельных государственных полномочий по хранению, учету и использованию архивных документов, относящихся к государственной собственности и находящихся на территории муниципальных образований</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Архивный отдел администрации города</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39,3</w:t>
            </w:r>
          </w:p>
        </w:tc>
        <w:tc>
          <w:tcPr>
            <w:tcW w:w="924"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15603" w:type="dxa"/>
            <w:gridSpan w:val="1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0"/>
              <w:gridCol w:w="2144"/>
              <w:gridCol w:w="2250"/>
              <w:gridCol w:w="1840"/>
              <w:gridCol w:w="1279"/>
              <w:gridCol w:w="709"/>
              <w:gridCol w:w="851"/>
              <w:gridCol w:w="1417"/>
              <w:gridCol w:w="992"/>
              <w:gridCol w:w="982"/>
              <w:gridCol w:w="1560"/>
            </w:tblGrid>
            <w:tr w:rsidR="00E73ABD" w:rsidRPr="00DB089A" w:rsidTr="0092072A">
              <w:trPr>
                <w:gridAfter w:val="6"/>
                <w:wAfter w:w="6511" w:type="dxa"/>
                <w:trHeight w:val="276"/>
              </w:trPr>
              <w:tc>
                <w:tcPr>
                  <w:tcW w:w="720" w:type="dxa"/>
                  <w:vMerge w:val="restart"/>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val="en-US" w:eastAsia="ru-RU"/>
                    </w:rPr>
                  </w:pPr>
                </w:p>
                <w:p w:rsidR="00E73ABD" w:rsidRPr="00DB089A" w:rsidRDefault="00E73ABD" w:rsidP="00536FF7">
                  <w:pPr>
                    <w:suppressAutoHyphens w:val="0"/>
                    <w:spacing w:before="100" w:beforeAutospacing="1"/>
                    <w:jc w:val="center"/>
                    <w:rPr>
                      <w:color w:val="000000"/>
                      <w:lang w:val="en-US" w:eastAsia="ru-RU"/>
                    </w:rPr>
                  </w:pPr>
                  <w:r w:rsidRPr="00DB089A">
                    <w:rPr>
                      <w:color w:val="000000"/>
                      <w:lang w:val="en-US" w:eastAsia="ru-RU"/>
                    </w:rPr>
                    <w:t>3.1</w:t>
                  </w:r>
                </w:p>
              </w:tc>
              <w:tc>
                <w:tcPr>
                  <w:tcW w:w="2144" w:type="dxa"/>
                  <w:vMerge w:val="restart"/>
                  <w:tcBorders>
                    <w:top w:val="single" w:sz="6" w:space="0" w:color="000000"/>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b/>
                      <w:bCs/>
                      <w:color w:val="000000"/>
                      <w:lang w:eastAsia="ru-RU"/>
                    </w:rPr>
                    <w:t xml:space="preserve">Подпрограмма 3  «Организация и проведение городских общественно значимых массовых мероприятий»    </w:t>
                  </w:r>
                  <w:r w:rsidRPr="00DB089A">
                    <w:rPr>
                      <w:b/>
                      <w:bCs/>
                      <w:color w:val="000000"/>
                      <w:lang w:val="en-US" w:eastAsia="ru-RU"/>
                    </w:rPr>
                    <w:t>II</w:t>
                  </w:r>
                  <w:r w:rsidRPr="00DB089A">
                    <w:rPr>
                      <w:b/>
                      <w:bCs/>
                      <w:color w:val="000000"/>
                      <w:lang w:eastAsia="ru-RU"/>
                    </w:rPr>
                    <w:t xml:space="preserve">  этап реализации на 2014-2022 годы</w:t>
                  </w:r>
                </w:p>
                <w:p w:rsidR="00E73ABD" w:rsidRPr="00DB089A" w:rsidRDefault="00E73ABD" w:rsidP="00536FF7">
                  <w:pPr>
                    <w:suppressAutoHyphens w:val="0"/>
                    <w:spacing w:before="100" w:beforeAutospacing="1"/>
                    <w:jc w:val="center"/>
                    <w:rPr>
                      <w:color w:val="000000"/>
                      <w:lang w:eastAsia="ru-RU"/>
                    </w:rPr>
                  </w:pPr>
                </w:p>
                <w:p w:rsidR="00E73ABD" w:rsidRPr="00DB089A" w:rsidRDefault="00E73ABD" w:rsidP="00536FF7">
                  <w:pPr>
                    <w:suppressAutoHyphens w:val="0"/>
                    <w:spacing w:before="100" w:beforeAutospacing="1"/>
                    <w:jc w:val="center"/>
                    <w:rPr>
                      <w:color w:val="000000"/>
                      <w:lang w:eastAsia="ru-RU"/>
                    </w:rPr>
                  </w:pP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Основное мероприятие «Организация и проведение городских мероприятий»</w:t>
                  </w:r>
                </w:p>
              </w:tc>
              <w:tc>
                <w:tcPr>
                  <w:tcW w:w="2250" w:type="dxa"/>
                  <w:vMerge w:val="restart"/>
                  <w:tcBorders>
                    <w:top w:val="single" w:sz="6" w:space="0" w:color="000000"/>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МБУК Центр Досуга «Золотой Витязь»</w:t>
                  </w:r>
                </w:p>
              </w:tc>
              <w:tc>
                <w:tcPr>
                  <w:tcW w:w="1840" w:type="dxa"/>
                  <w:vMerge w:val="restart"/>
                  <w:tcBorders>
                    <w:top w:val="single" w:sz="6" w:space="0" w:color="000000"/>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проведенных мероприятий</w:t>
                  </w:r>
                </w:p>
              </w:tc>
              <w:tc>
                <w:tcPr>
                  <w:tcW w:w="1279" w:type="dxa"/>
                  <w:vMerge w:val="restart"/>
                  <w:tcBorders>
                    <w:top w:val="single" w:sz="6" w:space="0" w:color="000000"/>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единиц</w:t>
                  </w:r>
                </w:p>
              </w:tc>
            </w:tr>
            <w:tr w:rsidR="00E73ABD" w:rsidRPr="00DB089A" w:rsidTr="00536FF7">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23</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536FF7">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24</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536FF7">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25</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536FF7">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26</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536FF7">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27</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536FF7">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28</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536FF7">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p>
              </w:tc>
              <w:tc>
                <w:tcPr>
                  <w:tcW w:w="709" w:type="dxa"/>
                  <w:tcBorders>
                    <w:top w:val="single" w:sz="6" w:space="0" w:color="000000"/>
                    <w:left w:val="single" w:sz="6" w:space="0" w:color="000000"/>
                    <w:bottom w:val="single" w:sz="6" w:space="0" w:color="000000"/>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w:t>
                  </w:r>
                  <w:r w:rsidRPr="00DB089A">
                    <w:rPr>
                      <w:color w:val="000000"/>
                      <w:lang w:val="en-US" w:eastAsia="ru-RU"/>
                    </w:rPr>
                    <w:t>9</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536FF7">
              <w:tc>
                <w:tcPr>
                  <w:tcW w:w="720" w:type="dxa"/>
                  <w:vMerge/>
                  <w:tcBorders>
                    <w:top w:val="single" w:sz="4" w:space="0" w:color="auto"/>
                    <w:left w:val="single" w:sz="4" w:space="0" w:color="auto"/>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144"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225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840" w:type="dxa"/>
                  <w:vMerge/>
                  <w:tcBorders>
                    <w:top w:val="single" w:sz="4" w:space="0" w:color="auto"/>
                    <w:left w:val="single" w:sz="6" w:space="0" w:color="000000"/>
                    <w:bottom w:val="single" w:sz="4" w:space="0" w:color="auto"/>
                    <w:right w:val="single" w:sz="6" w:space="0" w:color="000000"/>
                  </w:tcBorders>
                </w:tcPr>
                <w:p w:rsidR="00E73ABD" w:rsidRPr="00DB089A" w:rsidRDefault="00E73ABD" w:rsidP="00536FF7">
                  <w:pPr>
                    <w:suppressAutoHyphens w:val="0"/>
                    <w:spacing w:before="100" w:beforeAutospacing="1"/>
                    <w:jc w:val="center"/>
                    <w:rPr>
                      <w:color w:val="000000"/>
                      <w:lang w:eastAsia="ru-RU"/>
                    </w:rPr>
                  </w:pPr>
                </w:p>
              </w:tc>
              <w:tc>
                <w:tcPr>
                  <w:tcW w:w="1279" w:type="dxa"/>
                  <w:vMerge/>
                  <w:tcBorders>
                    <w:top w:val="single" w:sz="4" w:space="0" w:color="auto"/>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p>
              </w:tc>
              <w:tc>
                <w:tcPr>
                  <w:tcW w:w="709" w:type="dxa"/>
                  <w:tcBorders>
                    <w:top w:val="single" w:sz="4" w:space="0" w:color="auto"/>
                    <w:left w:val="single" w:sz="6" w:space="0" w:color="000000"/>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w:t>
                  </w:r>
                  <w:r w:rsidRPr="00DB089A">
                    <w:rPr>
                      <w:color w:val="000000"/>
                      <w:lang w:val="en-US" w:eastAsia="ru-RU"/>
                    </w:rPr>
                    <w:t>30</w:t>
                  </w:r>
                </w:p>
              </w:tc>
              <w:tc>
                <w:tcPr>
                  <w:tcW w:w="851"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82"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560" w:type="dxa"/>
                  <w:tcBorders>
                    <w:top w:val="single" w:sz="4" w:space="0" w:color="auto"/>
                    <w:left w:val="single" w:sz="4" w:space="0" w:color="auto"/>
                    <w:bottom w:val="single" w:sz="4" w:space="0" w:color="auto"/>
                    <w:right w:val="single" w:sz="4" w:space="0" w:color="auto"/>
                  </w:tcBorders>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bl>
          <w:p w:rsidR="00E73ABD" w:rsidRPr="00DB089A" w:rsidRDefault="00E73ABD" w:rsidP="00536FF7">
            <w:pPr>
              <w:suppressAutoHyphens w:val="0"/>
              <w:spacing w:before="100" w:beforeAutospacing="1" w:after="119"/>
              <w:jc w:val="center"/>
              <w:rPr>
                <w:color w:val="000000"/>
                <w:lang w:eastAsia="ru-RU"/>
              </w:rPr>
            </w:pPr>
          </w:p>
        </w:tc>
      </w:tr>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4</w:t>
            </w:r>
          </w:p>
          <w:p w:rsidR="00E73ABD" w:rsidRPr="00DB089A" w:rsidRDefault="00E73ABD" w:rsidP="00536FF7">
            <w:pPr>
              <w:suppressAutoHyphens w:val="0"/>
              <w:spacing w:before="100" w:beforeAutospacing="1" w:after="119"/>
              <w:jc w:val="center"/>
              <w:rPr>
                <w:color w:val="000000"/>
                <w:lang w:val="en-US" w:eastAsia="ru-RU"/>
              </w:rPr>
            </w:pPr>
          </w:p>
          <w:p w:rsidR="00E73ABD" w:rsidRPr="00DB089A" w:rsidRDefault="00E73ABD" w:rsidP="00536FF7">
            <w:pPr>
              <w:suppressAutoHyphens w:val="0"/>
              <w:spacing w:before="100" w:beforeAutospacing="1" w:after="119"/>
              <w:jc w:val="center"/>
              <w:rPr>
                <w:color w:val="000000"/>
                <w:lang w:val="en-US" w:eastAsia="ru-RU"/>
              </w:rPr>
            </w:pPr>
          </w:p>
          <w:p w:rsidR="00E73ABD" w:rsidRPr="00DB089A" w:rsidRDefault="00E73ABD" w:rsidP="00536FF7">
            <w:pPr>
              <w:suppressAutoHyphens w:val="0"/>
              <w:spacing w:before="100" w:beforeAutospacing="1" w:after="119"/>
              <w:jc w:val="center"/>
              <w:rPr>
                <w:color w:val="000000"/>
                <w:lang w:eastAsia="ru-RU"/>
              </w:rPr>
            </w:pPr>
            <w:r w:rsidRPr="00DB089A">
              <w:rPr>
                <w:color w:val="000000"/>
                <w:lang w:val="en-US" w:eastAsia="ru-RU"/>
              </w:rPr>
              <w:t>4</w:t>
            </w:r>
            <w:r w:rsidRPr="00DB089A">
              <w:rPr>
                <w:color w:val="000000"/>
                <w:lang w:eastAsia="ru-RU"/>
              </w:rPr>
              <w:t>.1</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shd w:val="clear" w:color="auto" w:fill="FFFFFF"/>
                <w:lang w:eastAsia="ru-RU"/>
              </w:rPr>
            </w:pPr>
            <w:r w:rsidRPr="00DB089A">
              <w:rPr>
                <w:b/>
                <w:bCs/>
                <w:color w:val="000000"/>
                <w:lang w:eastAsia="ru-RU"/>
              </w:rPr>
              <w:t xml:space="preserve">Подпрограмма 4 «Развитие туризма»  </w:t>
            </w:r>
            <w:r w:rsidRPr="00DB089A">
              <w:rPr>
                <w:b/>
                <w:bCs/>
                <w:color w:val="000000"/>
                <w:lang w:val="en-US" w:eastAsia="ru-RU"/>
              </w:rPr>
              <w:t>II</w:t>
            </w:r>
            <w:r w:rsidRPr="00DB089A">
              <w:rPr>
                <w:b/>
                <w:bCs/>
                <w:color w:val="000000"/>
                <w:lang w:eastAsia="ru-RU"/>
              </w:rPr>
              <w:t xml:space="preserve">  этап реализации  2023 - 2030 годы</w:t>
            </w: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shd w:val="clear" w:color="auto" w:fill="FFFFFF"/>
                <w:lang w:eastAsia="ru-RU"/>
              </w:rPr>
            </w:pPr>
            <w:r w:rsidRPr="00DB089A">
              <w:rPr>
                <w:color w:val="000000"/>
                <w:shd w:val="clear" w:color="auto" w:fill="FFFFFF"/>
                <w:lang w:eastAsia="ru-RU"/>
              </w:rPr>
              <w:t>Основное мероприятие «Реализация мероприятий в сфере туризма»</w:t>
            </w: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shd w:val="clear" w:color="auto" w:fill="FFFFFF"/>
                <w:lang w:eastAsia="ru-RU"/>
              </w:rPr>
            </w:pPr>
          </w:p>
          <w:p w:rsidR="00E73ABD" w:rsidRPr="00DB089A" w:rsidRDefault="00E73ABD" w:rsidP="00536FF7">
            <w:pPr>
              <w:suppressAutoHyphens w:val="0"/>
              <w:spacing w:before="100" w:beforeAutospacing="1" w:after="119"/>
              <w:rPr>
                <w:color w:val="000000"/>
                <w:lang w:eastAsia="ru-RU"/>
              </w:rPr>
            </w:pP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туризму»</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 xml:space="preserve">Количество </w:t>
            </w:r>
          </w:p>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мероприятий</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F36B50">
        <w:trPr>
          <w:trHeight w:val="601"/>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r>
      <w:tr w:rsidR="00E73ABD" w:rsidRPr="00DB089A" w:rsidTr="00F36B50">
        <w:trPr>
          <w:tblCellSpacing w:w="0" w:type="dxa"/>
        </w:trPr>
        <w:tc>
          <w:tcPr>
            <w:tcW w:w="603"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val="en-US" w:eastAsia="ru-RU"/>
              </w:rPr>
              <w:t>4</w:t>
            </w:r>
            <w:r w:rsidRPr="00DB089A">
              <w:rPr>
                <w:color w:val="000000"/>
                <w:lang w:eastAsia="ru-RU"/>
              </w:rPr>
              <w:t>.1.1</w:t>
            </w:r>
          </w:p>
        </w:tc>
        <w:tc>
          <w:tcPr>
            <w:tcW w:w="2475"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rPr>
                <w:color w:val="000000"/>
                <w:lang w:eastAsia="ru-RU"/>
              </w:rPr>
            </w:pPr>
            <w:r w:rsidRPr="00DB089A">
              <w:rPr>
                <w:color w:val="000000"/>
                <w:shd w:val="clear" w:color="auto" w:fill="FFFFFF"/>
                <w:lang w:eastAsia="ru-RU"/>
              </w:rPr>
              <w:t>Реализация комплекса мероприятий по развитию и продвижению туристического потенциала города</w:t>
            </w:r>
          </w:p>
        </w:tc>
        <w:tc>
          <w:tcPr>
            <w:tcW w:w="2230"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Отдел по развитию физической культуры, спорта и туризма администрации города, МБУ ДО «ДЮСШ»</w:t>
            </w:r>
          </w:p>
        </w:tc>
        <w:tc>
          <w:tcPr>
            <w:tcW w:w="1776" w:type="dxa"/>
            <w:gridSpan w:val="2"/>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Количество приобретенного инвентаря</w:t>
            </w:r>
          </w:p>
        </w:tc>
        <w:tc>
          <w:tcPr>
            <w:tcW w:w="1199" w:type="dxa"/>
            <w:vMerge w:val="restart"/>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единиц</w:t>
            </w: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23</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15,0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24</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25</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26</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27</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28</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202</w:t>
            </w:r>
            <w:r w:rsidRPr="00DB089A">
              <w:rPr>
                <w:color w:val="000000"/>
                <w:lang w:val="en-US" w:eastAsia="ru-RU"/>
              </w:rPr>
              <w:t>9</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54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r w:rsidR="00E73ABD" w:rsidRPr="00DB089A" w:rsidTr="00F36B50">
        <w:trPr>
          <w:tblCellSpacing w:w="0" w:type="dxa"/>
        </w:trPr>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gridSpan w:val="2"/>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0" w:type="auto"/>
            <w:vMerge/>
            <w:tcBorders>
              <w:top w:val="single" w:sz="6" w:space="0" w:color="000000"/>
              <w:left w:val="single" w:sz="6" w:space="0" w:color="000000"/>
              <w:bottom w:val="single" w:sz="6" w:space="0" w:color="000000"/>
              <w:right w:val="nil"/>
            </w:tcBorders>
            <w:vAlign w:val="center"/>
          </w:tcPr>
          <w:p w:rsidR="00E73ABD" w:rsidRPr="00DB089A" w:rsidRDefault="00E73ABD" w:rsidP="00536FF7">
            <w:pPr>
              <w:suppressAutoHyphens w:val="0"/>
              <w:rPr>
                <w:color w:val="000000"/>
                <w:lang w:eastAsia="ru-RU"/>
              </w:rPr>
            </w:pPr>
          </w:p>
        </w:tc>
        <w:tc>
          <w:tcPr>
            <w:tcW w:w="1533"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w:t>
            </w:r>
            <w:r w:rsidRPr="00DB089A">
              <w:rPr>
                <w:color w:val="000000"/>
                <w:lang w:val="en-US" w:eastAsia="ru-RU"/>
              </w:rPr>
              <w:t>30</w:t>
            </w:r>
          </w:p>
        </w:tc>
        <w:tc>
          <w:tcPr>
            <w:tcW w:w="903"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488"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32" w:type="dxa"/>
            <w:tcBorders>
              <w:top w:val="nil"/>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shd w:val="clear" w:color="auto" w:fill="FFFFFF"/>
                <w:lang w:eastAsia="ru-RU"/>
              </w:rPr>
              <w:t>-</w:t>
            </w:r>
          </w:p>
        </w:tc>
        <w:tc>
          <w:tcPr>
            <w:tcW w:w="924" w:type="dxa"/>
            <w:tcBorders>
              <w:top w:val="single" w:sz="6" w:space="0" w:color="000000"/>
              <w:left w:val="single" w:sz="6" w:space="0" w:color="000000"/>
              <w:bottom w:val="single" w:sz="6" w:space="0" w:color="000000"/>
              <w:right w:val="nil"/>
            </w:tcBorders>
            <w:tcMar>
              <w:top w:w="0" w:type="dxa"/>
              <w:left w:w="108" w:type="dxa"/>
              <w:bottom w:w="0" w:type="dxa"/>
              <w:right w:w="0"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20,0</w:t>
            </w:r>
          </w:p>
        </w:tc>
        <w:tc>
          <w:tcPr>
            <w:tcW w:w="1540" w:type="dxa"/>
            <w:tcBorders>
              <w:top w:val="nil"/>
              <w:left w:val="single" w:sz="6" w:space="0" w:color="000000"/>
              <w:bottom w:val="single" w:sz="6" w:space="0" w:color="000000"/>
              <w:right w:val="single" w:sz="6" w:space="0" w:color="000000"/>
            </w:tcBorders>
            <w:tcMar>
              <w:top w:w="0" w:type="dxa"/>
              <w:left w:w="108" w:type="dxa"/>
              <w:bottom w:w="0" w:type="dxa"/>
              <w:right w:w="108" w:type="dxa"/>
            </w:tcMar>
          </w:tcPr>
          <w:p w:rsidR="00E73ABD" w:rsidRPr="00DB089A" w:rsidRDefault="00E73ABD" w:rsidP="00536FF7">
            <w:pPr>
              <w:suppressAutoHyphens w:val="0"/>
              <w:spacing w:before="100" w:beforeAutospacing="1" w:after="119"/>
              <w:jc w:val="center"/>
              <w:rPr>
                <w:color w:val="000000"/>
                <w:lang w:eastAsia="ru-RU"/>
              </w:rPr>
            </w:pPr>
            <w:r w:rsidRPr="00DB089A">
              <w:rPr>
                <w:color w:val="000000"/>
                <w:lang w:eastAsia="ru-RU"/>
              </w:rPr>
              <w:t>-</w:t>
            </w:r>
          </w:p>
        </w:tc>
      </w:tr>
    </w:tbl>
    <w:p w:rsidR="00E73ABD" w:rsidRPr="00DB089A" w:rsidRDefault="00E73ABD" w:rsidP="00C362E6">
      <w:pPr>
        <w:suppressAutoHyphens w:val="0"/>
        <w:spacing w:before="100" w:beforeAutospacing="1"/>
        <w:jc w:val="center"/>
        <w:rPr>
          <w:b/>
          <w:bCs/>
          <w:color w:val="000000"/>
          <w:lang w:eastAsia="ru-RU"/>
        </w:rPr>
      </w:pPr>
    </w:p>
    <w:p w:rsidR="00E73ABD" w:rsidRPr="00DB089A" w:rsidRDefault="00E73ABD" w:rsidP="00C362E6">
      <w:pPr>
        <w:suppressAutoHyphens w:val="0"/>
        <w:spacing w:before="100" w:beforeAutospacing="1"/>
        <w:jc w:val="center"/>
        <w:rPr>
          <w:b/>
          <w:bCs/>
          <w:color w:val="000000"/>
          <w:lang w:eastAsia="ru-RU"/>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56"/>
        <w:gridCol w:w="2405"/>
        <w:gridCol w:w="2041"/>
        <w:gridCol w:w="2151"/>
        <w:gridCol w:w="842"/>
        <w:gridCol w:w="1552"/>
        <w:gridCol w:w="993"/>
        <w:gridCol w:w="1417"/>
        <w:gridCol w:w="992"/>
        <w:gridCol w:w="851"/>
        <w:gridCol w:w="1984"/>
      </w:tblGrid>
      <w:tr w:rsidR="00E73ABD" w:rsidRPr="00DB089A" w:rsidTr="001C10F2">
        <w:trPr>
          <w:trHeight w:val="450"/>
        </w:trPr>
        <w:tc>
          <w:tcPr>
            <w:tcW w:w="756" w:type="dxa"/>
            <w:vMerge w:val="restart"/>
          </w:tcPr>
          <w:p w:rsidR="00E73ABD" w:rsidRPr="00DB089A" w:rsidRDefault="00E73ABD" w:rsidP="00536FF7">
            <w:pPr>
              <w:suppressAutoHyphens w:val="0"/>
              <w:spacing w:before="100" w:beforeAutospacing="1"/>
              <w:rPr>
                <w:color w:val="000000"/>
                <w:lang w:eastAsia="ru-RU"/>
              </w:rPr>
            </w:pPr>
            <w:r w:rsidRPr="00DB089A">
              <w:rPr>
                <w:color w:val="000000"/>
                <w:lang w:eastAsia="ru-RU"/>
              </w:rPr>
              <w:t>5</w:t>
            </w:r>
          </w:p>
          <w:p w:rsidR="00E73ABD" w:rsidRPr="00DB089A" w:rsidRDefault="00E73ABD" w:rsidP="00536FF7">
            <w:pPr>
              <w:suppressAutoHyphens w:val="0"/>
              <w:spacing w:before="100" w:beforeAutospacing="1"/>
              <w:rPr>
                <w:color w:val="000000"/>
                <w:lang w:val="en-US" w:eastAsia="ru-RU"/>
              </w:rPr>
            </w:pPr>
          </w:p>
          <w:p w:rsidR="00E73ABD" w:rsidRPr="00DB089A" w:rsidRDefault="00E73ABD" w:rsidP="00536FF7">
            <w:pPr>
              <w:suppressAutoHyphens w:val="0"/>
              <w:spacing w:before="100" w:beforeAutospacing="1"/>
              <w:rPr>
                <w:color w:val="000000"/>
                <w:lang w:val="en-US" w:eastAsia="ru-RU"/>
              </w:rPr>
            </w:pPr>
          </w:p>
          <w:p w:rsidR="00E73ABD" w:rsidRPr="00DB089A" w:rsidRDefault="00E73ABD" w:rsidP="00536FF7">
            <w:pPr>
              <w:suppressAutoHyphens w:val="0"/>
              <w:spacing w:before="100" w:beforeAutospacing="1"/>
              <w:rPr>
                <w:color w:val="000000"/>
                <w:lang w:val="en-US" w:eastAsia="ru-RU"/>
              </w:rPr>
            </w:pPr>
          </w:p>
          <w:p w:rsidR="00E73ABD" w:rsidRPr="00DB089A" w:rsidRDefault="00E73ABD" w:rsidP="00536FF7">
            <w:pPr>
              <w:suppressAutoHyphens w:val="0"/>
              <w:spacing w:before="100" w:beforeAutospacing="1"/>
              <w:rPr>
                <w:color w:val="000000"/>
                <w:lang w:val="en-US" w:eastAsia="ru-RU"/>
              </w:rPr>
            </w:pPr>
            <w:r w:rsidRPr="00DB089A">
              <w:rPr>
                <w:color w:val="000000"/>
                <w:lang w:val="en-US" w:eastAsia="ru-RU"/>
              </w:rPr>
              <w:t>5.1</w:t>
            </w:r>
          </w:p>
        </w:tc>
        <w:tc>
          <w:tcPr>
            <w:tcW w:w="2405" w:type="dxa"/>
            <w:vMerge w:val="restart"/>
          </w:tcPr>
          <w:p w:rsidR="00E73ABD" w:rsidRPr="00DB089A" w:rsidRDefault="00E73ABD" w:rsidP="00536FF7">
            <w:pPr>
              <w:suppressAutoHyphens w:val="0"/>
              <w:spacing w:before="100" w:beforeAutospacing="1"/>
              <w:rPr>
                <w:color w:val="000000"/>
                <w:lang w:eastAsia="ru-RU"/>
              </w:rPr>
            </w:pPr>
            <w:r w:rsidRPr="00DB089A">
              <w:rPr>
                <w:b/>
                <w:bCs/>
                <w:color w:val="000000"/>
                <w:lang w:eastAsia="ru-RU"/>
              </w:rPr>
              <w:t xml:space="preserve">Подпрограмма 5 «Обеспечение условий реализации Мунпрограммы»   </w:t>
            </w:r>
            <w:r w:rsidRPr="00DB089A">
              <w:rPr>
                <w:b/>
                <w:bCs/>
                <w:color w:val="000000"/>
                <w:lang w:val="en-US" w:eastAsia="ru-RU"/>
              </w:rPr>
              <w:t>II</w:t>
            </w:r>
            <w:r w:rsidRPr="00DB089A">
              <w:rPr>
                <w:b/>
                <w:bCs/>
                <w:color w:val="000000"/>
                <w:lang w:eastAsia="ru-RU"/>
              </w:rPr>
              <w:t xml:space="preserve">  этап реализации   2023-2030 годы</w:t>
            </w:r>
          </w:p>
          <w:p w:rsidR="00E73ABD" w:rsidRPr="00DB089A" w:rsidRDefault="00E73ABD" w:rsidP="00536FF7">
            <w:pPr>
              <w:suppressAutoHyphens w:val="0"/>
              <w:spacing w:before="100" w:beforeAutospacing="1"/>
              <w:rPr>
                <w:color w:val="000000"/>
                <w:lang w:eastAsia="ru-RU"/>
              </w:rPr>
            </w:pPr>
            <w:r w:rsidRPr="00DB089A">
              <w:rPr>
                <w:color w:val="000000"/>
                <w:lang w:eastAsia="ru-RU"/>
              </w:rPr>
              <w:t>Федеральный проект "Культурная среда"</w:t>
            </w:r>
          </w:p>
        </w:tc>
        <w:tc>
          <w:tcPr>
            <w:tcW w:w="2041" w:type="dxa"/>
            <w:vMerge w:val="restart"/>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tc>
        <w:tc>
          <w:tcPr>
            <w:tcW w:w="2151" w:type="dxa"/>
            <w:vMerge w:val="restart"/>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vMerge w:val="restart"/>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2023</w:t>
            </w:r>
          </w:p>
        </w:tc>
        <w:tc>
          <w:tcPr>
            <w:tcW w:w="993" w:type="dxa"/>
          </w:tcPr>
          <w:p w:rsidR="00E73ABD" w:rsidRPr="00DB089A" w:rsidRDefault="00E73ABD" w:rsidP="00536FF7">
            <w:pPr>
              <w:suppressAutoHyphens w:val="0"/>
              <w:spacing w:before="100" w:beforeAutospacing="1"/>
              <w:jc w:val="center"/>
              <w:rPr>
                <w:color w:val="000000"/>
                <w:lang w:val="en-US" w:eastAsia="ru-RU"/>
              </w:rPr>
            </w:pPr>
            <w:r w:rsidRPr="00DB089A">
              <w:t>4623,4</w:t>
            </w:r>
          </w:p>
        </w:tc>
        <w:tc>
          <w:tcPr>
            <w:tcW w:w="1417" w:type="dxa"/>
          </w:tcPr>
          <w:p w:rsidR="00E73ABD" w:rsidRPr="00DB089A" w:rsidRDefault="00E73ABD" w:rsidP="00536FF7">
            <w:pPr>
              <w:suppressAutoHyphens w:val="0"/>
              <w:spacing w:before="100" w:beforeAutospacing="1"/>
              <w:jc w:val="center"/>
              <w:rPr>
                <w:color w:val="000000"/>
                <w:lang w:val="en-US" w:eastAsia="ru-RU"/>
              </w:rPr>
            </w:pPr>
            <w:r w:rsidRPr="00DB089A">
              <w:t>4526,4</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t>92,4</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t>4,6</w:t>
            </w:r>
          </w:p>
        </w:tc>
        <w:tc>
          <w:tcPr>
            <w:tcW w:w="198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C10F2">
        <w:trPr>
          <w:trHeight w:val="368"/>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vMerge/>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2024</w:t>
            </w:r>
          </w:p>
        </w:tc>
        <w:tc>
          <w:tcPr>
            <w:tcW w:w="993"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C10F2">
        <w:trPr>
          <w:trHeight w:val="96"/>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vMerge/>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pacing w:before="100" w:beforeAutospacing="1"/>
              <w:jc w:val="center"/>
              <w:rPr>
                <w:color w:val="000000"/>
                <w:lang w:val="en-US" w:eastAsia="ru-RU"/>
              </w:rPr>
            </w:pPr>
            <w:r w:rsidRPr="00DB089A">
              <w:rPr>
                <w:color w:val="000000"/>
                <w:lang w:val="en-US" w:eastAsia="ru-RU"/>
              </w:rPr>
              <w:t>2025</w:t>
            </w:r>
          </w:p>
        </w:tc>
        <w:tc>
          <w:tcPr>
            <w:tcW w:w="993"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1C10F2">
        <w:trPr>
          <w:trHeight w:val="192"/>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vMerge/>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pacing w:before="100" w:beforeAutospacing="1"/>
              <w:jc w:val="center"/>
              <w:rPr>
                <w:color w:val="000000"/>
                <w:lang w:val="en-US" w:eastAsia="ru-RU"/>
              </w:rPr>
            </w:pPr>
            <w:r w:rsidRPr="00DB089A">
              <w:rPr>
                <w:color w:val="000000"/>
                <w:lang w:val="en-US" w:eastAsia="ru-RU"/>
              </w:rPr>
              <w:t>2026</w:t>
            </w:r>
          </w:p>
        </w:tc>
        <w:tc>
          <w:tcPr>
            <w:tcW w:w="993"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1C10F2">
        <w:trPr>
          <w:trHeight w:val="304"/>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vMerge/>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pacing w:before="100" w:beforeAutospacing="1"/>
              <w:jc w:val="center"/>
              <w:rPr>
                <w:color w:val="000000"/>
                <w:lang w:val="en-US" w:eastAsia="ru-RU"/>
              </w:rPr>
            </w:pPr>
            <w:r w:rsidRPr="00DB089A">
              <w:rPr>
                <w:color w:val="000000"/>
                <w:lang w:val="en-US" w:eastAsia="ru-RU"/>
              </w:rPr>
              <w:t>2027</w:t>
            </w:r>
          </w:p>
        </w:tc>
        <w:tc>
          <w:tcPr>
            <w:tcW w:w="993"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1C10F2">
        <w:trPr>
          <w:trHeight w:val="224"/>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vMerge/>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pacing w:before="100" w:beforeAutospacing="1"/>
              <w:jc w:val="center"/>
              <w:rPr>
                <w:color w:val="000000"/>
                <w:lang w:val="en-US" w:eastAsia="ru-RU"/>
              </w:rPr>
            </w:pPr>
            <w:r w:rsidRPr="00DB089A">
              <w:rPr>
                <w:color w:val="000000"/>
                <w:lang w:val="en-US" w:eastAsia="ru-RU"/>
              </w:rPr>
              <w:t>2028</w:t>
            </w:r>
          </w:p>
        </w:tc>
        <w:tc>
          <w:tcPr>
            <w:tcW w:w="993"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1C10F2">
        <w:trPr>
          <w:trHeight w:val="112"/>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vMerge/>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pacing w:before="100" w:beforeAutospacing="1"/>
              <w:jc w:val="center"/>
              <w:rPr>
                <w:color w:val="000000"/>
                <w:lang w:eastAsia="ru-RU"/>
              </w:rPr>
            </w:pPr>
            <w:r w:rsidRPr="00DB089A">
              <w:rPr>
                <w:color w:val="000000"/>
                <w:lang w:eastAsia="ru-RU"/>
              </w:rPr>
              <w:t>2029</w:t>
            </w:r>
          </w:p>
        </w:tc>
        <w:tc>
          <w:tcPr>
            <w:tcW w:w="993"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1C10F2">
        <w:trPr>
          <w:trHeight w:val="224"/>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vMerge/>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pacing w:before="100" w:beforeAutospacing="1"/>
              <w:jc w:val="center"/>
              <w:rPr>
                <w:color w:val="000000"/>
                <w:lang w:eastAsia="ru-RU"/>
              </w:rPr>
            </w:pPr>
            <w:r w:rsidRPr="00DB089A">
              <w:rPr>
                <w:color w:val="000000"/>
                <w:lang w:eastAsia="ru-RU"/>
              </w:rPr>
              <w:t>2030</w:t>
            </w:r>
          </w:p>
        </w:tc>
        <w:tc>
          <w:tcPr>
            <w:tcW w:w="993"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1C10F2">
        <w:trPr>
          <w:trHeight w:val="515"/>
        </w:trPr>
        <w:tc>
          <w:tcPr>
            <w:tcW w:w="756" w:type="dxa"/>
            <w:vMerge w:val="restart"/>
          </w:tcPr>
          <w:p w:rsidR="00E73ABD" w:rsidRPr="00DB089A" w:rsidRDefault="00E73ABD" w:rsidP="00536FF7">
            <w:pPr>
              <w:suppressAutoHyphens w:val="0"/>
              <w:spacing w:before="100" w:beforeAutospacing="1"/>
              <w:rPr>
                <w:color w:val="000000"/>
                <w:lang w:val="en-US" w:eastAsia="ru-RU"/>
              </w:rPr>
            </w:pPr>
            <w:r w:rsidRPr="00DB089A">
              <w:rPr>
                <w:color w:val="000000"/>
                <w:lang w:val="en-US" w:eastAsia="ru-RU"/>
              </w:rPr>
              <w:t>5.1.1</w:t>
            </w:r>
          </w:p>
        </w:tc>
        <w:tc>
          <w:tcPr>
            <w:tcW w:w="2405" w:type="dxa"/>
            <w:vMerge w:val="restart"/>
          </w:tcPr>
          <w:p w:rsidR="00E73ABD" w:rsidRPr="00DB089A" w:rsidRDefault="00E73ABD" w:rsidP="00536FF7">
            <w:pPr>
              <w:suppressAutoHyphens w:val="0"/>
              <w:spacing w:before="100" w:beforeAutospacing="1"/>
              <w:rPr>
                <w:color w:val="000000"/>
                <w:lang w:eastAsia="ru-RU"/>
              </w:rPr>
            </w:pPr>
            <w:r w:rsidRPr="00DB089A">
              <w:rPr>
                <w:color w:val="000000"/>
                <w:lang w:eastAsia="ru-RU"/>
              </w:rPr>
              <w:t>Государственная поддержка отрасли культуры (Оснащение образовательных учреждений в сфере культуры (детских школ искусств, колледжей) музыкальными инструментами, оборудованием и учебными материалами)</w:t>
            </w:r>
          </w:p>
        </w:tc>
        <w:tc>
          <w:tcPr>
            <w:tcW w:w="2041" w:type="dxa"/>
            <w:vMerge w:val="restart"/>
          </w:tcPr>
          <w:p w:rsidR="00E73ABD" w:rsidRPr="00DB089A" w:rsidRDefault="00E73ABD" w:rsidP="00536FF7">
            <w:pPr>
              <w:suppressAutoHyphens w:val="0"/>
              <w:spacing w:before="100" w:beforeAutospacing="1"/>
              <w:jc w:val="center"/>
              <w:rPr>
                <w:color w:val="000000"/>
                <w:lang w:eastAsia="ru-RU"/>
              </w:rPr>
            </w:pPr>
          </w:p>
        </w:tc>
        <w:tc>
          <w:tcPr>
            <w:tcW w:w="2151" w:type="dxa"/>
            <w:vMerge w:val="restart"/>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Оснащение образовательных учреждений в сфере культуры музыкальными инструментами, оборудованием и учебными материалами</w:t>
            </w:r>
          </w:p>
        </w:tc>
        <w:tc>
          <w:tcPr>
            <w:tcW w:w="842" w:type="dxa"/>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uppressAutoHyphens w:val="0"/>
              <w:spacing w:before="100" w:beforeAutospacing="1"/>
              <w:jc w:val="center"/>
              <w:rPr>
                <w:color w:val="000000"/>
                <w:lang w:val="en-US" w:eastAsia="ru-RU"/>
              </w:rPr>
            </w:pPr>
            <w:r w:rsidRPr="00DB089A">
              <w:rPr>
                <w:color w:val="000000"/>
                <w:lang w:eastAsia="ru-RU"/>
              </w:rPr>
              <w:t>2023</w:t>
            </w:r>
          </w:p>
        </w:tc>
        <w:tc>
          <w:tcPr>
            <w:tcW w:w="993" w:type="dxa"/>
          </w:tcPr>
          <w:p w:rsidR="00E73ABD" w:rsidRPr="00DB089A" w:rsidRDefault="00E73ABD" w:rsidP="00536FF7">
            <w:pPr>
              <w:suppressAutoHyphens w:val="0"/>
              <w:spacing w:before="100" w:beforeAutospacing="1"/>
              <w:jc w:val="center"/>
              <w:rPr>
                <w:color w:val="000000"/>
                <w:lang w:eastAsia="ru-RU"/>
              </w:rPr>
            </w:pPr>
            <w:r w:rsidRPr="00DB089A">
              <w:t>4623,4</w:t>
            </w:r>
          </w:p>
        </w:tc>
        <w:tc>
          <w:tcPr>
            <w:tcW w:w="1417" w:type="dxa"/>
          </w:tcPr>
          <w:p w:rsidR="00E73ABD" w:rsidRPr="00DB089A" w:rsidRDefault="00E73ABD" w:rsidP="00536FF7">
            <w:pPr>
              <w:suppressAutoHyphens w:val="0"/>
              <w:spacing w:before="100" w:beforeAutospacing="1"/>
              <w:jc w:val="center"/>
              <w:rPr>
                <w:color w:val="000000"/>
                <w:lang w:eastAsia="ru-RU"/>
              </w:rPr>
            </w:pPr>
            <w:r w:rsidRPr="00DB089A">
              <w:t>4526,4</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t>92,4</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t>4,6</w:t>
            </w:r>
          </w:p>
        </w:tc>
        <w:tc>
          <w:tcPr>
            <w:tcW w:w="198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C10F2">
        <w:trPr>
          <w:trHeight w:val="515"/>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uppressAutoHyphens w:val="0"/>
              <w:spacing w:before="100" w:beforeAutospacing="1"/>
              <w:jc w:val="center"/>
              <w:rPr>
                <w:color w:val="000000"/>
                <w:lang w:val="en-US" w:eastAsia="ru-RU"/>
              </w:rPr>
            </w:pPr>
            <w:r w:rsidRPr="00DB089A">
              <w:rPr>
                <w:color w:val="000000"/>
                <w:lang w:eastAsia="ru-RU"/>
              </w:rPr>
              <w:t>2024</w:t>
            </w:r>
          </w:p>
        </w:tc>
        <w:tc>
          <w:tcPr>
            <w:tcW w:w="993"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C10F2">
        <w:trPr>
          <w:trHeight w:val="515"/>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uppressAutoHyphens w:val="0"/>
              <w:spacing w:before="100" w:beforeAutospacing="1"/>
              <w:jc w:val="center"/>
              <w:rPr>
                <w:color w:val="000000"/>
                <w:lang w:val="en-US" w:eastAsia="ru-RU"/>
              </w:rPr>
            </w:pPr>
            <w:r w:rsidRPr="00DB089A">
              <w:rPr>
                <w:color w:val="000000"/>
                <w:lang w:val="en-US" w:eastAsia="ru-RU"/>
              </w:rPr>
              <w:t>2025</w:t>
            </w:r>
          </w:p>
        </w:tc>
        <w:tc>
          <w:tcPr>
            <w:tcW w:w="993"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C10F2">
        <w:trPr>
          <w:trHeight w:val="515"/>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uppressAutoHyphens w:val="0"/>
              <w:spacing w:before="100" w:beforeAutospacing="1"/>
              <w:jc w:val="center"/>
              <w:rPr>
                <w:color w:val="000000"/>
                <w:lang w:val="en-US" w:eastAsia="ru-RU"/>
              </w:rPr>
            </w:pPr>
            <w:r w:rsidRPr="00DB089A">
              <w:rPr>
                <w:color w:val="000000"/>
                <w:lang w:val="en-US" w:eastAsia="ru-RU"/>
              </w:rPr>
              <w:t>2026</w:t>
            </w:r>
          </w:p>
        </w:tc>
        <w:tc>
          <w:tcPr>
            <w:tcW w:w="993"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C10F2">
        <w:trPr>
          <w:trHeight w:val="515"/>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uppressAutoHyphens w:val="0"/>
              <w:spacing w:before="100" w:beforeAutospacing="1"/>
              <w:jc w:val="center"/>
              <w:rPr>
                <w:color w:val="000000"/>
                <w:lang w:val="en-US" w:eastAsia="ru-RU"/>
              </w:rPr>
            </w:pPr>
            <w:r w:rsidRPr="00DB089A">
              <w:rPr>
                <w:color w:val="000000"/>
                <w:lang w:val="en-US" w:eastAsia="ru-RU"/>
              </w:rPr>
              <w:t>2027</w:t>
            </w:r>
          </w:p>
        </w:tc>
        <w:tc>
          <w:tcPr>
            <w:tcW w:w="993"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C10F2">
        <w:trPr>
          <w:trHeight w:val="515"/>
        </w:trPr>
        <w:tc>
          <w:tcPr>
            <w:tcW w:w="756" w:type="dxa"/>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rPr>
                <w:color w:val="000000"/>
                <w:lang w:eastAsia="ru-RU"/>
              </w:rPr>
            </w:pPr>
          </w:p>
        </w:tc>
        <w:tc>
          <w:tcPr>
            <w:tcW w:w="842" w:type="dxa"/>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uppressAutoHyphens w:val="0"/>
              <w:spacing w:before="100" w:beforeAutospacing="1"/>
              <w:jc w:val="center"/>
              <w:rPr>
                <w:color w:val="000000"/>
                <w:lang w:val="en-US" w:eastAsia="ru-RU"/>
              </w:rPr>
            </w:pPr>
            <w:r w:rsidRPr="00DB089A">
              <w:rPr>
                <w:color w:val="000000"/>
                <w:lang w:val="en-US" w:eastAsia="ru-RU"/>
              </w:rPr>
              <w:t>2028</w:t>
            </w:r>
          </w:p>
        </w:tc>
        <w:tc>
          <w:tcPr>
            <w:tcW w:w="993"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C10F2">
        <w:trPr>
          <w:trHeight w:val="804"/>
        </w:trPr>
        <w:tc>
          <w:tcPr>
            <w:tcW w:w="756" w:type="dxa"/>
            <w:vMerge w:val="restart"/>
          </w:tcPr>
          <w:p w:rsidR="00E73ABD" w:rsidRPr="00DB089A" w:rsidRDefault="00E73ABD" w:rsidP="00536FF7">
            <w:pPr>
              <w:suppressAutoHyphens w:val="0"/>
              <w:spacing w:before="100" w:beforeAutospacing="1"/>
              <w:rPr>
                <w:color w:val="000000"/>
                <w:lang w:eastAsia="ru-RU"/>
              </w:rPr>
            </w:pPr>
            <w:r w:rsidRPr="00DB089A">
              <w:rPr>
                <w:color w:val="000000"/>
                <w:lang w:eastAsia="ru-RU"/>
              </w:rPr>
              <w:t>5.1.1.</w:t>
            </w:r>
          </w:p>
        </w:tc>
        <w:tc>
          <w:tcPr>
            <w:tcW w:w="2405" w:type="dxa"/>
            <w:vMerge w:val="restart"/>
          </w:tcPr>
          <w:p w:rsidR="00E73ABD" w:rsidRPr="00DB089A" w:rsidRDefault="00E73ABD" w:rsidP="00536FF7">
            <w:pPr>
              <w:suppressAutoHyphens w:val="0"/>
              <w:spacing w:before="100" w:beforeAutospacing="1"/>
              <w:rPr>
                <w:color w:val="000000"/>
                <w:lang w:eastAsia="ru-RU"/>
              </w:rPr>
            </w:pPr>
            <w:r w:rsidRPr="00DB089A">
              <w:rPr>
                <w:color w:val="000000"/>
                <w:lang w:eastAsia="ru-RU"/>
              </w:rPr>
              <w:t>Реализация мероприятий по модернизации муниципальных детских школ искусств по видам искусств</w:t>
            </w:r>
          </w:p>
        </w:tc>
        <w:tc>
          <w:tcPr>
            <w:tcW w:w="2041" w:type="dxa"/>
            <w:vMerge w:val="restart"/>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МБОУ ДО   «Кирсановская детская школа искусств»</w:t>
            </w:r>
          </w:p>
          <w:p w:rsidR="00E73ABD" w:rsidRPr="00DB089A" w:rsidRDefault="00E73ABD" w:rsidP="00536FF7">
            <w:pPr>
              <w:suppressAutoHyphens w:val="0"/>
              <w:spacing w:before="100" w:beforeAutospacing="1"/>
              <w:rPr>
                <w:color w:val="000000"/>
                <w:lang w:eastAsia="ru-RU"/>
              </w:rPr>
            </w:pPr>
          </w:p>
        </w:tc>
        <w:tc>
          <w:tcPr>
            <w:tcW w:w="2151" w:type="dxa"/>
            <w:vMerge w:val="restart"/>
          </w:tcPr>
          <w:p w:rsidR="00E73ABD" w:rsidRPr="00DB089A" w:rsidRDefault="00E73ABD" w:rsidP="00536FF7">
            <w:pPr>
              <w:suppressAutoHyphens w:val="0"/>
              <w:spacing w:before="100" w:beforeAutospacing="1"/>
              <w:jc w:val="center"/>
              <w:rPr>
                <w:color w:val="000000"/>
                <w:lang w:eastAsia="ru-RU"/>
              </w:rPr>
            </w:pPr>
            <w:r w:rsidRPr="00DB089A">
              <w:t>Реконструированы или капитально отремонтированы муниципальные детские школы искусств</w:t>
            </w:r>
          </w:p>
        </w:tc>
        <w:tc>
          <w:tcPr>
            <w:tcW w:w="842" w:type="dxa"/>
            <w:vMerge w:val="restart"/>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2029</w:t>
            </w:r>
          </w:p>
        </w:tc>
        <w:tc>
          <w:tcPr>
            <w:tcW w:w="993"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1C10F2">
        <w:trPr>
          <w:trHeight w:val="2224"/>
        </w:trPr>
        <w:tc>
          <w:tcPr>
            <w:tcW w:w="756" w:type="dxa"/>
            <w:vMerge/>
          </w:tcPr>
          <w:p w:rsidR="00E73ABD" w:rsidRPr="00DB089A" w:rsidRDefault="00E73ABD" w:rsidP="00536FF7">
            <w:pPr>
              <w:suppressAutoHyphens w:val="0"/>
              <w:spacing w:before="100" w:beforeAutospacing="1"/>
              <w:rPr>
                <w:color w:val="000000"/>
                <w:lang w:eastAsia="ru-RU"/>
              </w:rPr>
            </w:pPr>
          </w:p>
        </w:tc>
        <w:tc>
          <w:tcPr>
            <w:tcW w:w="2405" w:type="dxa"/>
            <w:vMerge/>
          </w:tcPr>
          <w:p w:rsidR="00E73ABD" w:rsidRPr="00DB089A" w:rsidRDefault="00E73ABD" w:rsidP="00536FF7">
            <w:pPr>
              <w:suppressAutoHyphens w:val="0"/>
              <w:spacing w:before="100" w:beforeAutospacing="1"/>
              <w:rPr>
                <w:color w:val="000000"/>
                <w:lang w:eastAsia="ru-RU"/>
              </w:rPr>
            </w:pPr>
          </w:p>
        </w:tc>
        <w:tc>
          <w:tcPr>
            <w:tcW w:w="2041" w:type="dxa"/>
            <w:vMerge/>
          </w:tcPr>
          <w:p w:rsidR="00E73ABD" w:rsidRPr="00DB089A" w:rsidRDefault="00E73ABD" w:rsidP="00536FF7">
            <w:pPr>
              <w:suppressAutoHyphens w:val="0"/>
              <w:spacing w:before="100" w:beforeAutospacing="1"/>
              <w:jc w:val="center"/>
              <w:rPr>
                <w:color w:val="000000"/>
                <w:lang w:eastAsia="ru-RU"/>
              </w:rPr>
            </w:pPr>
          </w:p>
        </w:tc>
        <w:tc>
          <w:tcPr>
            <w:tcW w:w="2151" w:type="dxa"/>
            <w:vMerge/>
          </w:tcPr>
          <w:p w:rsidR="00E73ABD" w:rsidRPr="00DB089A" w:rsidRDefault="00E73ABD" w:rsidP="00536FF7">
            <w:pPr>
              <w:suppressAutoHyphens w:val="0"/>
              <w:spacing w:before="100" w:beforeAutospacing="1"/>
              <w:jc w:val="center"/>
            </w:pPr>
          </w:p>
        </w:tc>
        <w:tc>
          <w:tcPr>
            <w:tcW w:w="842" w:type="dxa"/>
            <w:vMerge/>
          </w:tcPr>
          <w:p w:rsidR="00E73ABD" w:rsidRPr="00DB089A" w:rsidRDefault="00E73ABD" w:rsidP="00536FF7">
            <w:pPr>
              <w:suppressAutoHyphens w:val="0"/>
              <w:spacing w:before="100" w:beforeAutospacing="1"/>
              <w:rPr>
                <w:color w:val="000000"/>
                <w:lang w:eastAsia="ru-RU"/>
              </w:rPr>
            </w:pPr>
          </w:p>
        </w:tc>
        <w:tc>
          <w:tcPr>
            <w:tcW w:w="1552" w:type="dxa"/>
          </w:tcPr>
          <w:p w:rsidR="00E73ABD" w:rsidRPr="00DB089A" w:rsidRDefault="00E73ABD" w:rsidP="00536FF7">
            <w:pPr>
              <w:spacing w:before="100" w:beforeAutospacing="1"/>
              <w:jc w:val="center"/>
              <w:rPr>
                <w:color w:val="000000"/>
                <w:lang w:eastAsia="ru-RU"/>
              </w:rPr>
            </w:pPr>
            <w:r w:rsidRPr="00DB089A">
              <w:rPr>
                <w:color w:val="000000"/>
                <w:lang w:eastAsia="ru-RU"/>
              </w:rPr>
              <w:t>2030</w:t>
            </w:r>
          </w:p>
        </w:tc>
        <w:tc>
          <w:tcPr>
            <w:tcW w:w="993"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417"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9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851"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984"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bl>
    <w:p w:rsidR="00E73ABD" w:rsidRPr="00DB089A" w:rsidRDefault="00E73ABD" w:rsidP="00C362E6">
      <w:pPr>
        <w:suppressAutoHyphens w:val="0"/>
        <w:spacing w:before="100" w:beforeAutospacing="1"/>
        <w:jc w:val="center"/>
        <w:rPr>
          <w:b/>
          <w:bCs/>
          <w:color w:val="000000"/>
          <w:lang w:eastAsia="ru-RU"/>
        </w:rPr>
      </w:pPr>
    </w:p>
    <w:p w:rsidR="00E73ABD" w:rsidRPr="00DB089A" w:rsidRDefault="00E73ABD" w:rsidP="00C362E6">
      <w:pPr>
        <w:suppressAutoHyphens w:val="0"/>
        <w:spacing w:before="100" w:beforeAutospacing="1"/>
        <w:jc w:val="center"/>
        <w:rPr>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43"/>
        <w:gridCol w:w="2404"/>
        <w:gridCol w:w="2069"/>
        <w:gridCol w:w="1906"/>
        <w:gridCol w:w="983"/>
        <w:gridCol w:w="941"/>
        <w:gridCol w:w="1232"/>
        <w:gridCol w:w="1215"/>
        <w:gridCol w:w="978"/>
        <w:gridCol w:w="1116"/>
        <w:gridCol w:w="1199"/>
      </w:tblGrid>
      <w:tr w:rsidR="00E73ABD" w:rsidRPr="00DB089A" w:rsidTr="00BF04D5">
        <w:trPr>
          <w:trHeight w:val="255"/>
        </w:trPr>
        <w:tc>
          <w:tcPr>
            <w:tcW w:w="743" w:type="dxa"/>
            <w:vMerge w:val="restart"/>
          </w:tcPr>
          <w:p w:rsidR="00E73ABD" w:rsidRPr="00DB089A" w:rsidRDefault="00E73ABD" w:rsidP="00536FF7">
            <w:pPr>
              <w:suppressAutoHyphens w:val="0"/>
              <w:spacing w:before="100" w:beforeAutospacing="1"/>
              <w:rPr>
                <w:color w:val="000000"/>
                <w:lang w:eastAsia="ru-RU"/>
              </w:rPr>
            </w:pPr>
            <w:r w:rsidRPr="00DB089A">
              <w:rPr>
                <w:color w:val="000000"/>
                <w:lang w:eastAsia="ru-RU"/>
              </w:rPr>
              <w:t>6</w:t>
            </w:r>
          </w:p>
          <w:p w:rsidR="00E73ABD" w:rsidRPr="00DB089A" w:rsidRDefault="00E73ABD" w:rsidP="00536FF7">
            <w:pPr>
              <w:suppressAutoHyphens w:val="0"/>
              <w:spacing w:before="100" w:beforeAutospacing="1"/>
              <w:rPr>
                <w:color w:val="000000"/>
                <w:lang w:eastAsia="ru-RU"/>
              </w:rPr>
            </w:pPr>
          </w:p>
          <w:p w:rsidR="00E73ABD" w:rsidRPr="00DB089A" w:rsidRDefault="00E73ABD" w:rsidP="00536FF7">
            <w:pPr>
              <w:suppressAutoHyphens w:val="0"/>
              <w:spacing w:before="100" w:beforeAutospacing="1"/>
              <w:rPr>
                <w:color w:val="000000"/>
                <w:lang w:eastAsia="ru-RU"/>
              </w:rPr>
            </w:pPr>
          </w:p>
          <w:p w:rsidR="00E73ABD" w:rsidRPr="00DB089A" w:rsidRDefault="00E73ABD" w:rsidP="00536FF7">
            <w:pPr>
              <w:suppressAutoHyphens w:val="0"/>
              <w:spacing w:before="100" w:beforeAutospacing="1"/>
              <w:rPr>
                <w:color w:val="000000"/>
                <w:lang w:eastAsia="ru-RU"/>
              </w:rPr>
            </w:pPr>
            <w:r w:rsidRPr="00DB089A">
              <w:rPr>
                <w:color w:val="000000"/>
                <w:lang w:eastAsia="ru-RU"/>
              </w:rPr>
              <w:t>6.1.</w:t>
            </w:r>
          </w:p>
        </w:tc>
        <w:tc>
          <w:tcPr>
            <w:tcW w:w="2404" w:type="dxa"/>
            <w:vMerge w:val="restart"/>
          </w:tcPr>
          <w:p w:rsidR="00E73ABD" w:rsidRPr="00DB089A" w:rsidRDefault="00E73ABD" w:rsidP="00536FF7">
            <w:pPr>
              <w:suppressAutoHyphens w:val="0"/>
              <w:spacing w:before="100" w:beforeAutospacing="1"/>
              <w:rPr>
                <w:color w:val="000000"/>
                <w:lang w:eastAsia="ru-RU"/>
              </w:rPr>
            </w:pPr>
            <w:r w:rsidRPr="00DB089A">
              <w:rPr>
                <w:color w:val="000000"/>
                <w:lang w:eastAsia="ru-RU"/>
              </w:rPr>
              <w:t xml:space="preserve">Подпрограмма 6 «Искусство»   </w:t>
            </w:r>
            <w:r w:rsidRPr="00DB089A">
              <w:rPr>
                <w:color w:val="000000"/>
                <w:lang w:val="en-US" w:eastAsia="ru-RU"/>
              </w:rPr>
              <w:t>II</w:t>
            </w:r>
            <w:r w:rsidRPr="00DB089A">
              <w:rPr>
                <w:color w:val="000000"/>
                <w:lang w:eastAsia="ru-RU"/>
              </w:rPr>
              <w:t xml:space="preserve">  этап реализации  2023-2030 годы</w:t>
            </w:r>
          </w:p>
          <w:p w:rsidR="00E73ABD" w:rsidRPr="00DB089A" w:rsidRDefault="00E73ABD" w:rsidP="00536FF7">
            <w:pPr>
              <w:suppressAutoHyphens w:val="0"/>
              <w:spacing w:before="100" w:beforeAutospacing="1"/>
              <w:rPr>
                <w:color w:val="000000"/>
                <w:lang w:eastAsia="ru-RU"/>
              </w:rPr>
            </w:pPr>
          </w:p>
          <w:p w:rsidR="00E73ABD" w:rsidRPr="00DB089A" w:rsidRDefault="00E73ABD" w:rsidP="00536FF7">
            <w:pPr>
              <w:suppressAutoHyphens w:val="0"/>
              <w:spacing w:before="100" w:beforeAutospacing="1"/>
              <w:rPr>
                <w:color w:val="000000"/>
                <w:lang w:eastAsia="ru-RU"/>
              </w:rPr>
            </w:pPr>
            <w:r w:rsidRPr="00DB089A">
              <w:rPr>
                <w:color w:val="000000"/>
                <w:lang w:eastAsia="ru-RU"/>
              </w:rPr>
              <w:t>Федеральный проект «Цифровая культура»</w:t>
            </w:r>
          </w:p>
        </w:tc>
        <w:tc>
          <w:tcPr>
            <w:tcW w:w="2069" w:type="dxa"/>
            <w:vMerge w:val="restart"/>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Отдел по культуре администрации города</w:t>
            </w:r>
          </w:p>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МБКУК ЦД      «Золотой витязь»</w:t>
            </w:r>
          </w:p>
        </w:tc>
        <w:tc>
          <w:tcPr>
            <w:tcW w:w="1906" w:type="dxa"/>
            <w:vMerge w:val="restart"/>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Количество мероприятий</w:t>
            </w:r>
          </w:p>
        </w:tc>
        <w:tc>
          <w:tcPr>
            <w:tcW w:w="983" w:type="dxa"/>
            <w:vMerge w:val="restart"/>
          </w:tcPr>
          <w:p w:rsidR="00E73ABD" w:rsidRPr="00DB089A" w:rsidRDefault="00E73ABD" w:rsidP="00536FF7">
            <w:pPr>
              <w:suppressAutoHyphens w:val="0"/>
              <w:spacing w:before="100" w:beforeAutospacing="1"/>
              <w:rPr>
                <w:color w:val="000000"/>
                <w:lang w:eastAsia="ru-RU"/>
              </w:rPr>
            </w:pPr>
            <w:r w:rsidRPr="00DB089A">
              <w:rPr>
                <w:color w:val="000000"/>
                <w:lang w:eastAsia="ru-RU"/>
              </w:rPr>
              <w:t>единиц</w:t>
            </w:r>
          </w:p>
        </w:tc>
        <w:tc>
          <w:tcPr>
            <w:tcW w:w="941"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2023</w:t>
            </w:r>
          </w:p>
        </w:tc>
        <w:tc>
          <w:tcPr>
            <w:tcW w:w="1232"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65,1</w:t>
            </w:r>
          </w:p>
        </w:tc>
        <w:tc>
          <w:tcPr>
            <w:tcW w:w="1215"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978"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65,1</w:t>
            </w:r>
          </w:p>
        </w:tc>
        <w:tc>
          <w:tcPr>
            <w:tcW w:w="1116"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c>
          <w:tcPr>
            <w:tcW w:w="1199" w:type="dxa"/>
          </w:tcPr>
          <w:p w:rsidR="00E73ABD" w:rsidRPr="00DB089A" w:rsidRDefault="00E73ABD" w:rsidP="00536FF7">
            <w:pPr>
              <w:suppressAutoHyphens w:val="0"/>
              <w:spacing w:before="100" w:beforeAutospacing="1"/>
              <w:jc w:val="center"/>
              <w:rPr>
                <w:color w:val="000000"/>
                <w:lang w:eastAsia="ru-RU"/>
              </w:rPr>
            </w:pPr>
            <w:r w:rsidRPr="00DB089A">
              <w:rPr>
                <w:color w:val="000000"/>
                <w:lang w:eastAsia="ru-RU"/>
              </w:rPr>
              <w:t>---</w:t>
            </w:r>
          </w:p>
        </w:tc>
      </w:tr>
      <w:tr w:rsidR="00E73ABD" w:rsidRPr="00DB089A" w:rsidTr="00BF04D5">
        <w:trPr>
          <w:trHeight w:val="128"/>
        </w:trPr>
        <w:tc>
          <w:tcPr>
            <w:tcW w:w="743" w:type="dxa"/>
            <w:vMerge/>
          </w:tcPr>
          <w:p w:rsidR="00E73ABD" w:rsidRPr="00DB089A" w:rsidRDefault="00E73ABD" w:rsidP="00536FF7">
            <w:pPr>
              <w:suppressAutoHyphens w:val="0"/>
              <w:spacing w:before="100" w:beforeAutospacing="1"/>
              <w:rPr>
                <w:color w:val="000000"/>
                <w:lang w:eastAsia="ru-RU"/>
              </w:rPr>
            </w:pPr>
          </w:p>
        </w:tc>
        <w:tc>
          <w:tcPr>
            <w:tcW w:w="2404" w:type="dxa"/>
            <w:vMerge/>
          </w:tcPr>
          <w:p w:rsidR="00E73ABD" w:rsidRPr="00DB089A" w:rsidRDefault="00E73ABD" w:rsidP="00536FF7">
            <w:pPr>
              <w:suppressAutoHyphens w:val="0"/>
              <w:spacing w:before="100" w:beforeAutospacing="1"/>
              <w:rPr>
                <w:color w:val="000000"/>
                <w:lang w:eastAsia="ru-RU"/>
              </w:rPr>
            </w:pPr>
          </w:p>
        </w:tc>
        <w:tc>
          <w:tcPr>
            <w:tcW w:w="2069" w:type="dxa"/>
            <w:vMerge/>
          </w:tcPr>
          <w:p w:rsidR="00E73ABD" w:rsidRPr="00DB089A" w:rsidRDefault="00E73ABD" w:rsidP="00536FF7">
            <w:pPr>
              <w:suppressAutoHyphens w:val="0"/>
              <w:spacing w:before="100" w:beforeAutospacing="1"/>
              <w:jc w:val="center"/>
              <w:rPr>
                <w:color w:val="000000"/>
                <w:lang w:eastAsia="ru-RU"/>
              </w:rPr>
            </w:pPr>
          </w:p>
        </w:tc>
        <w:tc>
          <w:tcPr>
            <w:tcW w:w="1906" w:type="dxa"/>
            <w:vMerge/>
          </w:tcPr>
          <w:p w:rsidR="00E73ABD" w:rsidRPr="00DB089A" w:rsidRDefault="00E73ABD" w:rsidP="00536FF7">
            <w:pPr>
              <w:suppressAutoHyphens w:val="0"/>
              <w:spacing w:before="100" w:beforeAutospacing="1"/>
              <w:jc w:val="center"/>
              <w:rPr>
                <w:color w:val="000000"/>
                <w:lang w:eastAsia="ru-RU"/>
              </w:rPr>
            </w:pPr>
          </w:p>
        </w:tc>
        <w:tc>
          <w:tcPr>
            <w:tcW w:w="983" w:type="dxa"/>
            <w:vMerge/>
          </w:tcPr>
          <w:p w:rsidR="00E73ABD" w:rsidRPr="00DB089A" w:rsidRDefault="00E73ABD" w:rsidP="00536FF7">
            <w:pPr>
              <w:suppressAutoHyphens w:val="0"/>
              <w:spacing w:before="100" w:beforeAutospacing="1"/>
              <w:rPr>
                <w:color w:val="000000"/>
                <w:lang w:eastAsia="ru-RU"/>
              </w:rPr>
            </w:pPr>
          </w:p>
        </w:tc>
        <w:tc>
          <w:tcPr>
            <w:tcW w:w="941" w:type="dxa"/>
          </w:tcPr>
          <w:p w:rsidR="00E73ABD" w:rsidRPr="00DB089A" w:rsidRDefault="00E73ABD" w:rsidP="00536FF7">
            <w:pPr>
              <w:spacing w:before="100" w:beforeAutospacing="1"/>
              <w:jc w:val="center"/>
              <w:rPr>
                <w:color w:val="000000"/>
                <w:lang w:eastAsia="ru-RU"/>
              </w:rPr>
            </w:pPr>
            <w:r w:rsidRPr="00DB089A">
              <w:rPr>
                <w:color w:val="000000"/>
                <w:lang w:eastAsia="ru-RU"/>
              </w:rPr>
              <w:t>2024</w:t>
            </w:r>
          </w:p>
        </w:tc>
        <w:tc>
          <w:tcPr>
            <w:tcW w:w="123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215"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78"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16"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99"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BF04D5">
        <w:trPr>
          <w:trHeight w:val="224"/>
        </w:trPr>
        <w:tc>
          <w:tcPr>
            <w:tcW w:w="743" w:type="dxa"/>
            <w:vMerge/>
          </w:tcPr>
          <w:p w:rsidR="00E73ABD" w:rsidRPr="00DB089A" w:rsidRDefault="00E73ABD" w:rsidP="00536FF7">
            <w:pPr>
              <w:suppressAutoHyphens w:val="0"/>
              <w:spacing w:before="100" w:beforeAutospacing="1"/>
              <w:rPr>
                <w:color w:val="000000"/>
                <w:lang w:eastAsia="ru-RU"/>
              </w:rPr>
            </w:pPr>
          </w:p>
        </w:tc>
        <w:tc>
          <w:tcPr>
            <w:tcW w:w="2404" w:type="dxa"/>
            <w:vMerge/>
          </w:tcPr>
          <w:p w:rsidR="00E73ABD" w:rsidRPr="00DB089A" w:rsidRDefault="00E73ABD" w:rsidP="00536FF7">
            <w:pPr>
              <w:suppressAutoHyphens w:val="0"/>
              <w:spacing w:before="100" w:beforeAutospacing="1"/>
              <w:rPr>
                <w:color w:val="000000"/>
                <w:lang w:eastAsia="ru-RU"/>
              </w:rPr>
            </w:pPr>
          </w:p>
        </w:tc>
        <w:tc>
          <w:tcPr>
            <w:tcW w:w="2069" w:type="dxa"/>
            <w:vMerge/>
          </w:tcPr>
          <w:p w:rsidR="00E73ABD" w:rsidRPr="00DB089A" w:rsidRDefault="00E73ABD" w:rsidP="00536FF7">
            <w:pPr>
              <w:suppressAutoHyphens w:val="0"/>
              <w:spacing w:before="100" w:beforeAutospacing="1"/>
              <w:jc w:val="center"/>
              <w:rPr>
                <w:color w:val="000000"/>
                <w:lang w:eastAsia="ru-RU"/>
              </w:rPr>
            </w:pPr>
          </w:p>
        </w:tc>
        <w:tc>
          <w:tcPr>
            <w:tcW w:w="1906" w:type="dxa"/>
            <w:vMerge/>
          </w:tcPr>
          <w:p w:rsidR="00E73ABD" w:rsidRPr="00DB089A" w:rsidRDefault="00E73ABD" w:rsidP="00536FF7">
            <w:pPr>
              <w:suppressAutoHyphens w:val="0"/>
              <w:spacing w:before="100" w:beforeAutospacing="1"/>
              <w:jc w:val="center"/>
              <w:rPr>
                <w:color w:val="000000"/>
                <w:lang w:eastAsia="ru-RU"/>
              </w:rPr>
            </w:pPr>
          </w:p>
        </w:tc>
        <w:tc>
          <w:tcPr>
            <w:tcW w:w="983" w:type="dxa"/>
            <w:vMerge/>
          </w:tcPr>
          <w:p w:rsidR="00E73ABD" w:rsidRPr="00DB089A" w:rsidRDefault="00E73ABD" w:rsidP="00536FF7">
            <w:pPr>
              <w:suppressAutoHyphens w:val="0"/>
              <w:spacing w:before="100" w:beforeAutospacing="1"/>
              <w:rPr>
                <w:color w:val="000000"/>
                <w:lang w:eastAsia="ru-RU"/>
              </w:rPr>
            </w:pPr>
          </w:p>
        </w:tc>
        <w:tc>
          <w:tcPr>
            <w:tcW w:w="941" w:type="dxa"/>
          </w:tcPr>
          <w:p w:rsidR="00E73ABD" w:rsidRPr="00DB089A" w:rsidRDefault="00E73ABD" w:rsidP="00536FF7">
            <w:pPr>
              <w:spacing w:before="100" w:beforeAutospacing="1"/>
              <w:jc w:val="center"/>
              <w:rPr>
                <w:color w:val="000000"/>
                <w:lang w:eastAsia="ru-RU"/>
              </w:rPr>
            </w:pPr>
            <w:r w:rsidRPr="00DB089A">
              <w:rPr>
                <w:color w:val="000000"/>
                <w:lang w:val="en-US" w:eastAsia="ru-RU"/>
              </w:rPr>
              <w:t>2025</w:t>
            </w:r>
          </w:p>
        </w:tc>
        <w:tc>
          <w:tcPr>
            <w:tcW w:w="123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215"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78"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16"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99"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BF04D5">
        <w:trPr>
          <w:trHeight w:val="112"/>
        </w:trPr>
        <w:tc>
          <w:tcPr>
            <w:tcW w:w="743" w:type="dxa"/>
            <w:vMerge/>
          </w:tcPr>
          <w:p w:rsidR="00E73ABD" w:rsidRPr="00DB089A" w:rsidRDefault="00E73ABD" w:rsidP="00536FF7">
            <w:pPr>
              <w:suppressAutoHyphens w:val="0"/>
              <w:spacing w:before="100" w:beforeAutospacing="1"/>
              <w:rPr>
                <w:color w:val="000000"/>
                <w:lang w:eastAsia="ru-RU"/>
              </w:rPr>
            </w:pPr>
          </w:p>
        </w:tc>
        <w:tc>
          <w:tcPr>
            <w:tcW w:w="2404" w:type="dxa"/>
            <w:vMerge/>
          </w:tcPr>
          <w:p w:rsidR="00E73ABD" w:rsidRPr="00DB089A" w:rsidRDefault="00E73ABD" w:rsidP="00536FF7">
            <w:pPr>
              <w:suppressAutoHyphens w:val="0"/>
              <w:spacing w:before="100" w:beforeAutospacing="1"/>
              <w:rPr>
                <w:color w:val="000000"/>
                <w:lang w:eastAsia="ru-RU"/>
              </w:rPr>
            </w:pPr>
          </w:p>
        </w:tc>
        <w:tc>
          <w:tcPr>
            <w:tcW w:w="2069" w:type="dxa"/>
            <w:vMerge/>
          </w:tcPr>
          <w:p w:rsidR="00E73ABD" w:rsidRPr="00DB089A" w:rsidRDefault="00E73ABD" w:rsidP="00536FF7">
            <w:pPr>
              <w:suppressAutoHyphens w:val="0"/>
              <w:spacing w:before="100" w:beforeAutospacing="1"/>
              <w:jc w:val="center"/>
              <w:rPr>
                <w:color w:val="000000"/>
                <w:lang w:eastAsia="ru-RU"/>
              </w:rPr>
            </w:pPr>
          </w:p>
        </w:tc>
        <w:tc>
          <w:tcPr>
            <w:tcW w:w="1906" w:type="dxa"/>
            <w:vMerge/>
          </w:tcPr>
          <w:p w:rsidR="00E73ABD" w:rsidRPr="00DB089A" w:rsidRDefault="00E73ABD" w:rsidP="00536FF7">
            <w:pPr>
              <w:suppressAutoHyphens w:val="0"/>
              <w:spacing w:before="100" w:beforeAutospacing="1"/>
              <w:jc w:val="center"/>
              <w:rPr>
                <w:color w:val="000000"/>
                <w:lang w:eastAsia="ru-RU"/>
              </w:rPr>
            </w:pPr>
          </w:p>
        </w:tc>
        <w:tc>
          <w:tcPr>
            <w:tcW w:w="983" w:type="dxa"/>
            <w:vMerge/>
          </w:tcPr>
          <w:p w:rsidR="00E73ABD" w:rsidRPr="00DB089A" w:rsidRDefault="00E73ABD" w:rsidP="00536FF7">
            <w:pPr>
              <w:suppressAutoHyphens w:val="0"/>
              <w:spacing w:before="100" w:beforeAutospacing="1"/>
              <w:rPr>
                <w:color w:val="000000"/>
                <w:lang w:eastAsia="ru-RU"/>
              </w:rPr>
            </w:pPr>
          </w:p>
        </w:tc>
        <w:tc>
          <w:tcPr>
            <w:tcW w:w="941" w:type="dxa"/>
          </w:tcPr>
          <w:p w:rsidR="00E73ABD" w:rsidRPr="00DB089A" w:rsidRDefault="00E73ABD" w:rsidP="00536FF7">
            <w:pPr>
              <w:spacing w:before="100" w:beforeAutospacing="1"/>
              <w:jc w:val="center"/>
              <w:rPr>
                <w:color w:val="000000"/>
                <w:lang w:eastAsia="ru-RU"/>
              </w:rPr>
            </w:pPr>
            <w:r w:rsidRPr="00DB089A">
              <w:rPr>
                <w:color w:val="000000"/>
                <w:lang w:val="en-US" w:eastAsia="ru-RU"/>
              </w:rPr>
              <w:t>2026</w:t>
            </w:r>
          </w:p>
        </w:tc>
        <w:tc>
          <w:tcPr>
            <w:tcW w:w="123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215"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78"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16"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99"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BF04D5">
        <w:trPr>
          <w:trHeight w:val="224"/>
        </w:trPr>
        <w:tc>
          <w:tcPr>
            <w:tcW w:w="743" w:type="dxa"/>
            <w:vMerge/>
          </w:tcPr>
          <w:p w:rsidR="00E73ABD" w:rsidRPr="00DB089A" w:rsidRDefault="00E73ABD" w:rsidP="00536FF7">
            <w:pPr>
              <w:suppressAutoHyphens w:val="0"/>
              <w:spacing w:before="100" w:beforeAutospacing="1"/>
              <w:rPr>
                <w:color w:val="000000"/>
                <w:lang w:eastAsia="ru-RU"/>
              </w:rPr>
            </w:pPr>
          </w:p>
        </w:tc>
        <w:tc>
          <w:tcPr>
            <w:tcW w:w="2404" w:type="dxa"/>
            <w:vMerge/>
          </w:tcPr>
          <w:p w:rsidR="00E73ABD" w:rsidRPr="00DB089A" w:rsidRDefault="00E73ABD" w:rsidP="00536FF7">
            <w:pPr>
              <w:suppressAutoHyphens w:val="0"/>
              <w:spacing w:before="100" w:beforeAutospacing="1"/>
              <w:rPr>
                <w:color w:val="000000"/>
                <w:lang w:eastAsia="ru-RU"/>
              </w:rPr>
            </w:pPr>
          </w:p>
        </w:tc>
        <w:tc>
          <w:tcPr>
            <w:tcW w:w="2069" w:type="dxa"/>
            <w:vMerge/>
          </w:tcPr>
          <w:p w:rsidR="00E73ABD" w:rsidRPr="00DB089A" w:rsidRDefault="00E73ABD" w:rsidP="00536FF7">
            <w:pPr>
              <w:suppressAutoHyphens w:val="0"/>
              <w:spacing w:before="100" w:beforeAutospacing="1"/>
              <w:jc w:val="center"/>
              <w:rPr>
                <w:color w:val="000000"/>
                <w:lang w:eastAsia="ru-RU"/>
              </w:rPr>
            </w:pPr>
          </w:p>
        </w:tc>
        <w:tc>
          <w:tcPr>
            <w:tcW w:w="1906" w:type="dxa"/>
            <w:vMerge/>
          </w:tcPr>
          <w:p w:rsidR="00E73ABD" w:rsidRPr="00DB089A" w:rsidRDefault="00E73ABD" w:rsidP="00536FF7">
            <w:pPr>
              <w:suppressAutoHyphens w:val="0"/>
              <w:spacing w:before="100" w:beforeAutospacing="1"/>
              <w:jc w:val="center"/>
              <w:rPr>
                <w:color w:val="000000"/>
                <w:lang w:eastAsia="ru-RU"/>
              </w:rPr>
            </w:pPr>
          </w:p>
        </w:tc>
        <w:tc>
          <w:tcPr>
            <w:tcW w:w="983" w:type="dxa"/>
            <w:vMerge/>
          </w:tcPr>
          <w:p w:rsidR="00E73ABD" w:rsidRPr="00DB089A" w:rsidRDefault="00E73ABD" w:rsidP="00536FF7">
            <w:pPr>
              <w:suppressAutoHyphens w:val="0"/>
              <w:spacing w:before="100" w:beforeAutospacing="1"/>
              <w:rPr>
                <w:color w:val="000000"/>
                <w:lang w:eastAsia="ru-RU"/>
              </w:rPr>
            </w:pPr>
          </w:p>
        </w:tc>
        <w:tc>
          <w:tcPr>
            <w:tcW w:w="941" w:type="dxa"/>
          </w:tcPr>
          <w:p w:rsidR="00E73ABD" w:rsidRPr="00DB089A" w:rsidRDefault="00E73ABD" w:rsidP="00536FF7">
            <w:pPr>
              <w:spacing w:before="100" w:beforeAutospacing="1"/>
              <w:jc w:val="center"/>
              <w:rPr>
                <w:color w:val="000000"/>
                <w:lang w:eastAsia="ru-RU"/>
              </w:rPr>
            </w:pPr>
            <w:r w:rsidRPr="00DB089A">
              <w:rPr>
                <w:color w:val="000000"/>
                <w:lang w:val="en-US" w:eastAsia="ru-RU"/>
              </w:rPr>
              <w:t>2027</w:t>
            </w:r>
          </w:p>
        </w:tc>
        <w:tc>
          <w:tcPr>
            <w:tcW w:w="123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215"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78"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16"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99"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BF04D5">
        <w:trPr>
          <w:trHeight w:val="288"/>
        </w:trPr>
        <w:tc>
          <w:tcPr>
            <w:tcW w:w="743" w:type="dxa"/>
            <w:vMerge/>
          </w:tcPr>
          <w:p w:rsidR="00E73ABD" w:rsidRPr="00DB089A" w:rsidRDefault="00E73ABD" w:rsidP="00536FF7">
            <w:pPr>
              <w:suppressAutoHyphens w:val="0"/>
              <w:spacing w:before="100" w:beforeAutospacing="1"/>
              <w:rPr>
                <w:color w:val="000000"/>
                <w:lang w:eastAsia="ru-RU"/>
              </w:rPr>
            </w:pPr>
          </w:p>
        </w:tc>
        <w:tc>
          <w:tcPr>
            <w:tcW w:w="2404" w:type="dxa"/>
            <w:vMerge/>
          </w:tcPr>
          <w:p w:rsidR="00E73ABD" w:rsidRPr="00DB089A" w:rsidRDefault="00E73ABD" w:rsidP="00536FF7">
            <w:pPr>
              <w:suppressAutoHyphens w:val="0"/>
              <w:spacing w:before="100" w:beforeAutospacing="1"/>
              <w:rPr>
                <w:color w:val="000000"/>
                <w:lang w:eastAsia="ru-RU"/>
              </w:rPr>
            </w:pPr>
          </w:p>
        </w:tc>
        <w:tc>
          <w:tcPr>
            <w:tcW w:w="2069" w:type="dxa"/>
            <w:vMerge/>
          </w:tcPr>
          <w:p w:rsidR="00E73ABD" w:rsidRPr="00DB089A" w:rsidRDefault="00E73ABD" w:rsidP="00536FF7">
            <w:pPr>
              <w:suppressAutoHyphens w:val="0"/>
              <w:spacing w:before="100" w:beforeAutospacing="1"/>
              <w:jc w:val="center"/>
              <w:rPr>
                <w:color w:val="000000"/>
                <w:lang w:eastAsia="ru-RU"/>
              </w:rPr>
            </w:pPr>
          </w:p>
        </w:tc>
        <w:tc>
          <w:tcPr>
            <w:tcW w:w="1906" w:type="dxa"/>
            <w:vMerge/>
          </w:tcPr>
          <w:p w:rsidR="00E73ABD" w:rsidRPr="00DB089A" w:rsidRDefault="00E73ABD" w:rsidP="00536FF7">
            <w:pPr>
              <w:suppressAutoHyphens w:val="0"/>
              <w:spacing w:before="100" w:beforeAutospacing="1"/>
              <w:jc w:val="center"/>
              <w:rPr>
                <w:color w:val="000000"/>
                <w:lang w:eastAsia="ru-RU"/>
              </w:rPr>
            </w:pPr>
          </w:p>
        </w:tc>
        <w:tc>
          <w:tcPr>
            <w:tcW w:w="983" w:type="dxa"/>
            <w:vMerge/>
          </w:tcPr>
          <w:p w:rsidR="00E73ABD" w:rsidRPr="00DB089A" w:rsidRDefault="00E73ABD" w:rsidP="00536FF7">
            <w:pPr>
              <w:suppressAutoHyphens w:val="0"/>
              <w:spacing w:before="100" w:beforeAutospacing="1"/>
              <w:rPr>
                <w:color w:val="000000"/>
                <w:lang w:eastAsia="ru-RU"/>
              </w:rPr>
            </w:pPr>
          </w:p>
        </w:tc>
        <w:tc>
          <w:tcPr>
            <w:tcW w:w="941" w:type="dxa"/>
          </w:tcPr>
          <w:p w:rsidR="00E73ABD" w:rsidRPr="00DB089A" w:rsidRDefault="00E73ABD" w:rsidP="00536FF7">
            <w:pPr>
              <w:spacing w:before="100" w:beforeAutospacing="1"/>
              <w:jc w:val="center"/>
              <w:rPr>
                <w:color w:val="000000"/>
                <w:lang w:eastAsia="ru-RU"/>
              </w:rPr>
            </w:pPr>
            <w:r w:rsidRPr="00DB089A">
              <w:rPr>
                <w:color w:val="000000"/>
                <w:lang w:val="en-US" w:eastAsia="ru-RU"/>
              </w:rPr>
              <w:t>2028</w:t>
            </w:r>
          </w:p>
        </w:tc>
        <w:tc>
          <w:tcPr>
            <w:tcW w:w="123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215"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78"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16"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99"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BF04D5">
        <w:trPr>
          <w:trHeight w:val="144"/>
        </w:trPr>
        <w:tc>
          <w:tcPr>
            <w:tcW w:w="743" w:type="dxa"/>
            <w:vMerge/>
          </w:tcPr>
          <w:p w:rsidR="00E73ABD" w:rsidRPr="00DB089A" w:rsidRDefault="00E73ABD" w:rsidP="00536FF7">
            <w:pPr>
              <w:suppressAutoHyphens w:val="0"/>
              <w:spacing w:before="100" w:beforeAutospacing="1"/>
              <w:rPr>
                <w:color w:val="000000"/>
                <w:lang w:eastAsia="ru-RU"/>
              </w:rPr>
            </w:pPr>
          </w:p>
        </w:tc>
        <w:tc>
          <w:tcPr>
            <w:tcW w:w="2404" w:type="dxa"/>
            <w:vMerge/>
          </w:tcPr>
          <w:p w:rsidR="00E73ABD" w:rsidRPr="00DB089A" w:rsidRDefault="00E73ABD" w:rsidP="00536FF7">
            <w:pPr>
              <w:suppressAutoHyphens w:val="0"/>
              <w:spacing w:before="100" w:beforeAutospacing="1"/>
              <w:rPr>
                <w:color w:val="000000"/>
                <w:lang w:eastAsia="ru-RU"/>
              </w:rPr>
            </w:pPr>
          </w:p>
        </w:tc>
        <w:tc>
          <w:tcPr>
            <w:tcW w:w="2069" w:type="dxa"/>
            <w:vMerge/>
          </w:tcPr>
          <w:p w:rsidR="00E73ABD" w:rsidRPr="00DB089A" w:rsidRDefault="00E73ABD" w:rsidP="00536FF7">
            <w:pPr>
              <w:suppressAutoHyphens w:val="0"/>
              <w:spacing w:before="100" w:beforeAutospacing="1"/>
              <w:jc w:val="center"/>
              <w:rPr>
                <w:color w:val="000000"/>
                <w:lang w:eastAsia="ru-RU"/>
              </w:rPr>
            </w:pPr>
          </w:p>
        </w:tc>
        <w:tc>
          <w:tcPr>
            <w:tcW w:w="1906" w:type="dxa"/>
            <w:vMerge/>
          </w:tcPr>
          <w:p w:rsidR="00E73ABD" w:rsidRPr="00DB089A" w:rsidRDefault="00E73ABD" w:rsidP="00536FF7">
            <w:pPr>
              <w:suppressAutoHyphens w:val="0"/>
              <w:spacing w:before="100" w:beforeAutospacing="1"/>
              <w:jc w:val="center"/>
              <w:rPr>
                <w:color w:val="000000"/>
                <w:lang w:eastAsia="ru-RU"/>
              </w:rPr>
            </w:pPr>
          </w:p>
        </w:tc>
        <w:tc>
          <w:tcPr>
            <w:tcW w:w="983" w:type="dxa"/>
            <w:vMerge/>
          </w:tcPr>
          <w:p w:rsidR="00E73ABD" w:rsidRPr="00DB089A" w:rsidRDefault="00E73ABD" w:rsidP="00536FF7">
            <w:pPr>
              <w:suppressAutoHyphens w:val="0"/>
              <w:spacing w:before="100" w:beforeAutospacing="1"/>
              <w:rPr>
                <w:color w:val="000000"/>
                <w:lang w:eastAsia="ru-RU"/>
              </w:rPr>
            </w:pPr>
          </w:p>
        </w:tc>
        <w:tc>
          <w:tcPr>
            <w:tcW w:w="941" w:type="dxa"/>
          </w:tcPr>
          <w:p w:rsidR="00E73ABD" w:rsidRPr="00DB089A" w:rsidRDefault="00E73ABD" w:rsidP="00536FF7">
            <w:pPr>
              <w:spacing w:before="100" w:beforeAutospacing="1"/>
              <w:jc w:val="center"/>
              <w:rPr>
                <w:color w:val="000000"/>
                <w:lang w:eastAsia="ru-RU"/>
              </w:rPr>
            </w:pPr>
            <w:r w:rsidRPr="00DB089A">
              <w:rPr>
                <w:color w:val="000000"/>
                <w:lang w:eastAsia="ru-RU"/>
              </w:rPr>
              <w:t>2029</w:t>
            </w:r>
          </w:p>
        </w:tc>
        <w:tc>
          <w:tcPr>
            <w:tcW w:w="123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215"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78"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16"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99"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BF04D5">
        <w:trPr>
          <w:trHeight w:val="192"/>
        </w:trPr>
        <w:tc>
          <w:tcPr>
            <w:tcW w:w="743" w:type="dxa"/>
            <w:vMerge/>
          </w:tcPr>
          <w:p w:rsidR="00E73ABD" w:rsidRPr="00DB089A" w:rsidRDefault="00E73ABD" w:rsidP="00536FF7">
            <w:pPr>
              <w:suppressAutoHyphens w:val="0"/>
              <w:spacing w:before="100" w:beforeAutospacing="1"/>
              <w:rPr>
                <w:color w:val="000000"/>
                <w:lang w:eastAsia="ru-RU"/>
              </w:rPr>
            </w:pPr>
          </w:p>
        </w:tc>
        <w:tc>
          <w:tcPr>
            <w:tcW w:w="2404" w:type="dxa"/>
            <w:vMerge/>
          </w:tcPr>
          <w:p w:rsidR="00E73ABD" w:rsidRPr="00DB089A" w:rsidRDefault="00E73ABD" w:rsidP="00536FF7">
            <w:pPr>
              <w:suppressAutoHyphens w:val="0"/>
              <w:spacing w:before="100" w:beforeAutospacing="1"/>
              <w:rPr>
                <w:color w:val="000000"/>
                <w:lang w:eastAsia="ru-RU"/>
              </w:rPr>
            </w:pPr>
          </w:p>
        </w:tc>
        <w:tc>
          <w:tcPr>
            <w:tcW w:w="2069" w:type="dxa"/>
            <w:vMerge/>
          </w:tcPr>
          <w:p w:rsidR="00E73ABD" w:rsidRPr="00DB089A" w:rsidRDefault="00E73ABD" w:rsidP="00536FF7">
            <w:pPr>
              <w:suppressAutoHyphens w:val="0"/>
              <w:spacing w:before="100" w:beforeAutospacing="1"/>
              <w:jc w:val="center"/>
              <w:rPr>
                <w:color w:val="000000"/>
                <w:lang w:eastAsia="ru-RU"/>
              </w:rPr>
            </w:pPr>
          </w:p>
        </w:tc>
        <w:tc>
          <w:tcPr>
            <w:tcW w:w="1906" w:type="dxa"/>
            <w:vMerge/>
          </w:tcPr>
          <w:p w:rsidR="00E73ABD" w:rsidRPr="00DB089A" w:rsidRDefault="00E73ABD" w:rsidP="00536FF7">
            <w:pPr>
              <w:suppressAutoHyphens w:val="0"/>
              <w:spacing w:before="100" w:beforeAutospacing="1"/>
              <w:jc w:val="center"/>
              <w:rPr>
                <w:color w:val="000000"/>
                <w:lang w:eastAsia="ru-RU"/>
              </w:rPr>
            </w:pPr>
          </w:p>
        </w:tc>
        <w:tc>
          <w:tcPr>
            <w:tcW w:w="983" w:type="dxa"/>
            <w:vMerge/>
          </w:tcPr>
          <w:p w:rsidR="00E73ABD" w:rsidRPr="00DB089A" w:rsidRDefault="00E73ABD" w:rsidP="00536FF7">
            <w:pPr>
              <w:suppressAutoHyphens w:val="0"/>
              <w:spacing w:before="100" w:beforeAutospacing="1"/>
              <w:rPr>
                <w:color w:val="000000"/>
                <w:lang w:eastAsia="ru-RU"/>
              </w:rPr>
            </w:pPr>
          </w:p>
        </w:tc>
        <w:tc>
          <w:tcPr>
            <w:tcW w:w="941" w:type="dxa"/>
          </w:tcPr>
          <w:p w:rsidR="00E73ABD" w:rsidRPr="00DB089A" w:rsidRDefault="00E73ABD" w:rsidP="00536FF7">
            <w:pPr>
              <w:spacing w:before="100" w:beforeAutospacing="1"/>
              <w:jc w:val="center"/>
              <w:rPr>
                <w:color w:val="000000"/>
                <w:lang w:eastAsia="ru-RU"/>
              </w:rPr>
            </w:pPr>
            <w:r w:rsidRPr="00DB089A">
              <w:rPr>
                <w:color w:val="000000"/>
                <w:lang w:eastAsia="ru-RU"/>
              </w:rPr>
              <w:t>2030</w:t>
            </w:r>
          </w:p>
        </w:tc>
        <w:tc>
          <w:tcPr>
            <w:tcW w:w="1232"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215"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978"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16"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c>
          <w:tcPr>
            <w:tcW w:w="1199" w:type="dxa"/>
          </w:tcPr>
          <w:p w:rsidR="00E73ABD" w:rsidRPr="00DB089A" w:rsidRDefault="00E73ABD" w:rsidP="00536FF7">
            <w:pPr>
              <w:spacing w:before="100" w:beforeAutospacing="1"/>
              <w:jc w:val="center"/>
              <w:rPr>
                <w:color w:val="000000"/>
                <w:lang w:eastAsia="ru-RU"/>
              </w:rPr>
            </w:pPr>
            <w:r w:rsidRPr="00DB089A">
              <w:rPr>
                <w:color w:val="000000"/>
                <w:lang w:eastAsia="ru-RU"/>
              </w:rPr>
              <w:t>----</w:t>
            </w:r>
          </w:p>
        </w:tc>
      </w:tr>
      <w:tr w:rsidR="00E73ABD" w:rsidRPr="00DB089A" w:rsidTr="00BF04D5">
        <w:trPr>
          <w:trHeight w:val="473"/>
        </w:trPr>
        <w:tc>
          <w:tcPr>
            <w:tcW w:w="9046" w:type="dxa"/>
            <w:gridSpan w:val="6"/>
            <w:tcBorders>
              <w:top w:val="single" w:sz="6" w:space="0" w:color="000000"/>
              <w:left w:val="single" w:sz="6" w:space="0" w:color="000000"/>
              <w:bottom w:val="single" w:sz="6" w:space="0" w:color="000000"/>
              <w:right w:val="nil"/>
            </w:tcBorders>
          </w:tcPr>
          <w:p w:rsidR="00E73ABD" w:rsidRPr="00DB089A" w:rsidRDefault="00E73ABD" w:rsidP="00BF04D5">
            <w:pPr>
              <w:suppressAutoHyphens w:val="0"/>
              <w:spacing w:before="100" w:beforeAutospacing="1"/>
              <w:jc w:val="right"/>
              <w:rPr>
                <w:b/>
                <w:bCs/>
                <w:lang w:eastAsia="ru-RU"/>
              </w:rPr>
            </w:pPr>
            <w:r w:rsidRPr="00DB089A">
              <w:rPr>
                <w:b/>
                <w:bCs/>
                <w:shd w:val="clear" w:color="auto" w:fill="FFFFFF"/>
                <w:lang w:eastAsia="ru-RU"/>
              </w:rPr>
              <w:t>Всего по итогам реализации</w:t>
            </w:r>
            <w:r w:rsidRPr="00DB089A">
              <w:rPr>
                <w:b/>
                <w:bCs/>
                <w:shd w:val="clear" w:color="auto" w:fill="FFFFFF"/>
                <w:lang w:val="en-US" w:eastAsia="ru-RU"/>
              </w:rPr>
              <w:t>II</w:t>
            </w:r>
            <w:r w:rsidRPr="00DB089A">
              <w:rPr>
                <w:b/>
                <w:bCs/>
                <w:shd w:val="clear" w:color="auto" w:fill="FFFFFF"/>
                <w:lang w:eastAsia="ru-RU"/>
              </w:rPr>
              <w:t xml:space="preserve"> этапа программы:</w:t>
            </w:r>
          </w:p>
        </w:tc>
        <w:tc>
          <w:tcPr>
            <w:tcW w:w="1232" w:type="dxa"/>
            <w:tcBorders>
              <w:top w:val="single" w:sz="6" w:space="0" w:color="000000"/>
              <w:left w:val="single" w:sz="6" w:space="0" w:color="000000"/>
              <w:bottom w:val="single" w:sz="6" w:space="0" w:color="000000"/>
              <w:right w:val="nil"/>
            </w:tcBorders>
          </w:tcPr>
          <w:p w:rsidR="00E73ABD" w:rsidRPr="00DB089A" w:rsidRDefault="00E73ABD" w:rsidP="00BF04D5">
            <w:pPr>
              <w:suppressAutoHyphens w:val="0"/>
              <w:spacing w:before="100" w:beforeAutospacing="1"/>
              <w:jc w:val="center"/>
              <w:rPr>
                <w:b/>
                <w:bCs/>
                <w:lang w:eastAsia="ru-RU"/>
              </w:rPr>
            </w:pPr>
            <w:r w:rsidRPr="00DB089A">
              <w:rPr>
                <w:b/>
                <w:bCs/>
                <w:lang w:eastAsia="ru-RU"/>
              </w:rPr>
              <w:t>111528</w:t>
            </w:r>
          </w:p>
        </w:tc>
        <w:tc>
          <w:tcPr>
            <w:tcW w:w="1215" w:type="dxa"/>
            <w:tcBorders>
              <w:top w:val="single" w:sz="6" w:space="0" w:color="000000"/>
              <w:left w:val="single" w:sz="6" w:space="0" w:color="000000"/>
              <w:bottom w:val="single" w:sz="6" w:space="0" w:color="000000"/>
              <w:right w:val="nil"/>
            </w:tcBorders>
          </w:tcPr>
          <w:p w:rsidR="00E73ABD" w:rsidRPr="00DB089A" w:rsidRDefault="00E73ABD" w:rsidP="00BF04D5">
            <w:pPr>
              <w:suppressAutoHyphens w:val="0"/>
              <w:spacing w:before="100" w:beforeAutospacing="1"/>
              <w:jc w:val="center"/>
              <w:rPr>
                <w:b/>
                <w:bCs/>
                <w:lang w:eastAsia="ru-RU"/>
              </w:rPr>
            </w:pPr>
            <w:r w:rsidRPr="00DB089A">
              <w:rPr>
                <w:b/>
                <w:bCs/>
                <w:lang w:eastAsia="ru-RU"/>
              </w:rPr>
              <w:t>4680,9</w:t>
            </w:r>
          </w:p>
        </w:tc>
        <w:tc>
          <w:tcPr>
            <w:tcW w:w="978" w:type="dxa"/>
            <w:tcBorders>
              <w:top w:val="single" w:sz="6" w:space="0" w:color="000000"/>
              <w:left w:val="single" w:sz="6" w:space="0" w:color="000000"/>
              <w:bottom w:val="single" w:sz="6" w:space="0" w:color="000000"/>
              <w:right w:val="nil"/>
            </w:tcBorders>
          </w:tcPr>
          <w:p w:rsidR="00E73ABD" w:rsidRPr="00DB089A" w:rsidRDefault="00E73ABD" w:rsidP="00BF04D5">
            <w:pPr>
              <w:suppressAutoHyphens w:val="0"/>
              <w:spacing w:before="100" w:beforeAutospacing="1"/>
              <w:jc w:val="center"/>
              <w:rPr>
                <w:b/>
                <w:bCs/>
                <w:lang w:eastAsia="ru-RU"/>
              </w:rPr>
            </w:pPr>
            <w:r w:rsidRPr="00DB089A">
              <w:rPr>
                <w:b/>
                <w:bCs/>
                <w:lang w:eastAsia="ru-RU"/>
              </w:rPr>
              <w:t>755,1</w:t>
            </w:r>
          </w:p>
        </w:tc>
        <w:tc>
          <w:tcPr>
            <w:tcW w:w="1116" w:type="dxa"/>
            <w:tcBorders>
              <w:top w:val="single" w:sz="6" w:space="0" w:color="000000"/>
              <w:left w:val="single" w:sz="6" w:space="0" w:color="000000"/>
              <w:bottom w:val="single" w:sz="6" w:space="0" w:color="000000"/>
              <w:right w:val="nil"/>
            </w:tcBorders>
          </w:tcPr>
          <w:p w:rsidR="00E73ABD" w:rsidRPr="00DB089A" w:rsidRDefault="00E73ABD" w:rsidP="00BF04D5">
            <w:pPr>
              <w:suppressAutoHyphens w:val="0"/>
              <w:spacing w:before="100" w:beforeAutospacing="1"/>
              <w:jc w:val="center"/>
              <w:rPr>
                <w:b/>
                <w:bCs/>
                <w:lang w:eastAsia="ru-RU"/>
              </w:rPr>
            </w:pPr>
            <w:r w:rsidRPr="00DB089A">
              <w:rPr>
                <w:b/>
                <w:bCs/>
                <w:lang w:eastAsia="ru-RU"/>
              </w:rPr>
              <w:t>106092</w:t>
            </w:r>
          </w:p>
        </w:tc>
        <w:tc>
          <w:tcPr>
            <w:tcW w:w="1199" w:type="dxa"/>
            <w:tcBorders>
              <w:top w:val="single" w:sz="6" w:space="0" w:color="000000"/>
              <w:left w:val="single" w:sz="6" w:space="0" w:color="000000"/>
              <w:bottom w:val="single" w:sz="6" w:space="0" w:color="000000"/>
              <w:right w:val="nil"/>
            </w:tcBorders>
          </w:tcPr>
          <w:p w:rsidR="00E73ABD" w:rsidRPr="00DB089A" w:rsidRDefault="00E73ABD" w:rsidP="00BF04D5">
            <w:pPr>
              <w:suppressAutoHyphens w:val="0"/>
              <w:spacing w:before="100" w:beforeAutospacing="1"/>
              <w:jc w:val="center"/>
              <w:rPr>
                <w:b/>
                <w:bCs/>
                <w:color w:val="000000"/>
                <w:lang w:eastAsia="ru-RU"/>
              </w:rPr>
            </w:pPr>
          </w:p>
        </w:tc>
      </w:tr>
    </w:tbl>
    <w:p w:rsidR="00E73ABD" w:rsidRPr="00DB089A" w:rsidRDefault="00E73ABD" w:rsidP="00152716">
      <w:pPr>
        <w:widowControl w:val="0"/>
        <w:jc w:val="right"/>
        <w:rPr>
          <w:kern w:val="2"/>
          <w:lang w:bidi="hi-IN"/>
        </w:rPr>
      </w:pPr>
      <w:bookmarkStart w:id="23" w:name="_Hlk128403568"/>
    </w:p>
    <w:p w:rsidR="00E73ABD" w:rsidRPr="00DB089A" w:rsidRDefault="00E73ABD" w:rsidP="00152716">
      <w:pPr>
        <w:widowControl w:val="0"/>
        <w:jc w:val="right"/>
        <w:rPr>
          <w:kern w:val="2"/>
          <w:lang w:bidi="hi-IN"/>
        </w:rPr>
        <w:sectPr w:rsidR="00E73ABD" w:rsidRPr="00DB089A" w:rsidSect="007154FC">
          <w:pgSz w:w="16838" w:h="11906" w:orient="landscape"/>
          <w:pgMar w:top="851" w:right="1134" w:bottom="907" w:left="1134" w:header="709" w:footer="709" w:gutter="0"/>
          <w:cols w:space="708"/>
          <w:docGrid w:linePitch="360"/>
        </w:sectPr>
      </w:pPr>
    </w:p>
    <w:p w:rsidR="00E73ABD" w:rsidRPr="00DB089A" w:rsidRDefault="00E73ABD" w:rsidP="002C52CF">
      <w:pPr>
        <w:jc w:val="center"/>
        <w:rPr>
          <w:b/>
          <w:kern w:val="2"/>
          <w:lang w:bidi="hi-IN"/>
        </w:rPr>
      </w:pPr>
      <w:bookmarkStart w:id="24" w:name="_Hlk93570546"/>
      <w:bookmarkEnd w:id="23"/>
      <w:r w:rsidRPr="00DB089A">
        <w:rPr>
          <w:b/>
          <w:kern w:val="2"/>
          <w:lang w:bidi="hi-IN"/>
        </w:rPr>
        <w:t>Паспорт</w:t>
      </w:r>
    </w:p>
    <w:p w:rsidR="00E73ABD" w:rsidRPr="00DB089A" w:rsidRDefault="00E73ABD" w:rsidP="002C52CF">
      <w:pPr>
        <w:jc w:val="center"/>
        <w:rPr>
          <w:kern w:val="2"/>
          <w:lang w:bidi="hi-IN"/>
        </w:rPr>
      </w:pPr>
      <w:r w:rsidRPr="00DB089A">
        <w:rPr>
          <w:b/>
          <w:kern w:val="2"/>
          <w:lang w:bidi="hi-IN"/>
        </w:rPr>
        <w:t>подпрограммы «Культура» на 2014-2030 годы</w:t>
      </w:r>
    </w:p>
    <w:p w:rsidR="00E73ABD" w:rsidRPr="00DB089A" w:rsidRDefault="00E73ABD" w:rsidP="002C52CF">
      <w:pPr>
        <w:widowControl w:val="0"/>
        <w:jc w:val="center"/>
        <w:rPr>
          <w:b/>
          <w:color w:val="FF0000"/>
          <w:kern w:val="2"/>
          <w:lang w:eastAsia="ru-RU" w:bidi="hi-IN"/>
        </w:rPr>
      </w:pPr>
    </w:p>
    <w:tbl>
      <w:tblPr>
        <w:tblW w:w="0" w:type="auto"/>
        <w:tblInd w:w="34" w:type="dxa"/>
        <w:tblLayout w:type="fixed"/>
        <w:tblCellMar>
          <w:left w:w="65" w:type="dxa"/>
          <w:right w:w="75" w:type="dxa"/>
        </w:tblCellMar>
        <w:tblLook w:val="00A0"/>
      </w:tblPr>
      <w:tblGrid>
        <w:gridCol w:w="2866"/>
        <w:gridCol w:w="6753"/>
      </w:tblGrid>
      <w:tr w:rsidR="00E73ABD" w:rsidRPr="00DB089A" w:rsidTr="002C52CF">
        <w:trPr>
          <w:trHeight w:val="400"/>
        </w:trPr>
        <w:tc>
          <w:tcPr>
            <w:tcW w:w="2866" w:type="dxa"/>
            <w:tcBorders>
              <w:top w:val="single" w:sz="4" w:space="0" w:color="000001"/>
              <w:left w:val="single" w:sz="4" w:space="0" w:color="000001"/>
              <w:bottom w:val="single" w:sz="4" w:space="0" w:color="000001"/>
              <w:right w:val="nil"/>
            </w:tcBorders>
            <w:shd w:val="clear" w:color="auto" w:fill="FFFFFF"/>
          </w:tcPr>
          <w:p w:rsidR="00E73ABD" w:rsidRPr="00DB089A" w:rsidRDefault="00E73ABD">
            <w:pPr>
              <w:widowControl w:val="0"/>
              <w:autoSpaceDE w:val="0"/>
              <w:snapToGrid w:val="0"/>
              <w:spacing w:line="256" w:lineRule="auto"/>
              <w:rPr>
                <w:kern w:val="2"/>
              </w:rPr>
            </w:pPr>
            <w:r w:rsidRPr="00DB089A">
              <w:rPr>
                <w:kern w:val="2"/>
              </w:rPr>
              <w:t xml:space="preserve">Ответственный исполнитель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2C52CF">
            <w:pPr>
              <w:widowControl w:val="0"/>
              <w:autoSpaceDE w:val="0"/>
              <w:snapToGrid w:val="0"/>
              <w:spacing w:line="256" w:lineRule="auto"/>
              <w:jc w:val="both"/>
              <w:rPr>
                <w:kern w:val="2"/>
              </w:rPr>
            </w:pPr>
            <w:r w:rsidRPr="00DB089A">
              <w:rPr>
                <w:kern w:val="2"/>
              </w:rPr>
              <w:t xml:space="preserve">Отдел по культуре администрации города </w:t>
            </w:r>
          </w:p>
        </w:tc>
      </w:tr>
      <w:tr w:rsidR="00E73ABD" w:rsidRPr="00DB089A" w:rsidTr="002C52CF">
        <w:tc>
          <w:tcPr>
            <w:tcW w:w="2866" w:type="dxa"/>
            <w:tcBorders>
              <w:top w:val="single" w:sz="4" w:space="0" w:color="000001"/>
              <w:left w:val="single" w:sz="4" w:space="0" w:color="000001"/>
              <w:bottom w:val="single" w:sz="4" w:space="0" w:color="000001"/>
              <w:right w:val="nil"/>
            </w:tcBorders>
            <w:shd w:val="clear" w:color="auto" w:fill="FFFFFF"/>
          </w:tcPr>
          <w:p w:rsidR="00E73ABD" w:rsidRPr="00DB089A" w:rsidRDefault="00E73ABD">
            <w:pPr>
              <w:widowControl w:val="0"/>
              <w:autoSpaceDE w:val="0"/>
              <w:snapToGrid w:val="0"/>
              <w:spacing w:line="256" w:lineRule="auto"/>
              <w:rPr>
                <w:kern w:val="2"/>
              </w:rPr>
            </w:pPr>
            <w:r w:rsidRPr="00DB089A">
              <w:rPr>
                <w:kern w:val="2"/>
              </w:rPr>
              <w:t>Соисполнители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pPr>
              <w:widowControl w:val="0"/>
              <w:autoSpaceDE w:val="0"/>
              <w:snapToGrid w:val="0"/>
              <w:spacing w:line="256" w:lineRule="auto"/>
              <w:rPr>
                <w:kern w:val="2"/>
              </w:rPr>
            </w:pPr>
            <w:r w:rsidRPr="00DB089A">
              <w:rPr>
                <w:kern w:val="2"/>
              </w:rPr>
              <w:t xml:space="preserve">  Отдел по туризму, молодежной политике и патриотическому воспитанию администрации города, отдел по развитию физической культуры и спорта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w:t>
            </w:r>
            <w:r w:rsidRPr="00DB089A">
              <w:rPr>
                <w:kern w:val="2"/>
                <w:highlight w:val="white"/>
              </w:rPr>
              <w:t>рхивный отдел администрации города</w:t>
            </w:r>
          </w:p>
        </w:tc>
      </w:tr>
      <w:tr w:rsidR="00E73ABD" w:rsidRPr="00DB089A" w:rsidTr="002C52CF">
        <w:tc>
          <w:tcPr>
            <w:tcW w:w="2866" w:type="dxa"/>
            <w:tcBorders>
              <w:top w:val="single" w:sz="4" w:space="0" w:color="000001"/>
              <w:left w:val="single" w:sz="4" w:space="0" w:color="000001"/>
              <w:bottom w:val="single" w:sz="4" w:space="0" w:color="000001"/>
              <w:right w:val="nil"/>
            </w:tcBorders>
            <w:shd w:val="clear" w:color="auto" w:fill="FFFFFF"/>
          </w:tcPr>
          <w:p w:rsidR="00E73ABD" w:rsidRPr="00DB089A" w:rsidRDefault="00E73ABD">
            <w:pPr>
              <w:widowControl w:val="0"/>
              <w:autoSpaceDE w:val="0"/>
              <w:snapToGrid w:val="0"/>
              <w:spacing w:line="256" w:lineRule="auto"/>
              <w:rPr>
                <w:kern w:val="2"/>
              </w:rPr>
            </w:pPr>
            <w:r w:rsidRPr="00DB089A">
              <w:rPr>
                <w:kern w:val="2"/>
              </w:rPr>
              <w:t xml:space="preserve">Цель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pPr>
              <w:spacing w:line="256" w:lineRule="auto"/>
              <w:jc w:val="both"/>
              <w:rPr>
                <w:kern w:val="2"/>
              </w:rPr>
            </w:pPr>
            <w:r w:rsidRPr="00DB089A">
              <w:rPr>
                <w:kern w:val="2"/>
              </w:rPr>
              <w:t>Обеспечение прав граждан на участие в</w:t>
            </w:r>
          </w:p>
          <w:p w:rsidR="00E73ABD" w:rsidRPr="00DB089A" w:rsidRDefault="00E73ABD">
            <w:pPr>
              <w:spacing w:line="256" w:lineRule="auto"/>
              <w:jc w:val="both"/>
              <w:rPr>
                <w:kern w:val="2"/>
              </w:rPr>
            </w:pPr>
            <w:r w:rsidRPr="00DB089A">
              <w:rPr>
                <w:kern w:val="2"/>
              </w:rPr>
              <w:t>культурной жизни, реализация творческого</w:t>
            </w:r>
          </w:p>
          <w:p w:rsidR="00E73ABD" w:rsidRPr="00DB089A" w:rsidRDefault="00E73ABD">
            <w:pPr>
              <w:spacing w:line="256" w:lineRule="auto"/>
              <w:jc w:val="both"/>
              <w:rPr>
                <w:kern w:val="2"/>
              </w:rPr>
            </w:pPr>
            <w:r w:rsidRPr="00DB089A">
              <w:rPr>
                <w:kern w:val="2"/>
              </w:rPr>
              <w:t>потенциала жителей города.</w:t>
            </w:r>
          </w:p>
        </w:tc>
      </w:tr>
      <w:tr w:rsidR="00E73ABD" w:rsidRPr="00DB089A" w:rsidTr="002C52CF">
        <w:tc>
          <w:tcPr>
            <w:tcW w:w="2866" w:type="dxa"/>
            <w:tcBorders>
              <w:top w:val="single" w:sz="4" w:space="0" w:color="000001"/>
              <w:left w:val="single" w:sz="4" w:space="0" w:color="000001"/>
              <w:bottom w:val="single" w:sz="4" w:space="0" w:color="000001"/>
              <w:right w:val="nil"/>
            </w:tcBorders>
            <w:shd w:val="clear" w:color="auto" w:fill="FFFFFF"/>
          </w:tcPr>
          <w:p w:rsidR="00E73ABD" w:rsidRPr="00DB089A" w:rsidRDefault="00E73ABD">
            <w:pPr>
              <w:widowControl w:val="0"/>
              <w:autoSpaceDE w:val="0"/>
              <w:snapToGrid w:val="0"/>
              <w:spacing w:line="256" w:lineRule="auto"/>
              <w:rPr>
                <w:kern w:val="2"/>
              </w:rPr>
            </w:pPr>
            <w:r w:rsidRPr="00DB089A">
              <w:rPr>
                <w:kern w:val="2"/>
              </w:rPr>
              <w:t>Задачи  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pPr>
              <w:spacing w:line="256" w:lineRule="auto"/>
              <w:jc w:val="both"/>
              <w:rPr>
                <w:kern w:val="2"/>
              </w:rPr>
            </w:pPr>
            <w:r w:rsidRPr="00DB089A">
              <w:rPr>
                <w:kern w:val="2"/>
              </w:rPr>
              <w:t>1.Оснащение материально-технической базы</w:t>
            </w:r>
          </w:p>
          <w:p w:rsidR="00E73ABD" w:rsidRPr="00DB089A" w:rsidRDefault="00E73ABD">
            <w:pPr>
              <w:spacing w:line="256" w:lineRule="auto"/>
              <w:jc w:val="both"/>
              <w:rPr>
                <w:kern w:val="2"/>
              </w:rPr>
            </w:pPr>
            <w:r w:rsidRPr="00DB089A">
              <w:rPr>
                <w:kern w:val="2"/>
              </w:rPr>
              <w:t>учреждений культуры и искусства.</w:t>
            </w:r>
          </w:p>
          <w:p w:rsidR="00E73ABD" w:rsidRPr="00DB089A" w:rsidRDefault="00E73ABD">
            <w:pPr>
              <w:spacing w:line="256" w:lineRule="auto"/>
              <w:jc w:val="both"/>
              <w:rPr>
                <w:kern w:val="2"/>
              </w:rPr>
            </w:pPr>
            <w:r w:rsidRPr="00DB089A">
              <w:rPr>
                <w:kern w:val="2"/>
              </w:rPr>
              <w:t>2.Обеспечение, развитие и реализация</w:t>
            </w:r>
          </w:p>
          <w:p w:rsidR="00E73ABD" w:rsidRPr="00DB089A" w:rsidRDefault="00E73ABD">
            <w:pPr>
              <w:spacing w:line="256" w:lineRule="auto"/>
              <w:jc w:val="both"/>
              <w:rPr>
                <w:kern w:val="2"/>
              </w:rPr>
            </w:pPr>
            <w:r w:rsidRPr="00DB089A">
              <w:rPr>
                <w:kern w:val="2"/>
              </w:rPr>
              <w:t>культурного и духовного потенциала каждой</w:t>
            </w:r>
          </w:p>
          <w:p w:rsidR="00E73ABD" w:rsidRPr="00DB089A" w:rsidRDefault="00E73ABD">
            <w:pPr>
              <w:spacing w:line="256" w:lineRule="auto"/>
              <w:jc w:val="both"/>
              <w:rPr>
                <w:kern w:val="2"/>
              </w:rPr>
            </w:pPr>
            <w:r w:rsidRPr="00DB089A">
              <w:rPr>
                <w:kern w:val="2"/>
              </w:rPr>
              <w:t>личности;</w:t>
            </w:r>
          </w:p>
          <w:p w:rsidR="00E73ABD" w:rsidRPr="00DB089A" w:rsidRDefault="00E73ABD">
            <w:pPr>
              <w:spacing w:line="256" w:lineRule="auto"/>
              <w:jc w:val="both"/>
              <w:rPr>
                <w:kern w:val="2"/>
              </w:rPr>
            </w:pPr>
            <w:r w:rsidRPr="00DB089A">
              <w:rPr>
                <w:kern w:val="2"/>
              </w:rPr>
              <w:t>3.Повышение уровня организации досуга</w:t>
            </w:r>
          </w:p>
          <w:p w:rsidR="00E73ABD" w:rsidRPr="00DB089A" w:rsidRDefault="00E73ABD">
            <w:pPr>
              <w:spacing w:line="256" w:lineRule="auto"/>
              <w:jc w:val="both"/>
              <w:rPr>
                <w:kern w:val="2"/>
              </w:rPr>
            </w:pPr>
            <w:r w:rsidRPr="00DB089A">
              <w:rPr>
                <w:kern w:val="2"/>
              </w:rPr>
              <w:t>жителей города;</w:t>
            </w:r>
          </w:p>
          <w:p w:rsidR="00E73ABD" w:rsidRPr="00DB089A" w:rsidRDefault="00E73ABD">
            <w:pPr>
              <w:spacing w:line="256" w:lineRule="auto"/>
              <w:jc w:val="both"/>
              <w:rPr>
                <w:kern w:val="2"/>
              </w:rPr>
            </w:pPr>
            <w:r w:rsidRPr="00DB089A">
              <w:rPr>
                <w:kern w:val="2"/>
              </w:rPr>
              <w:t>4.Сохранение традиционной культуры города,</w:t>
            </w:r>
          </w:p>
          <w:p w:rsidR="00E73ABD" w:rsidRPr="00DB089A" w:rsidRDefault="00E73ABD">
            <w:pPr>
              <w:spacing w:line="256" w:lineRule="auto"/>
              <w:jc w:val="both"/>
              <w:rPr>
                <w:kern w:val="2"/>
              </w:rPr>
            </w:pPr>
            <w:r w:rsidRPr="00DB089A">
              <w:rPr>
                <w:kern w:val="2"/>
              </w:rPr>
              <w:t>содействие сохранению и развитию народных</w:t>
            </w:r>
          </w:p>
          <w:p w:rsidR="00E73ABD" w:rsidRPr="00DB089A" w:rsidRDefault="00E73ABD">
            <w:pPr>
              <w:spacing w:line="256" w:lineRule="auto"/>
              <w:jc w:val="both"/>
              <w:rPr>
                <w:kern w:val="2"/>
              </w:rPr>
            </w:pPr>
            <w:r w:rsidRPr="00DB089A">
              <w:rPr>
                <w:kern w:val="2"/>
              </w:rPr>
              <w:t>художественных промыслов;</w:t>
            </w:r>
          </w:p>
          <w:p w:rsidR="00E73ABD" w:rsidRPr="00DB089A" w:rsidRDefault="00E73ABD">
            <w:pPr>
              <w:spacing w:line="256" w:lineRule="auto"/>
              <w:jc w:val="both"/>
              <w:rPr>
                <w:kern w:val="2"/>
              </w:rPr>
            </w:pPr>
            <w:r w:rsidRPr="00DB089A">
              <w:rPr>
                <w:kern w:val="2"/>
              </w:rPr>
              <w:t>5.Разработка и внедрение нового содержания</w:t>
            </w:r>
          </w:p>
          <w:p w:rsidR="00E73ABD" w:rsidRPr="00DB089A" w:rsidRDefault="00E73ABD">
            <w:pPr>
              <w:spacing w:line="256" w:lineRule="auto"/>
              <w:jc w:val="both"/>
              <w:rPr>
                <w:kern w:val="2"/>
              </w:rPr>
            </w:pPr>
            <w:r w:rsidRPr="00DB089A">
              <w:rPr>
                <w:kern w:val="2"/>
              </w:rPr>
              <w:t>дополнительного образования детей и</w:t>
            </w:r>
          </w:p>
          <w:p w:rsidR="00E73ABD" w:rsidRPr="00DB089A" w:rsidRDefault="00E73ABD">
            <w:pPr>
              <w:spacing w:line="256" w:lineRule="auto"/>
              <w:jc w:val="both"/>
              <w:rPr>
                <w:kern w:val="2"/>
              </w:rPr>
            </w:pPr>
            <w:r w:rsidRPr="00DB089A">
              <w:rPr>
                <w:kern w:val="2"/>
              </w:rPr>
              <w:t>юношества.</w:t>
            </w:r>
          </w:p>
          <w:p w:rsidR="00E73ABD" w:rsidRPr="00DB089A" w:rsidRDefault="00E73ABD">
            <w:pPr>
              <w:spacing w:line="256" w:lineRule="auto"/>
              <w:jc w:val="both"/>
              <w:rPr>
                <w:kern w:val="2"/>
              </w:rPr>
            </w:pPr>
            <w:r w:rsidRPr="00DB089A">
              <w:rPr>
                <w:kern w:val="2"/>
              </w:rPr>
              <w:t>6. Повышение авторитета и результативности</w:t>
            </w:r>
          </w:p>
          <w:p w:rsidR="00E73ABD" w:rsidRPr="00DB089A" w:rsidRDefault="00E73ABD">
            <w:pPr>
              <w:widowControl w:val="0"/>
              <w:autoSpaceDE w:val="0"/>
              <w:spacing w:line="256" w:lineRule="auto"/>
              <w:rPr>
                <w:kern w:val="2"/>
              </w:rPr>
            </w:pPr>
            <w:r w:rsidRPr="00DB089A">
              <w:rPr>
                <w:kern w:val="2"/>
              </w:rPr>
              <w:t>работы МБОУ ДОД «Кирсановская ДШИ»</w:t>
            </w:r>
          </w:p>
        </w:tc>
      </w:tr>
      <w:tr w:rsidR="00E73ABD" w:rsidRPr="00DB089A" w:rsidTr="002C52CF">
        <w:trPr>
          <w:trHeight w:val="600"/>
        </w:trPr>
        <w:tc>
          <w:tcPr>
            <w:tcW w:w="2866" w:type="dxa"/>
            <w:tcBorders>
              <w:top w:val="single" w:sz="4" w:space="0" w:color="000001"/>
              <w:left w:val="single" w:sz="4" w:space="0" w:color="000001"/>
              <w:bottom w:val="single" w:sz="4" w:space="0" w:color="000001"/>
              <w:right w:val="nil"/>
            </w:tcBorders>
            <w:shd w:val="clear" w:color="auto" w:fill="FFFFFF"/>
          </w:tcPr>
          <w:p w:rsidR="00E73ABD" w:rsidRPr="00DB089A" w:rsidRDefault="00E73ABD">
            <w:pPr>
              <w:widowControl w:val="0"/>
              <w:autoSpaceDE w:val="0"/>
              <w:snapToGrid w:val="0"/>
              <w:spacing w:line="256" w:lineRule="auto"/>
              <w:rPr>
                <w:kern w:val="2"/>
              </w:rPr>
            </w:pPr>
            <w:r w:rsidRPr="00DB089A">
              <w:rPr>
                <w:kern w:val="2"/>
              </w:rPr>
              <w:t xml:space="preserve">Целевые индикаторы и </w:t>
            </w:r>
          </w:p>
          <w:p w:rsidR="00E73ABD" w:rsidRPr="00DB089A" w:rsidRDefault="00E73ABD">
            <w:pPr>
              <w:widowControl w:val="0"/>
              <w:autoSpaceDE w:val="0"/>
              <w:spacing w:line="256" w:lineRule="auto"/>
              <w:rPr>
                <w:kern w:val="2"/>
              </w:rPr>
            </w:pPr>
            <w:r w:rsidRPr="00DB089A">
              <w:rPr>
                <w:kern w:val="2"/>
              </w:rPr>
              <w:t xml:space="preserve">показатели программы, </w:t>
            </w:r>
            <w:r w:rsidRPr="00DB089A">
              <w:rPr>
                <w:kern w:val="2"/>
              </w:rPr>
              <w:br/>
              <w:t xml:space="preserve">и их значения на последний год реализации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pPr>
              <w:spacing w:line="256" w:lineRule="auto"/>
              <w:jc w:val="both"/>
              <w:rPr>
                <w:kern w:val="2"/>
              </w:rPr>
            </w:pPr>
            <w:r w:rsidRPr="00DB089A">
              <w:rPr>
                <w:kern w:val="2"/>
              </w:rPr>
              <w:t>Оснащение материально-технической базы</w:t>
            </w:r>
          </w:p>
          <w:p w:rsidR="00E73ABD" w:rsidRPr="00DB089A" w:rsidRDefault="00E73ABD">
            <w:pPr>
              <w:spacing w:line="256" w:lineRule="auto"/>
              <w:jc w:val="both"/>
              <w:rPr>
                <w:kern w:val="2"/>
              </w:rPr>
            </w:pPr>
            <w:r w:rsidRPr="00DB089A">
              <w:rPr>
                <w:kern w:val="2"/>
              </w:rPr>
              <w:t>учреждений культуры и искусства. (3,172</w:t>
            </w:r>
          </w:p>
          <w:p w:rsidR="00E73ABD" w:rsidRPr="00DB089A" w:rsidRDefault="00E73ABD">
            <w:pPr>
              <w:spacing w:line="256" w:lineRule="auto"/>
              <w:jc w:val="both"/>
              <w:rPr>
                <w:kern w:val="2"/>
              </w:rPr>
            </w:pPr>
            <w:r w:rsidRPr="00DB089A">
              <w:rPr>
                <w:kern w:val="2"/>
              </w:rPr>
              <w:t>тыс.руб.) на последний год реализации</w:t>
            </w:r>
          </w:p>
          <w:p w:rsidR="00E73ABD" w:rsidRPr="00DB089A" w:rsidRDefault="00E73ABD">
            <w:pPr>
              <w:spacing w:line="256" w:lineRule="auto"/>
              <w:jc w:val="both"/>
              <w:rPr>
                <w:kern w:val="2"/>
              </w:rPr>
            </w:pPr>
            <w:r w:rsidRPr="00DB089A">
              <w:rPr>
                <w:kern w:val="2"/>
              </w:rPr>
              <w:t>2. Прирост доли участников культурно-досуговых мероприятий, любительских</w:t>
            </w:r>
          </w:p>
          <w:p w:rsidR="00E73ABD" w:rsidRPr="00DB089A" w:rsidRDefault="00E73ABD">
            <w:pPr>
              <w:spacing w:line="256" w:lineRule="auto"/>
              <w:jc w:val="both"/>
              <w:rPr>
                <w:kern w:val="2"/>
              </w:rPr>
            </w:pPr>
            <w:r w:rsidRPr="00DB089A">
              <w:rPr>
                <w:kern w:val="2"/>
              </w:rPr>
              <w:t>объединений и клубов по интересам (71.4 %)</w:t>
            </w:r>
          </w:p>
          <w:p w:rsidR="00E73ABD" w:rsidRPr="00DB089A" w:rsidRDefault="00E73ABD">
            <w:pPr>
              <w:spacing w:line="256" w:lineRule="auto"/>
              <w:jc w:val="both"/>
              <w:rPr>
                <w:kern w:val="2"/>
              </w:rPr>
            </w:pPr>
            <w:r w:rsidRPr="00DB089A">
              <w:rPr>
                <w:kern w:val="2"/>
              </w:rPr>
              <w:t>3. Увеличение удельного веса населения,</w:t>
            </w:r>
          </w:p>
          <w:p w:rsidR="00E73ABD" w:rsidRPr="00DB089A" w:rsidRDefault="00E73ABD">
            <w:pPr>
              <w:spacing w:line="256" w:lineRule="auto"/>
              <w:jc w:val="both"/>
              <w:rPr>
                <w:kern w:val="2"/>
              </w:rPr>
            </w:pPr>
            <w:r w:rsidRPr="00DB089A">
              <w:rPr>
                <w:kern w:val="2"/>
              </w:rPr>
              <w:t>участвующего в платных культурно-досуговых мероприятиях (225%)</w:t>
            </w:r>
          </w:p>
          <w:p w:rsidR="00E73ABD" w:rsidRPr="00DB089A" w:rsidRDefault="00E73ABD">
            <w:pPr>
              <w:spacing w:line="256" w:lineRule="auto"/>
              <w:jc w:val="both"/>
              <w:rPr>
                <w:kern w:val="2"/>
              </w:rPr>
            </w:pPr>
            <w:r w:rsidRPr="00DB089A">
              <w:rPr>
                <w:kern w:val="2"/>
              </w:rPr>
              <w:t>4. Охват детей с 7- 15 лет дополнительным</w:t>
            </w:r>
          </w:p>
          <w:p w:rsidR="00E73ABD" w:rsidRPr="00DB089A" w:rsidRDefault="00E73ABD">
            <w:pPr>
              <w:spacing w:line="256" w:lineRule="auto"/>
              <w:jc w:val="both"/>
              <w:rPr>
                <w:kern w:val="2"/>
              </w:rPr>
            </w:pPr>
            <w:r w:rsidRPr="00DB089A">
              <w:rPr>
                <w:kern w:val="2"/>
              </w:rPr>
              <w:t>художественным образованием (27.3%)</w:t>
            </w:r>
          </w:p>
          <w:p w:rsidR="00E73ABD" w:rsidRPr="00DB089A" w:rsidRDefault="00E73ABD">
            <w:pPr>
              <w:spacing w:line="256" w:lineRule="auto"/>
              <w:jc w:val="both"/>
              <w:rPr>
                <w:kern w:val="2"/>
              </w:rPr>
            </w:pPr>
            <w:r w:rsidRPr="00DB089A">
              <w:rPr>
                <w:kern w:val="2"/>
              </w:rPr>
              <w:t>5. Увеличение количества лауреатов и</w:t>
            </w:r>
          </w:p>
          <w:p w:rsidR="00E73ABD" w:rsidRPr="00DB089A" w:rsidRDefault="00E73ABD">
            <w:pPr>
              <w:spacing w:line="256" w:lineRule="auto"/>
              <w:jc w:val="both"/>
              <w:rPr>
                <w:kern w:val="2"/>
              </w:rPr>
            </w:pPr>
            <w:r w:rsidRPr="00DB089A">
              <w:rPr>
                <w:kern w:val="2"/>
              </w:rPr>
              <w:t>дипломантов Фестивалей и конкурсов</w:t>
            </w:r>
          </w:p>
          <w:p w:rsidR="00E73ABD" w:rsidRPr="00DB089A" w:rsidRDefault="00E73ABD">
            <w:pPr>
              <w:spacing w:line="256" w:lineRule="auto"/>
              <w:jc w:val="both"/>
              <w:rPr>
                <w:kern w:val="2"/>
              </w:rPr>
            </w:pPr>
            <w:r w:rsidRPr="00DB089A">
              <w:rPr>
                <w:kern w:val="2"/>
              </w:rPr>
              <w:t>(международных, межрегиональных,</w:t>
            </w:r>
          </w:p>
          <w:p w:rsidR="00E73ABD" w:rsidRPr="00DB089A" w:rsidRDefault="00E73ABD">
            <w:pPr>
              <w:snapToGrid w:val="0"/>
              <w:spacing w:line="256" w:lineRule="auto"/>
              <w:jc w:val="both"/>
              <w:rPr>
                <w:kern w:val="2"/>
              </w:rPr>
            </w:pPr>
            <w:r w:rsidRPr="00DB089A">
              <w:rPr>
                <w:kern w:val="2"/>
              </w:rPr>
              <w:t>областных, межмуниципальных) (53 чел.)</w:t>
            </w:r>
          </w:p>
        </w:tc>
      </w:tr>
      <w:tr w:rsidR="00E73ABD" w:rsidRPr="00DB089A" w:rsidTr="002C52CF">
        <w:trPr>
          <w:trHeight w:val="400"/>
        </w:trPr>
        <w:tc>
          <w:tcPr>
            <w:tcW w:w="2866" w:type="dxa"/>
            <w:tcBorders>
              <w:top w:val="single" w:sz="4" w:space="0" w:color="000001"/>
              <w:left w:val="single" w:sz="4" w:space="0" w:color="000001"/>
              <w:bottom w:val="single" w:sz="4" w:space="0" w:color="000001"/>
              <w:right w:val="nil"/>
            </w:tcBorders>
            <w:shd w:val="clear" w:color="auto" w:fill="FFFFFF"/>
          </w:tcPr>
          <w:p w:rsidR="00E73ABD" w:rsidRPr="00DB089A" w:rsidRDefault="00E73ABD">
            <w:pPr>
              <w:widowControl w:val="0"/>
              <w:autoSpaceDE w:val="0"/>
              <w:snapToGrid w:val="0"/>
              <w:spacing w:line="256" w:lineRule="auto"/>
              <w:rPr>
                <w:kern w:val="2"/>
              </w:rPr>
            </w:pPr>
            <w:r w:rsidRPr="00DB089A">
              <w:rPr>
                <w:kern w:val="2"/>
              </w:rPr>
              <w:t xml:space="preserve">Сроки и этапы реализации 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rsidR="00E73ABD" w:rsidRPr="00DB089A" w:rsidRDefault="00E73ABD">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на2014-2022 годы;</w:t>
            </w:r>
          </w:p>
          <w:p w:rsidR="00E73ABD" w:rsidRPr="00DB089A" w:rsidRDefault="00E73ABD">
            <w:pPr>
              <w:widowControl w:val="0"/>
              <w:autoSpaceDE w:val="0"/>
              <w:snapToGrid w:val="0"/>
              <w:spacing w:line="256" w:lineRule="auto"/>
              <w:jc w:val="both"/>
              <w:rPr>
                <w:kern w:val="2"/>
              </w:rPr>
            </w:pPr>
            <w:r w:rsidRPr="00DB089A">
              <w:rPr>
                <w:kern w:val="2"/>
                <w:lang w:val="en-US"/>
              </w:rPr>
              <w:t>II</w:t>
            </w:r>
            <w:r w:rsidRPr="00DB089A">
              <w:rPr>
                <w:kern w:val="2"/>
              </w:rPr>
              <w:t xml:space="preserve"> этап реализациина2023-2030 годы.</w:t>
            </w:r>
          </w:p>
        </w:tc>
      </w:tr>
      <w:tr w:rsidR="00E73ABD" w:rsidRPr="00DB089A" w:rsidTr="002C52CF">
        <w:trPr>
          <w:trHeight w:val="400"/>
        </w:trPr>
        <w:tc>
          <w:tcPr>
            <w:tcW w:w="2866" w:type="dxa"/>
            <w:tcBorders>
              <w:top w:val="single" w:sz="4" w:space="0" w:color="000001"/>
              <w:left w:val="single" w:sz="4" w:space="0" w:color="000001"/>
              <w:bottom w:val="single" w:sz="4" w:space="0" w:color="000001"/>
              <w:right w:val="nil"/>
            </w:tcBorders>
            <w:shd w:val="clear" w:color="auto" w:fill="FFFFFF"/>
          </w:tcPr>
          <w:p w:rsidR="00E73ABD" w:rsidRPr="00DB089A" w:rsidRDefault="00E73ABD">
            <w:pPr>
              <w:widowControl w:val="0"/>
              <w:autoSpaceDE w:val="0"/>
              <w:snapToGrid w:val="0"/>
              <w:spacing w:line="256" w:lineRule="auto"/>
              <w:rPr>
                <w:kern w:val="2"/>
              </w:rPr>
            </w:pPr>
            <w:r w:rsidRPr="00DB089A">
              <w:rPr>
                <w:kern w:val="2"/>
              </w:rPr>
              <w:t>Объемы и источники финансирования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pPr>
              <w:snapToGrid w:val="0"/>
              <w:spacing w:line="256" w:lineRule="auto"/>
              <w:jc w:val="both"/>
              <w:rPr>
                <w:kern w:val="2"/>
              </w:rPr>
            </w:pPr>
            <w:r w:rsidRPr="00DB089A">
              <w:rPr>
                <w:kern w:val="2"/>
              </w:rPr>
              <w:t xml:space="preserve">Мероприятия подпрограммы финансируются за счет средств бюджета города, бюджета области и внебюджетных средств. </w:t>
            </w:r>
          </w:p>
          <w:p w:rsidR="00E73ABD" w:rsidRPr="00DB089A" w:rsidRDefault="00E73ABD" w:rsidP="00667AB1">
            <w:pPr>
              <w:widowControl w:val="0"/>
              <w:autoSpaceDE w:val="0"/>
              <w:snapToGrid w:val="0"/>
              <w:spacing w:line="256" w:lineRule="auto"/>
              <w:jc w:val="both"/>
              <w:rPr>
                <w:kern w:val="2"/>
              </w:rPr>
            </w:pPr>
            <w:r w:rsidRPr="00DB089A">
              <w:rPr>
                <w:kern w:val="2"/>
              </w:rPr>
              <w:t xml:space="preserve">Предполагаемый объем средств на реализацию мероприятий </w:t>
            </w:r>
            <w:r w:rsidRPr="00DB089A">
              <w:rPr>
                <w:kern w:val="2"/>
                <w:lang w:val="en-US"/>
              </w:rPr>
              <w:t>I</w:t>
            </w:r>
            <w:r w:rsidRPr="00DB089A">
              <w:rPr>
                <w:kern w:val="2"/>
              </w:rPr>
              <w:t>этапа на 2014-2022 годы составляет:</w:t>
            </w:r>
          </w:p>
          <w:p w:rsidR="00E73ABD" w:rsidRPr="00DB089A" w:rsidRDefault="00E73ABD">
            <w:pPr>
              <w:spacing w:line="256" w:lineRule="auto"/>
              <w:rPr>
                <w:kern w:val="2"/>
              </w:rPr>
            </w:pPr>
            <w:r w:rsidRPr="00DB089A">
              <w:rPr>
                <w:kern w:val="2"/>
              </w:rPr>
              <w:t>138676,30 тыс. рублей, в том числе:</w:t>
            </w:r>
          </w:p>
          <w:p w:rsidR="00E73ABD" w:rsidRPr="00DB089A" w:rsidRDefault="00E73ABD">
            <w:pPr>
              <w:spacing w:line="256" w:lineRule="auto"/>
              <w:rPr>
                <w:kern w:val="2"/>
              </w:rPr>
            </w:pPr>
            <w:r w:rsidRPr="00DB089A">
              <w:rPr>
                <w:kern w:val="2"/>
              </w:rPr>
              <w:t>средства бюджета области - 11284 тыс. рублей;</w:t>
            </w:r>
          </w:p>
          <w:p w:rsidR="00E73ABD" w:rsidRPr="00DB089A" w:rsidRDefault="00E73ABD">
            <w:pPr>
              <w:spacing w:line="256" w:lineRule="auto"/>
              <w:rPr>
                <w:kern w:val="2"/>
              </w:rPr>
            </w:pPr>
            <w:r w:rsidRPr="00DB089A">
              <w:rPr>
                <w:kern w:val="2"/>
              </w:rPr>
              <w:t>средства бюджета города – 122214,6 тыс. рублей;</w:t>
            </w:r>
          </w:p>
          <w:p w:rsidR="00E73ABD" w:rsidRPr="00DB089A" w:rsidRDefault="00E73ABD">
            <w:pPr>
              <w:spacing w:line="256" w:lineRule="auto"/>
              <w:rPr>
                <w:kern w:val="2"/>
              </w:rPr>
            </w:pPr>
            <w:r w:rsidRPr="00DB089A">
              <w:rPr>
                <w:kern w:val="2"/>
              </w:rPr>
              <w:t>средства внебюджетные – 5177,7 тыс. рублей.</w:t>
            </w:r>
          </w:p>
          <w:p w:rsidR="00E73ABD" w:rsidRPr="00DB089A" w:rsidRDefault="00E73ABD">
            <w:pPr>
              <w:spacing w:line="256" w:lineRule="auto"/>
              <w:rPr>
                <w:kern w:val="2"/>
              </w:rPr>
            </w:pPr>
            <w:r w:rsidRPr="00DB089A">
              <w:rPr>
                <w:kern w:val="2"/>
              </w:rPr>
              <w:t>2014 год - 8676,7 тыс. рублей, в том числе:</w:t>
            </w:r>
          </w:p>
          <w:p w:rsidR="00E73ABD" w:rsidRPr="00DB089A" w:rsidRDefault="00E73ABD">
            <w:pPr>
              <w:spacing w:line="256" w:lineRule="auto"/>
              <w:rPr>
                <w:kern w:val="2"/>
              </w:rPr>
            </w:pPr>
            <w:r w:rsidRPr="00DB089A">
              <w:rPr>
                <w:kern w:val="2"/>
              </w:rPr>
              <w:t>средства бюджета города - 8599,7 тыс. рублей;</w:t>
            </w:r>
          </w:p>
          <w:p w:rsidR="00E73ABD" w:rsidRPr="00DB089A" w:rsidRDefault="00E73ABD">
            <w:pPr>
              <w:spacing w:line="256" w:lineRule="auto"/>
              <w:rPr>
                <w:kern w:val="2"/>
              </w:rPr>
            </w:pPr>
            <w:r w:rsidRPr="00DB089A">
              <w:rPr>
                <w:kern w:val="2"/>
              </w:rPr>
              <w:t>средства внебюджетные - 77,0 тыс. рублей.</w:t>
            </w:r>
          </w:p>
          <w:p w:rsidR="00E73ABD" w:rsidRPr="00DB089A" w:rsidRDefault="00E73ABD">
            <w:pPr>
              <w:spacing w:line="256" w:lineRule="auto"/>
              <w:rPr>
                <w:kern w:val="2"/>
              </w:rPr>
            </w:pPr>
            <w:r w:rsidRPr="00DB089A">
              <w:rPr>
                <w:kern w:val="2"/>
              </w:rPr>
              <w:t>2015 год - 9463,3 тыс. рублей, в том числе:</w:t>
            </w:r>
          </w:p>
          <w:p w:rsidR="00E73ABD" w:rsidRPr="00DB089A" w:rsidRDefault="00E73ABD">
            <w:pPr>
              <w:spacing w:line="256" w:lineRule="auto"/>
              <w:rPr>
                <w:kern w:val="2"/>
              </w:rPr>
            </w:pPr>
            <w:r w:rsidRPr="00DB089A">
              <w:rPr>
                <w:kern w:val="2"/>
              </w:rPr>
              <w:t>средства бюджета города - 9386,3 тыс. рублей;</w:t>
            </w:r>
          </w:p>
          <w:p w:rsidR="00E73ABD" w:rsidRPr="00DB089A" w:rsidRDefault="00E73ABD">
            <w:pPr>
              <w:spacing w:line="256" w:lineRule="auto"/>
              <w:rPr>
                <w:kern w:val="2"/>
              </w:rPr>
            </w:pPr>
            <w:r w:rsidRPr="00DB089A">
              <w:rPr>
                <w:kern w:val="2"/>
              </w:rPr>
              <w:t>средства внебюджетные - 77,0 тыс. рублей.</w:t>
            </w:r>
          </w:p>
          <w:p w:rsidR="00E73ABD" w:rsidRPr="00DB089A" w:rsidRDefault="00E73ABD">
            <w:pPr>
              <w:spacing w:line="256" w:lineRule="auto"/>
              <w:rPr>
                <w:kern w:val="2"/>
              </w:rPr>
            </w:pPr>
            <w:r w:rsidRPr="00DB089A">
              <w:rPr>
                <w:kern w:val="2"/>
              </w:rPr>
              <w:t>2016 год - 14250,905 тыс. рублей, в том числе:</w:t>
            </w:r>
          </w:p>
          <w:p w:rsidR="00E73ABD" w:rsidRPr="00DB089A" w:rsidRDefault="00E73ABD">
            <w:pPr>
              <w:spacing w:line="256" w:lineRule="auto"/>
              <w:rPr>
                <w:kern w:val="2"/>
              </w:rPr>
            </w:pPr>
            <w:r w:rsidRPr="00DB089A">
              <w:rPr>
                <w:kern w:val="2"/>
              </w:rPr>
              <w:t>средства бюджета города - 9227,2 тыс. рублей;</w:t>
            </w:r>
          </w:p>
          <w:p w:rsidR="00E73ABD" w:rsidRPr="00DB089A" w:rsidRDefault="00E73ABD">
            <w:pPr>
              <w:spacing w:line="256" w:lineRule="auto"/>
              <w:rPr>
                <w:kern w:val="2"/>
              </w:rPr>
            </w:pPr>
            <w:r w:rsidRPr="00DB089A">
              <w:rPr>
                <w:kern w:val="2"/>
              </w:rPr>
              <w:t>средства внебюджетные - 5023,705 тыс. рублей.</w:t>
            </w:r>
          </w:p>
          <w:p w:rsidR="00E73ABD" w:rsidRPr="00DB089A" w:rsidRDefault="00E73ABD">
            <w:pPr>
              <w:spacing w:line="256" w:lineRule="auto"/>
              <w:rPr>
                <w:kern w:val="2"/>
              </w:rPr>
            </w:pPr>
            <w:r w:rsidRPr="00DB089A">
              <w:rPr>
                <w:kern w:val="2"/>
              </w:rPr>
              <w:t>2017 год - 15638,3 тыс. рублей, в том числе:</w:t>
            </w:r>
          </w:p>
          <w:p w:rsidR="00E73ABD" w:rsidRPr="00DB089A" w:rsidRDefault="00E73ABD">
            <w:pPr>
              <w:spacing w:line="256" w:lineRule="auto"/>
              <w:rPr>
                <w:kern w:val="2"/>
              </w:rPr>
            </w:pPr>
            <w:r w:rsidRPr="00DB089A">
              <w:rPr>
                <w:kern w:val="2"/>
              </w:rPr>
              <w:t>средства бюджета области - 1461,3 тыс. рублей;</w:t>
            </w:r>
          </w:p>
          <w:p w:rsidR="00E73ABD" w:rsidRPr="00DB089A" w:rsidRDefault="00E73ABD">
            <w:pPr>
              <w:spacing w:line="256" w:lineRule="auto"/>
              <w:rPr>
                <w:kern w:val="2"/>
              </w:rPr>
            </w:pPr>
            <w:r w:rsidRPr="00DB089A">
              <w:rPr>
                <w:kern w:val="2"/>
              </w:rPr>
              <w:t>средства бюджета города – 14177,0 тыс. рублей.</w:t>
            </w:r>
          </w:p>
          <w:p w:rsidR="00E73ABD" w:rsidRPr="00DB089A" w:rsidRDefault="00E73ABD">
            <w:pPr>
              <w:spacing w:line="256" w:lineRule="auto"/>
              <w:rPr>
                <w:kern w:val="2"/>
              </w:rPr>
            </w:pPr>
            <w:r w:rsidRPr="00DB089A">
              <w:rPr>
                <w:kern w:val="2"/>
              </w:rPr>
              <w:t>2018 год - 18040,0 тыс. рублей, в том числе:</w:t>
            </w:r>
          </w:p>
          <w:p w:rsidR="00E73ABD" w:rsidRPr="00DB089A" w:rsidRDefault="00E73ABD">
            <w:pPr>
              <w:spacing w:line="256" w:lineRule="auto"/>
              <w:rPr>
                <w:kern w:val="2"/>
              </w:rPr>
            </w:pPr>
            <w:r w:rsidRPr="00DB089A">
              <w:rPr>
                <w:kern w:val="2"/>
              </w:rPr>
              <w:t>средства бюджета области - 9822,7 тыс. рублей;</w:t>
            </w:r>
          </w:p>
          <w:p w:rsidR="00E73ABD" w:rsidRPr="00DB089A" w:rsidRDefault="00E73ABD">
            <w:pPr>
              <w:spacing w:line="256" w:lineRule="auto"/>
              <w:rPr>
                <w:kern w:val="2"/>
              </w:rPr>
            </w:pPr>
            <w:r w:rsidRPr="00DB089A">
              <w:rPr>
                <w:kern w:val="2"/>
              </w:rPr>
              <w:t>средства бюджета города – 8217,3тыс. рублей.</w:t>
            </w:r>
          </w:p>
          <w:p w:rsidR="00E73ABD" w:rsidRPr="00DB089A" w:rsidRDefault="00E73ABD">
            <w:pPr>
              <w:spacing w:line="256" w:lineRule="auto"/>
              <w:rPr>
                <w:kern w:val="2"/>
              </w:rPr>
            </w:pPr>
            <w:r w:rsidRPr="00DB089A">
              <w:rPr>
                <w:kern w:val="2"/>
              </w:rPr>
              <w:t>2019 год - 37151,0 тыс. рублей, в том числе:</w:t>
            </w:r>
          </w:p>
          <w:p w:rsidR="00E73ABD" w:rsidRPr="00DB089A" w:rsidRDefault="00E73ABD">
            <w:pPr>
              <w:spacing w:line="256" w:lineRule="auto"/>
              <w:rPr>
                <w:kern w:val="2"/>
              </w:rPr>
            </w:pPr>
            <w:r w:rsidRPr="00DB089A">
              <w:rPr>
                <w:kern w:val="2"/>
              </w:rPr>
              <w:t>средства бюджета города – 37151,0 тыс. рублей.</w:t>
            </w:r>
          </w:p>
          <w:p w:rsidR="00E73ABD" w:rsidRPr="00DB089A" w:rsidRDefault="00E73ABD">
            <w:pPr>
              <w:spacing w:line="256" w:lineRule="auto"/>
              <w:rPr>
                <w:kern w:val="2"/>
              </w:rPr>
            </w:pPr>
            <w:r w:rsidRPr="00DB089A">
              <w:rPr>
                <w:kern w:val="2"/>
              </w:rPr>
              <w:t>2020 год - 14576,2 тыс. рублей, в том числе:</w:t>
            </w:r>
          </w:p>
          <w:p w:rsidR="00E73ABD" w:rsidRPr="00DB089A" w:rsidRDefault="00E73ABD">
            <w:pPr>
              <w:spacing w:line="256" w:lineRule="auto"/>
              <w:rPr>
                <w:kern w:val="2"/>
              </w:rPr>
            </w:pPr>
            <w:r w:rsidRPr="00DB089A">
              <w:rPr>
                <w:kern w:val="2"/>
              </w:rPr>
              <w:t>средства бюджета города – 14576,2 тыс. рублей.</w:t>
            </w:r>
          </w:p>
          <w:p w:rsidR="00E73ABD" w:rsidRPr="00DB089A" w:rsidRDefault="00E73ABD">
            <w:pPr>
              <w:spacing w:line="256" w:lineRule="auto"/>
              <w:rPr>
                <w:kern w:val="2"/>
              </w:rPr>
            </w:pPr>
            <w:r w:rsidRPr="00DB089A">
              <w:rPr>
                <w:kern w:val="2"/>
              </w:rPr>
              <w:t xml:space="preserve"> 2021 год - 10460,0 тыс. рублей, в том числе:</w:t>
            </w:r>
          </w:p>
          <w:p w:rsidR="00E73ABD" w:rsidRPr="00DB089A" w:rsidRDefault="00E73ABD">
            <w:pPr>
              <w:spacing w:line="256" w:lineRule="auto"/>
              <w:rPr>
                <w:kern w:val="2"/>
              </w:rPr>
            </w:pPr>
            <w:r w:rsidRPr="00DB089A">
              <w:rPr>
                <w:kern w:val="2"/>
              </w:rPr>
              <w:t>средства бюджета города – 10460,0 тыс. рублей.</w:t>
            </w:r>
          </w:p>
          <w:p w:rsidR="00E73ABD" w:rsidRPr="00DB089A" w:rsidRDefault="00E73ABD" w:rsidP="00343E0F">
            <w:pPr>
              <w:spacing w:line="256" w:lineRule="auto"/>
              <w:rPr>
                <w:kern w:val="2"/>
              </w:rPr>
            </w:pPr>
            <w:r w:rsidRPr="00DB089A">
              <w:rPr>
                <w:kern w:val="2"/>
              </w:rPr>
              <w:t xml:space="preserve">  2022 год - 15601,7 тыс. рублей, в том числе:</w:t>
            </w:r>
          </w:p>
          <w:p w:rsidR="00E73ABD" w:rsidRPr="00DB089A" w:rsidRDefault="00E73ABD" w:rsidP="00343E0F">
            <w:pPr>
              <w:spacing w:line="256" w:lineRule="auto"/>
              <w:rPr>
                <w:kern w:val="2"/>
              </w:rPr>
            </w:pPr>
            <w:r w:rsidRPr="00DB089A">
              <w:rPr>
                <w:kern w:val="2"/>
              </w:rPr>
              <w:t xml:space="preserve">средства бюджета города –15601,7 тыс. рублей. </w:t>
            </w:r>
          </w:p>
          <w:p w:rsidR="00E73ABD" w:rsidRPr="00DB089A" w:rsidRDefault="00E73ABD" w:rsidP="001B7ACB">
            <w:pPr>
              <w:widowControl w:val="0"/>
              <w:autoSpaceDE w:val="0"/>
              <w:snapToGrid w:val="0"/>
              <w:spacing w:line="256" w:lineRule="auto"/>
              <w:jc w:val="both"/>
              <w:rPr>
                <w:kern w:val="2"/>
              </w:rPr>
            </w:pPr>
            <w:r w:rsidRPr="00DB089A">
              <w:rPr>
                <w:kern w:val="2"/>
              </w:rPr>
              <w:t xml:space="preserve">Предполагаемый объем средств на реализацию мероприятий </w:t>
            </w:r>
            <w:r w:rsidRPr="00DB089A">
              <w:rPr>
                <w:kern w:val="2"/>
                <w:lang w:val="en-US"/>
              </w:rPr>
              <w:t>II</w:t>
            </w:r>
            <w:r w:rsidRPr="00DB089A">
              <w:rPr>
                <w:kern w:val="2"/>
              </w:rPr>
              <w:t xml:space="preserve"> этапа на 2023-2030 годы составляет:</w:t>
            </w:r>
          </w:p>
          <w:p w:rsidR="00E73ABD" w:rsidRPr="00DB089A" w:rsidRDefault="00E73ABD" w:rsidP="001B7ACB">
            <w:pPr>
              <w:spacing w:line="256" w:lineRule="auto"/>
              <w:rPr>
                <w:kern w:val="2"/>
              </w:rPr>
            </w:pPr>
            <w:bookmarkStart w:id="25" w:name="_Hlk190155013"/>
            <w:r w:rsidRPr="00DB089A">
              <w:rPr>
                <w:kern w:val="2"/>
              </w:rPr>
              <w:t>105607,5 тыс. рублей, в том числе:</w:t>
            </w:r>
          </w:p>
          <w:p w:rsidR="00E73ABD" w:rsidRPr="00DB089A" w:rsidRDefault="00E73ABD" w:rsidP="001B7ACB">
            <w:pPr>
              <w:spacing w:line="256" w:lineRule="auto"/>
              <w:rPr>
                <w:kern w:val="2"/>
              </w:rPr>
            </w:pPr>
            <w:r w:rsidRPr="00DB089A">
              <w:rPr>
                <w:kern w:val="2"/>
              </w:rPr>
              <w:t>средства бюджета города – 105607,5 тыс. рублей;</w:t>
            </w:r>
          </w:p>
          <w:p w:rsidR="00E73ABD" w:rsidRPr="00DB089A" w:rsidRDefault="00E73ABD" w:rsidP="00CB2B1F">
            <w:pPr>
              <w:spacing w:line="256" w:lineRule="auto"/>
              <w:rPr>
                <w:kern w:val="2"/>
              </w:rPr>
            </w:pPr>
            <w:r w:rsidRPr="00DB089A">
              <w:rPr>
                <w:kern w:val="2"/>
              </w:rPr>
              <w:t>2023 год –15634,7 тыс. рублей, в том числе:</w:t>
            </w:r>
          </w:p>
          <w:p w:rsidR="00E73ABD" w:rsidRPr="00DB089A" w:rsidRDefault="00E73ABD" w:rsidP="00CB2B1F">
            <w:pPr>
              <w:spacing w:line="256" w:lineRule="auto"/>
              <w:rPr>
                <w:kern w:val="2"/>
              </w:rPr>
            </w:pPr>
            <w:r w:rsidRPr="00DB089A">
              <w:rPr>
                <w:kern w:val="2"/>
              </w:rPr>
              <w:t>средства бюджета города - 15634,7 тыс. рублей;</w:t>
            </w:r>
          </w:p>
          <w:p w:rsidR="00E73ABD" w:rsidRPr="00DB089A" w:rsidRDefault="00E73ABD" w:rsidP="001B7ACB">
            <w:pPr>
              <w:spacing w:line="256" w:lineRule="auto"/>
              <w:rPr>
                <w:kern w:val="2"/>
              </w:rPr>
            </w:pPr>
            <w:r w:rsidRPr="00DB089A">
              <w:rPr>
                <w:kern w:val="2"/>
              </w:rPr>
              <w:t>2024 год –15349,3 тыс. рублей, в том числе:</w:t>
            </w:r>
          </w:p>
          <w:p w:rsidR="00E73ABD" w:rsidRPr="00DB089A" w:rsidRDefault="00E73ABD" w:rsidP="001B7ACB">
            <w:pPr>
              <w:spacing w:line="256" w:lineRule="auto"/>
              <w:rPr>
                <w:kern w:val="2"/>
              </w:rPr>
            </w:pPr>
            <w:r w:rsidRPr="00DB089A">
              <w:rPr>
                <w:kern w:val="2"/>
              </w:rPr>
              <w:t>средства бюджета города – 15349,3 тыс. рублей;</w:t>
            </w:r>
          </w:p>
          <w:p w:rsidR="00E73ABD" w:rsidRPr="00DB089A" w:rsidRDefault="00E73ABD" w:rsidP="00EA2E9F">
            <w:pPr>
              <w:spacing w:line="256" w:lineRule="auto"/>
              <w:rPr>
                <w:kern w:val="2"/>
              </w:rPr>
            </w:pPr>
            <w:r w:rsidRPr="00DB089A">
              <w:rPr>
                <w:kern w:val="2"/>
              </w:rPr>
              <w:t>2025 год – 15378,5 тыс. рублей, в том числе:</w:t>
            </w:r>
          </w:p>
          <w:p w:rsidR="00E73ABD" w:rsidRPr="00DB089A" w:rsidRDefault="00E73ABD" w:rsidP="00EA2E9F">
            <w:pPr>
              <w:spacing w:line="256" w:lineRule="auto"/>
              <w:rPr>
                <w:kern w:val="2"/>
              </w:rPr>
            </w:pPr>
            <w:r w:rsidRPr="00DB089A">
              <w:rPr>
                <w:kern w:val="2"/>
              </w:rPr>
              <w:t>средства бюджета города – 15378,5 тыс. рублей;</w:t>
            </w:r>
          </w:p>
          <w:bookmarkEnd w:id="25"/>
          <w:p w:rsidR="00E73ABD" w:rsidRPr="00DB089A" w:rsidRDefault="00E73ABD" w:rsidP="00EA2E9F">
            <w:pPr>
              <w:spacing w:line="256" w:lineRule="auto"/>
              <w:rPr>
                <w:kern w:val="2"/>
              </w:rPr>
            </w:pPr>
            <w:r w:rsidRPr="00DB089A">
              <w:rPr>
                <w:kern w:val="2"/>
              </w:rPr>
              <w:t>2026 год - 11849,0 тыс. рублей, в том числе:</w:t>
            </w:r>
          </w:p>
          <w:p w:rsidR="00E73ABD" w:rsidRPr="00DB089A" w:rsidRDefault="00E73ABD" w:rsidP="00EA2E9F">
            <w:pPr>
              <w:spacing w:line="256" w:lineRule="auto"/>
              <w:rPr>
                <w:kern w:val="2"/>
              </w:rPr>
            </w:pPr>
            <w:r w:rsidRPr="00DB089A">
              <w:rPr>
                <w:kern w:val="2"/>
              </w:rPr>
              <w:t>средства бюджета города - 11849,0 тыс. рублей;</w:t>
            </w:r>
          </w:p>
          <w:p w:rsidR="00E73ABD" w:rsidRPr="00DB089A" w:rsidRDefault="00E73ABD" w:rsidP="00EA2E9F">
            <w:pPr>
              <w:spacing w:line="256" w:lineRule="auto"/>
              <w:rPr>
                <w:kern w:val="2"/>
              </w:rPr>
            </w:pPr>
            <w:r w:rsidRPr="00DB089A">
              <w:rPr>
                <w:kern w:val="2"/>
              </w:rPr>
              <w:t>2027 год - 11849,0 тыс. рублей, в том числе:</w:t>
            </w:r>
          </w:p>
          <w:p w:rsidR="00E73ABD" w:rsidRPr="00DB089A" w:rsidRDefault="00E73ABD" w:rsidP="00EA2E9F">
            <w:pPr>
              <w:spacing w:line="256" w:lineRule="auto"/>
              <w:rPr>
                <w:kern w:val="2"/>
              </w:rPr>
            </w:pPr>
            <w:r w:rsidRPr="00DB089A">
              <w:rPr>
                <w:kern w:val="2"/>
              </w:rPr>
              <w:t>средства бюджета города - 11849,0 тыс. рублей;</w:t>
            </w:r>
          </w:p>
          <w:p w:rsidR="00E73ABD" w:rsidRPr="00DB089A" w:rsidRDefault="00E73ABD" w:rsidP="00EA2E9F">
            <w:pPr>
              <w:spacing w:line="256" w:lineRule="auto"/>
              <w:rPr>
                <w:kern w:val="2"/>
              </w:rPr>
            </w:pPr>
            <w:r w:rsidRPr="00DB089A">
              <w:rPr>
                <w:kern w:val="2"/>
              </w:rPr>
              <w:t>2028 год - 11849,0 тыс. рублей, в том числе:</w:t>
            </w:r>
          </w:p>
          <w:p w:rsidR="00E73ABD" w:rsidRPr="00DB089A" w:rsidRDefault="00E73ABD" w:rsidP="00EA2E9F">
            <w:pPr>
              <w:spacing w:line="256" w:lineRule="auto"/>
              <w:rPr>
                <w:kern w:val="2"/>
              </w:rPr>
            </w:pPr>
            <w:r w:rsidRPr="00DB089A">
              <w:rPr>
                <w:kern w:val="2"/>
              </w:rPr>
              <w:t>средства бюджета города - 11849,0 тыс. рублей;</w:t>
            </w:r>
          </w:p>
          <w:p w:rsidR="00E73ABD" w:rsidRPr="00DB089A" w:rsidRDefault="00E73ABD" w:rsidP="00EA2E9F">
            <w:pPr>
              <w:spacing w:line="256" w:lineRule="auto"/>
              <w:rPr>
                <w:kern w:val="2"/>
              </w:rPr>
            </w:pPr>
            <w:r w:rsidRPr="00DB089A">
              <w:rPr>
                <w:kern w:val="2"/>
              </w:rPr>
              <w:t>2029 год - 11849,0 тыс. рублей, в том числе:</w:t>
            </w:r>
          </w:p>
          <w:p w:rsidR="00E73ABD" w:rsidRPr="00DB089A" w:rsidRDefault="00E73ABD" w:rsidP="00EA2E9F">
            <w:pPr>
              <w:spacing w:line="256" w:lineRule="auto"/>
              <w:rPr>
                <w:kern w:val="2"/>
              </w:rPr>
            </w:pPr>
            <w:r w:rsidRPr="00DB089A">
              <w:rPr>
                <w:kern w:val="2"/>
              </w:rPr>
              <w:t>средства бюджета города - 11849,0 тыс. рублей;</w:t>
            </w:r>
          </w:p>
          <w:p w:rsidR="00E73ABD" w:rsidRPr="00DB089A" w:rsidRDefault="00E73ABD" w:rsidP="00EA2E9F">
            <w:pPr>
              <w:spacing w:line="256" w:lineRule="auto"/>
              <w:rPr>
                <w:kern w:val="2"/>
              </w:rPr>
            </w:pPr>
            <w:r w:rsidRPr="00DB089A">
              <w:rPr>
                <w:kern w:val="2"/>
              </w:rPr>
              <w:t xml:space="preserve"> 2030 год - 11849,0 тыс. рублей, в том числе:</w:t>
            </w:r>
          </w:p>
          <w:p w:rsidR="00E73ABD" w:rsidRPr="00DB089A" w:rsidRDefault="00E73ABD" w:rsidP="00EA2E9F">
            <w:pPr>
              <w:spacing w:line="256" w:lineRule="auto"/>
              <w:rPr>
                <w:kern w:val="2"/>
              </w:rPr>
            </w:pPr>
            <w:r w:rsidRPr="00DB089A">
              <w:rPr>
                <w:kern w:val="2"/>
              </w:rPr>
              <w:t>средства бюджета города - 11849,0 тыс. рублей;</w:t>
            </w:r>
          </w:p>
          <w:p w:rsidR="00E73ABD" w:rsidRPr="00DB089A" w:rsidRDefault="00E73ABD" w:rsidP="001B7ACB">
            <w:pPr>
              <w:spacing w:line="256" w:lineRule="auto"/>
              <w:rPr>
                <w:kern w:val="2"/>
              </w:rPr>
            </w:pPr>
          </w:p>
        </w:tc>
      </w:tr>
    </w:tbl>
    <w:p w:rsidR="00E73ABD" w:rsidRPr="00DB089A" w:rsidRDefault="00E73ABD" w:rsidP="002C52CF">
      <w:pPr>
        <w:jc w:val="center"/>
        <w:rPr>
          <w:kern w:val="2"/>
          <w:lang w:bidi="hi-IN"/>
        </w:rPr>
      </w:pPr>
    </w:p>
    <w:p w:rsidR="00E73ABD" w:rsidRPr="00DB089A" w:rsidRDefault="00E73ABD" w:rsidP="002C52CF">
      <w:pPr>
        <w:jc w:val="center"/>
        <w:rPr>
          <w:kern w:val="2"/>
          <w:lang w:bidi="hi-IN"/>
        </w:rPr>
      </w:pPr>
    </w:p>
    <w:p w:rsidR="00E73ABD" w:rsidRPr="00DB089A" w:rsidRDefault="00E73ABD" w:rsidP="002C52CF">
      <w:pPr>
        <w:widowControl w:val="0"/>
        <w:jc w:val="center"/>
        <w:rPr>
          <w:b/>
          <w:kern w:val="2"/>
          <w:lang w:bidi="hi-IN"/>
        </w:rPr>
      </w:pPr>
      <w:r w:rsidRPr="00DB089A">
        <w:rPr>
          <w:b/>
          <w:kern w:val="2"/>
          <w:lang w:bidi="hi-IN"/>
        </w:rPr>
        <w:t>Раздел 1.</w:t>
      </w:r>
    </w:p>
    <w:p w:rsidR="00E73ABD" w:rsidRPr="00DB089A" w:rsidRDefault="00E73ABD" w:rsidP="002C52CF">
      <w:pPr>
        <w:widowControl w:val="0"/>
        <w:jc w:val="center"/>
        <w:rPr>
          <w:b/>
          <w:kern w:val="2"/>
          <w:lang w:bidi="hi-IN"/>
        </w:rPr>
      </w:pPr>
      <w:r w:rsidRPr="00DB089A">
        <w:rPr>
          <w:b/>
          <w:kern w:val="2"/>
          <w:lang w:bidi="hi-IN"/>
        </w:rPr>
        <w:t>Общая характеристика сферы реализации подпрограммы.</w:t>
      </w:r>
    </w:p>
    <w:p w:rsidR="00E73ABD" w:rsidRPr="00DB089A" w:rsidRDefault="00E73ABD" w:rsidP="002C52CF">
      <w:pPr>
        <w:widowControl w:val="0"/>
        <w:jc w:val="both"/>
        <w:rPr>
          <w:kern w:val="2"/>
          <w:lang w:bidi="hi-IN"/>
        </w:rPr>
      </w:pPr>
      <w:r w:rsidRPr="00DB089A">
        <w:rPr>
          <w:kern w:val="2"/>
          <w:lang w:bidi="hi-IN"/>
        </w:rPr>
        <w:t xml:space="preserve">           В соответствии с Основами законодательства о культуре, каждый</w:t>
      </w:r>
    </w:p>
    <w:p w:rsidR="00E73ABD" w:rsidRPr="00DB089A" w:rsidRDefault="00E73ABD" w:rsidP="002C52CF">
      <w:pPr>
        <w:widowControl w:val="0"/>
        <w:jc w:val="both"/>
        <w:rPr>
          <w:kern w:val="2"/>
          <w:lang w:bidi="hi-IN"/>
        </w:rPr>
      </w:pPr>
      <w:r w:rsidRPr="00DB089A">
        <w:rPr>
          <w:kern w:val="2"/>
          <w:lang w:bidi="hi-IN"/>
        </w:rPr>
        <w:t>человек имеет право на все виды творческой деятельности в соответствии со</w:t>
      </w:r>
    </w:p>
    <w:p w:rsidR="00E73ABD" w:rsidRPr="00DB089A" w:rsidRDefault="00E73ABD" w:rsidP="002C52CF">
      <w:pPr>
        <w:widowControl w:val="0"/>
        <w:jc w:val="both"/>
        <w:rPr>
          <w:kern w:val="2"/>
          <w:lang w:bidi="hi-IN"/>
        </w:rPr>
      </w:pPr>
      <w:r w:rsidRPr="00DB089A">
        <w:rPr>
          <w:kern w:val="2"/>
          <w:lang w:bidi="hi-IN"/>
        </w:rPr>
        <w:t>своими интересами и способностями.</w:t>
      </w:r>
    </w:p>
    <w:p w:rsidR="00E73ABD" w:rsidRPr="00DB089A" w:rsidRDefault="00E73ABD" w:rsidP="002C52CF">
      <w:pPr>
        <w:widowControl w:val="0"/>
        <w:jc w:val="both"/>
        <w:rPr>
          <w:kern w:val="2"/>
          <w:lang w:bidi="hi-IN"/>
        </w:rPr>
      </w:pPr>
      <w:r w:rsidRPr="00DB089A">
        <w:rPr>
          <w:kern w:val="2"/>
          <w:lang w:bidi="hi-IN"/>
        </w:rPr>
        <w:t xml:space="preserve">      По мере развития личности растут потребности в ее культурнотворческом самовыражении, освоении накопленных обществом культурных</w:t>
      </w:r>
    </w:p>
    <w:p w:rsidR="00E73ABD" w:rsidRPr="00DB089A" w:rsidRDefault="00E73ABD" w:rsidP="002C52CF">
      <w:pPr>
        <w:widowControl w:val="0"/>
        <w:jc w:val="both"/>
        <w:rPr>
          <w:kern w:val="2"/>
          <w:lang w:bidi="hi-IN"/>
        </w:rPr>
      </w:pPr>
      <w:r w:rsidRPr="00DB089A">
        <w:rPr>
          <w:kern w:val="2"/>
          <w:lang w:bidi="hi-IN"/>
        </w:rPr>
        <w:t>и духовных ценностей. Необходимость в удовлетворении этих потребностей</w:t>
      </w:r>
    </w:p>
    <w:p w:rsidR="00E73ABD" w:rsidRPr="00DB089A" w:rsidRDefault="00E73ABD" w:rsidP="002C52CF">
      <w:pPr>
        <w:widowControl w:val="0"/>
        <w:jc w:val="both"/>
        <w:rPr>
          <w:kern w:val="2"/>
          <w:lang w:bidi="hi-IN"/>
        </w:rPr>
      </w:pPr>
      <w:r w:rsidRPr="00DB089A">
        <w:rPr>
          <w:kern w:val="2"/>
          <w:lang w:bidi="hi-IN"/>
        </w:rPr>
        <w:t>требует адекватного развития сферы искусства.</w:t>
      </w:r>
    </w:p>
    <w:p w:rsidR="00E73ABD" w:rsidRPr="00DB089A" w:rsidRDefault="00E73ABD" w:rsidP="002C52CF">
      <w:pPr>
        <w:widowControl w:val="0"/>
        <w:jc w:val="both"/>
        <w:rPr>
          <w:kern w:val="2"/>
          <w:lang w:bidi="hi-IN"/>
        </w:rPr>
      </w:pPr>
      <w:r w:rsidRPr="00DB089A">
        <w:rPr>
          <w:kern w:val="2"/>
          <w:lang w:bidi="hi-IN"/>
        </w:rPr>
        <w:t xml:space="preserve">      Деятельность по обеспечению прав граждан на участие в культурной</w:t>
      </w:r>
    </w:p>
    <w:p w:rsidR="00E73ABD" w:rsidRPr="00DB089A" w:rsidRDefault="00E73ABD" w:rsidP="002C52CF">
      <w:pPr>
        <w:widowControl w:val="0"/>
        <w:jc w:val="both"/>
        <w:rPr>
          <w:kern w:val="2"/>
          <w:lang w:bidi="hi-IN"/>
        </w:rPr>
      </w:pPr>
      <w:r w:rsidRPr="00DB089A">
        <w:rPr>
          <w:kern w:val="2"/>
          <w:lang w:bidi="hi-IN"/>
        </w:rPr>
        <w:t>жизни осуществляется путем сохранения лучших традиций российского</w:t>
      </w:r>
    </w:p>
    <w:p w:rsidR="00E73ABD" w:rsidRPr="00DB089A" w:rsidRDefault="00E73ABD" w:rsidP="002C52CF">
      <w:pPr>
        <w:widowControl w:val="0"/>
        <w:jc w:val="both"/>
        <w:rPr>
          <w:kern w:val="2"/>
          <w:lang w:bidi="hi-IN"/>
        </w:rPr>
      </w:pPr>
      <w:r w:rsidRPr="00DB089A">
        <w:rPr>
          <w:kern w:val="2"/>
          <w:lang w:bidi="hi-IN"/>
        </w:rPr>
        <w:t>искусства, создания условий для обеспечения возможности участия граждан</w:t>
      </w:r>
    </w:p>
    <w:p w:rsidR="00E73ABD" w:rsidRPr="00DB089A" w:rsidRDefault="00E73ABD" w:rsidP="002C52CF">
      <w:pPr>
        <w:widowControl w:val="0"/>
        <w:jc w:val="both"/>
        <w:rPr>
          <w:kern w:val="2"/>
          <w:lang w:bidi="hi-IN"/>
        </w:rPr>
      </w:pPr>
      <w:r w:rsidRPr="00DB089A">
        <w:rPr>
          <w:kern w:val="2"/>
          <w:lang w:bidi="hi-IN"/>
        </w:rPr>
        <w:t>в культурной жизни и пользования учреждениями культуры.</w:t>
      </w:r>
    </w:p>
    <w:p w:rsidR="00E73ABD" w:rsidRPr="00DB089A" w:rsidRDefault="00E73ABD" w:rsidP="002C52CF">
      <w:pPr>
        <w:widowControl w:val="0"/>
        <w:jc w:val="both"/>
        <w:rPr>
          <w:kern w:val="2"/>
          <w:lang w:bidi="hi-IN"/>
        </w:rPr>
      </w:pPr>
      <w:r w:rsidRPr="00DB089A">
        <w:rPr>
          <w:kern w:val="2"/>
          <w:lang w:bidi="hi-IN"/>
        </w:rPr>
        <w:t xml:space="preserve">      Город Кирсанов обладает хорошей культурной средой, культурным</w:t>
      </w:r>
    </w:p>
    <w:p w:rsidR="00E73ABD" w:rsidRPr="00DB089A" w:rsidRDefault="00E73ABD" w:rsidP="002C52CF">
      <w:pPr>
        <w:widowControl w:val="0"/>
        <w:jc w:val="both"/>
        <w:rPr>
          <w:kern w:val="2"/>
          <w:lang w:bidi="hi-IN"/>
        </w:rPr>
      </w:pPr>
      <w:r w:rsidRPr="00DB089A">
        <w:rPr>
          <w:kern w:val="2"/>
          <w:lang w:bidi="hi-IN"/>
        </w:rPr>
        <w:t>потенциалом, который вместе с тем используется не в полной мере.</w:t>
      </w:r>
    </w:p>
    <w:p w:rsidR="00E73ABD" w:rsidRPr="00DB089A" w:rsidRDefault="00E73ABD" w:rsidP="002C52CF">
      <w:pPr>
        <w:widowControl w:val="0"/>
        <w:jc w:val="both"/>
        <w:rPr>
          <w:kern w:val="2"/>
          <w:lang w:bidi="hi-IN"/>
        </w:rPr>
      </w:pPr>
      <w:r w:rsidRPr="00DB089A">
        <w:rPr>
          <w:kern w:val="2"/>
          <w:lang w:bidi="hi-IN"/>
        </w:rPr>
        <w:t>Необходимо сохранять и укреплять сеть существующих учреждений</w:t>
      </w:r>
    </w:p>
    <w:p w:rsidR="00E73ABD" w:rsidRPr="00DB089A" w:rsidRDefault="00E73ABD" w:rsidP="002C52CF">
      <w:pPr>
        <w:widowControl w:val="0"/>
        <w:jc w:val="both"/>
        <w:rPr>
          <w:kern w:val="2"/>
          <w:lang w:bidi="hi-IN"/>
        </w:rPr>
      </w:pPr>
      <w:r w:rsidRPr="00DB089A">
        <w:rPr>
          <w:kern w:val="2"/>
          <w:lang w:bidi="hi-IN"/>
        </w:rPr>
        <w:t>культуры и дополнительного художественного образования города,</w:t>
      </w:r>
    </w:p>
    <w:p w:rsidR="00E73ABD" w:rsidRPr="00DB089A" w:rsidRDefault="00E73ABD" w:rsidP="002C52CF">
      <w:pPr>
        <w:widowControl w:val="0"/>
        <w:jc w:val="both"/>
        <w:rPr>
          <w:kern w:val="2"/>
          <w:lang w:bidi="hi-IN"/>
        </w:rPr>
      </w:pPr>
      <w:r w:rsidRPr="00DB089A">
        <w:rPr>
          <w:kern w:val="2"/>
          <w:lang w:bidi="hi-IN"/>
        </w:rPr>
        <w:t>поскольку именно они обеспечивают историческую преемственность</w:t>
      </w:r>
    </w:p>
    <w:p w:rsidR="00E73ABD" w:rsidRPr="00DB089A" w:rsidRDefault="00E73ABD" w:rsidP="002C52CF">
      <w:pPr>
        <w:widowControl w:val="0"/>
        <w:jc w:val="both"/>
        <w:rPr>
          <w:kern w:val="2"/>
          <w:lang w:bidi="hi-IN"/>
        </w:rPr>
      </w:pPr>
      <w:r w:rsidRPr="00DB089A">
        <w:rPr>
          <w:kern w:val="2"/>
          <w:lang w:bidi="hi-IN"/>
        </w:rPr>
        <w:t>поколений, сохранений, распространение и развитие сферы культуры и</w:t>
      </w:r>
    </w:p>
    <w:p w:rsidR="00E73ABD" w:rsidRPr="00DB089A" w:rsidRDefault="00E73ABD" w:rsidP="002C52CF">
      <w:pPr>
        <w:widowControl w:val="0"/>
        <w:jc w:val="both"/>
        <w:rPr>
          <w:kern w:val="2"/>
          <w:lang w:bidi="hi-IN"/>
        </w:rPr>
      </w:pPr>
      <w:r w:rsidRPr="00DB089A">
        <w:rPr>
          <w:kern w:val="2"/>
          <w:lang w:bidi="hi-IN"/>
        </w:rPr>
        <w:t>духовно-нравственных ценностей.</w:t>
      </w:r>
    </w:p>
    <w:p w:rsidR="00E73ABD" w:rsidRPr="00DB089A" w:rsidRDefault="00E73ABD" w:rsidP="002C52CF">
      <w:pPr>
        <w:widowControl w:val="0"/>
        <w:jc w:val="both"/>
        <w:rPr>
          <w:kern w:val="2"/>
          <w:lang w:bidi="hi-IN"/>
        </w:rPr>
      </w:pPr>
      <w:r w:rsidRPr="00DB089A">
        <w:rPr>
          <w:kern w:val="2"/>
          <w:lang w:bidi="hi-IN"/>
        </w:rPr>
        <w:t xml:space="preserve">       Подпрограмма определяет объемы и источники финансирования на</w:t>
      </w:r>
    </w:p>
    <w:p w:rsidR="00E73ABD" w:rsidRPr="00DB089A" w:rsidRDefault="00E73ABD" w:rsidP="002C52CF">
      <w:pPr>
        <w:widowControl w:val="0"/>
        <w:jc w:val="both"/>
        <w:rPr>
          <w:kern w:val="2"/>
          <w:lang w:bidi="hi-IN"/>
        </w:rPr>
      </w:pPr>
      <w:r w:rsidRPr="00DB089A">
        <w:rPr>
          <w:kern w:val="2"/>
          <w:lang w:bidi="hi-IN"/>
        </w:rPr>
        <w:t>каждое мероприятие, устанавливает ответственных за реализацию этих</w:t>
      </w:r>
    </w:p>
    <w:p w:rsidR="00E73ABD" w:rsidRPr="00DB089A" w:rsidRDefault="00E73ABD" w:rsidP="002C52CF">
      <w:pPr>
        <w:widowControl w:val="0"/>
        <w:jc w:val="both"/>
        <w:rPr>
          <w:kern w:val="2"/>
          <w:lang w:bidi="hi-IN"/>
        </w:rPr>
      </w:pPr>
      <w:r w:rsidRPr="00DB089A">
        <w:rPr>
          <w:kern w:val="2"/>
          <w:lang w:bidi="hi-IN"/>
        </w:rPr>
        <w:t>мероприятий и отражает показатели результативности от проведения</w:t>
      </w:r>
    </w:p>
    <w:p w:rsidR="00E73ABD" w:rsidRPr="00DB089A" w:rsidRDefault="00E73ABD" w:rsidP="002C52CF">
      <w:pPr>
        <w:widowControl w:val="0"/>
        <w:jc w:val="both"/>
        <w:rPr>
          <w:kern w:val="2"/>
          <w:lang w:bidi="hi-IN"/>
        </w:rPr>
      </w:pPr>
      <w:r w:rsidRPr="00DB089A">
        <w:rPr>
          <w:kern w:val="2"/>
          <w:lang w:bidi="hi-IN"/>
        </w:rPr>
        <w:t>мероприятий.</w:t>
      </w:r>
    </w:p>
    <w:p w:rsidR="00E73ABD" w:rsidRPr="00DB089A" w:rsidRDefault="00E73ABD" w:rsidP="002C52CF">
      <w:pPr>
        <w:widowControl w:val="0"/>
        <w:jc w:val="center"/>
        <w:rPr>
          <w:b/>
          <w:kern w:val="2"/>
          <w:lang w:bidi="hi-IN"/>
        </w:rPr>
      </w:pPr>
      <w:r w:rsidRPr="00DB089A">
        <w:rPr>
          <w:b/>
          <w:kern w:val="2"/>
          <w:lang w:bidi="hi-IN"/>
        </w:rPr>
        <w:t>Раздел 2.</w:t>
      </w:r>
    </w:p>
    <w:p w:rsidR="00E73ABD" w:rsidRPr="00DB089A" w:rsidRDefault="00E73ABD" w:rsidP="002C52CF">
      <w:pPr>
        <w:widowControl w:val="0"/>
        <w:jc w:val="center"/>
        <w:rPr>
          <w:b/>
          <w:kern w:val="2"/>
          <w:lang w:bidi="hi-IN"/>
        </w:rPr>
      </w:pPr>
      <w:r w:rsidRPr="00DB089A">
        <w:rPr>
          <w:b/>
          <w:kern w:val="2"/>
          <w:lang w:bidi="hi-IN"/>
        </w:rPr>
        <w:t>Приоритеты, цели, задачи, сроки реализации подпрограммы.</w:t>
      </w:r>
    </w:p>
    <w:p w:rsidR="00E73ABD" w:rsidRPr="00DB089A" w:rsidRDefault="00E73ABD" w:rsidP="002C52CF">
      <w:pPr>
        <w:widowControl w:val="0"/>
        <w:jc w:val="both"/>
        <w:rPr>
          <w:kern w:val="2"/>
          <w:lang w:bidi="hi-IN"/>
        </w:rPr>
      </w:pPr>
      <w:r w:rsidRPr="00DB089A">
        <w:rPr>
          <w:kern w:val="2"/>
          <w:lang w:bidi="hi-IN"/>
        </w:rPr>
        <w:t xml:space="preserve">          В Концепции долгосрочного социально-экономического развития Тамбовской  области на период до 2025 года определяются следующие приоритетные направления</w:t>
      </w:r>
    </w:p>
    <w:p w:rsidR="00E73ABD" w:rsidRPr="00DB089A" w:rsidRDefault="00E73ABD" w:rsidP="002C52CF">
      <w:pPr>
        <w:widowControl w:val="0"/>
        <w:jc w:val="both"/>
        <w:rPr>
          <w:kern w:val="2"/>
          <w:lang w:bidi="hi-IN"/>
        </w:rPr>
      </w:pPr>
      <w:r w:rsidRPr="00DB089A">
        <w:rPr>
          <w:kern w:val="2"/>
          <w:lang w:bidi="hi-IN"/>
        </w:rPr>
        <w:t>культурного развития, которые относятся к сфере реализации подпрограммы «Культура»:</w:t>
      </w:r>
    </w:p>
    <w:p w:rsidR="00E73ABD" w:rsidRPr="00DB089A" w:rsidRDefault="00E73ABD" w:rsidP="002C52CF">
      <w:pPr>
        <w:widowControl w:val="0"/>
        <w:jc w:val="both"/>
        <w:rPr>
          <w:kern w:val="2"/>
          <w:lang w:bidi="hi-IN"/>
        </w:rPr>
      </w:pPr>
      <w:r w:rsidRPr="00DB089A">
        <w:rPr>
          <w:kern w:val="2"/>
          <w:lang w:bidi="hi-IN"/>
        </w:rPr>
        <w:t>- создание условий для улучшения доступа населения города к культурным</w:t>
      </w:r>
    </w:p>
    <w:p w:rsidR="00E73ABD" w:rsidRPr="00DB089A" w:rsidRDefault="00E73ABD" w:rsidP="002C52CF">
      <w:pPr>
        <w:widowControl w:val="0"/>
        <w:jc w:val="both"/>
        <w:rPr>
          <w:kern w:val="2"/>
          <w:lang w:bidi="hi-IN"/>
        </w:rPr>
      </w:pPr>
      <w:r w:rsidRPr="00DB089A">
        <w:rPr>
          <w:kern w:val="2"/>
          <w:lang w:bidi="hi-IN"/>
        </w:rPr>
        <w:t>ценностям, культурно-историческому наследию, информации и знаниям;</w:t>
      </w:r>
    </w:p>
    <w:p w:rsidR="00E73ABD" w:rsidRPr="00DB089A" w:rsidRDefault="00E73ABD" w:rsidP="002C52CF">
      <w:pPr>
        <w:widowControl w:val="0"/>
        <w:jc w:val="both"/>
        <w:rPr>
          <w:kern w:val="2"/>
          <w:lang w:bidi="hi-IN"/>
        </w:rPr>
      </w:pPr>
      <w:r w:rsidRPr="00DB089A">
        <w:rPr>
          <w:kern w:val="2"/>
          <w:lang w:bidi="hi-IN"/>
        </w:rPr>
        <w:t>- сохранение и развитие творческого потенциала населения города, самодеятельного и художественного творчества;</w:t>
      </w:r>
    </w:p>
    <w:p w:rsidR="00E73ABD" w:rsidRPr="00DB089A" w:rsidRDefault="00E73ABD" w:rsidP="002C52CF">
      <w:pPr>
        <w:widowControl w:val="0"/>
        <w:jc w:val="both"/>
        <w:rPr>
          <w:kern w:val="2"/>
          <w:lang w:bidi="hi-IN"/>
        </w:rPr>
      </w:pPr>
      <w:r w:rsidRPr="00DB089A">
        <w:rPr>
          <w:kern w:val="2"/>
          <w:lang w:bidi="hi-IN"/>
        </w:rPr>
        <w:t>- обеспечение доступа населения к профессиональному искусству.</w:t>
      </w:r>
    </w:p>
    <w:p w:rsidR="00E73ABD" w:rsidRPr="00DB089A" w:rsidRDefault="00E73ABD" w:rsidP="002C52CF">
      <w:pPr>
        <w:widowControl w:val="0"/>
        <w:jc w:val="both"/>
        <w:rPr>
          <w:kern w:val="2"/>
          <w:lang w:bidi="hi-IN"/>
        </w:rPr>
      </w:pPr>
      <w:r w:rsidRPr="00DB089A">
        <w:rPr>
          <w:kern w:val="2"/>
          <w:lang w:bidi="hi-IN"/>
        </w:rPr>
        <w:t xml:space="preserve">        Главной целью Программы является обеспечение прав граждан на</w:t>
      </w:r>
    </w:p>
    <w:p w:rsidR="00E73ABD" w:rsidRPr="00DB089A" w:rsidRDefault="00E73ABD" w:rsidP="002C52CF">
      <w:pPr>
        <w:widowControl w:val="0"/>
        <w:jc w:val="both"/>
        <w:rPr>
          <w:kern w:val="2"/>
          <w:lang w:bidi="hi-IN"/>
        </w:rPr>
      </w:pPr>
      <w:r w:rsidRPr="00DB089A">
        <w:rPr>
          <w:kern w:val="2"/>
          <w:lang w:bidi="hi-IN"/>
        </w:rPr>
        <w:t>участие в культурной жизни, реализация творческого потенциала жителей</w:t>
      </w:r>
    </w:p>
    <w:p w:rsidR="00E73ABD" w:rsidRPr="00DB089A" w:rsidRDefault="00E73ABD" w:rsidP="002C52CF">
      <w:pPr>
        <w:widowControl w:val="0"/>
        <w:jc w:val="both"/>
        <w:rPr>
          <w:kern w:val="2"/>
          <w:lang w:bidi="hi-IN"/>
        </w:rPr>
      </w:pPr>
      <w:r w:rsidRPr="00DB089A">
        <w:rPr>
          <w:kern w:val="2"/>
          <w:lang w:bidi="hi-IN"/>
        </w:rPr>
        <w:t>города. Достижение установленной цели потребует создание условий для:</w:t>
      </w:r>
    </w:p>
    <w:p w:rsidR="00E73ABD" w:rsidRPr="00DB089A" w:rsidRDefault="00E73ABD" w:rsidP="002C52CF">
      <w:pPr>
        <w:widowControl w:val="0"/>
        <w:jc w:val="both"/>
        <w:rPr>
          <w:kern w:val="2"/>
          <w:lang w:bidi="hi-IN"/>
        </w:rPr>
      </w:pPr>
      <w:r w:rsidRPr="00DB089A">
        <w:rPr>
          <w:kern w:val="2"/>
          <w:lang w:bidi="hi-IN"/>
        </w:rPr>
        <w:t>• Сохранения традиционной культуры города, содействие сохранению и</w:t>
      </w:r>
    </w:p>
    <w:p w:rsidR="00E73ABD" w:rsidRPr="00DB089A" w:rsidRDefault="00E73ABD" w:rsidP="002C52CF">
      <w:pPr>
        <w:widowControl w:val="0"/>
        <w:jc w:val="both"/>
        <w:rPr>
          <w:kern w:val="2"/>
          <w:lang w:bidi="hi-IN"/>
        </w:rPr>
      </w:pPr>
      <w:r w:rsidRPr="00DB089A">
        <w:rPr>
          <w:kern w:val="2"/>
          <w:lang w:bidi="hi-IN"/>
        </w:rPr>
        <w:t>развитию народных художественных промыслов.</w:t>
      </w:r>
    </w:p>
    <w:p w:rsidR="00E73ABD" w:rsidRPr="00DB089A" w:rsidRDefault="00E73ABD" w:rsidP="002C52CF">
      <w:pPr>
        <w:widowControl w:val="0"/>
        <w:jc w:val="both"/>
        <w:rPr>
          <w:kern w:val="2"/>
          <w:lang w:bidi="hi-IN"/>
        </w:rPr>
      </w:pPr>
      <w:r w:rsidRPr="00DB089A">
        <w:rPr>
          <w:kern w:val="2"/>
          <w:lang w:bidi="hi-IN"/>
        </w:rPr>
        <w:t>• Стабильная работа учреждений культуры и искусства.</w:t>
      </w:r>
    </w:p>
    <w:p w:rsidR="00E73ABD" w:rsidRPr="00DB089A" w:rsidRDefault="00E73ABD" w:rsidP="002C52CF">
      <w:pPr>
        <w:widowControl w:val="0"/>
        <w:jc w:val="both"/>
        <w:rPr>
          <w:kern w:val="2"/>
          <w:lang w:bidi="hi-IN"/>
        </w:rPr>
      </w:pPr>
      <w:r w:rsidRPr="00DB089A">
        <w:rPr>
          <w:kern w:val="2"/>
          <w:lang w:bidi="hi-IN"/>
        </w:rPr>
        <w:t>• Повышение социального статуса учреждений культуры и искусства.</w:t>
      </w:r>
    </w:p>
    <w:p w:rsidR="00E73ABD" w:rsidRPr="00DB089A" w:rsidRDefault="00E73ABD" w:rsidP="002C52CF">
      <w:pPr>
        <w:widowControl w:val="0"/>
        <w:jc w:val="both"/>
        <w:rPr>
          <w:kern w:val="2"/>
          <w:lang w:bidi="hi-IN"/>
        </w:rPr>
      </w:pPr>
      <w:r w:rsidRPr="00DB089A">
        <w:rPr>
          <w:kern w:val="2"/>
          <w:lang w:bidi="hi-IN"/>
        </w:rPr>
        <w:t>• Повышение уровня удовлетворенности населения предоставленных</w:t>
      </w:r>
    </w:p>
    <w:p w:rsidR="00E73ABD" w:rsidRPr="00DB089A" w:rsidRDefault="00E73ABD" w:rsidP="002C52CF">
      <w:pPr>
        <w:widowControl w:val="0"/>
        <w:jc w:val="both"/>
        <w:rPr>
          <w:kern w:val="2"/>
          <w:lang w:bidi="hi-IN"/>
        </w:rPr>
      </w:pPr>
      <w:r w:rsidRPr="00DB089A">
        <w:rPr>
          <w:kern w:val="2"/>
          <w:lang w:bidi="hi-IN"/>
        </w:rPr>
        <w:t>услуг учреждениями культуры и искусства.</w:t>
      </w:r>
    </w:p>
    <w:p w:rsidR="00E73ABD" w:rsidRPr="00DB089A" w:rsidRDefault="00E73ABD" w:rsidP="002C52CF">
      <w:pPr>
        <w:widowControl w:val="0"/>
        <w:jc w:val="both"/>
        <w:rPr>
          <w:kern w:val="2"/>
          <w:lang w:bidi="hi-IN"/>
        </w:rPr>
      </w:pPr>
      <w:r w:rsidRPr="00DB089A">
        <w:rPr>
          <w:kern w:val="2"/>
          <w:lang w:bidi="hi-IN"/>
        </w:rPr>
        <w:t>• Повышение уровня дополнительного художественного образования.</w:t>
      </w:r>
    </w:p>
    <w:p w:rsidR="00E73ABD" w:rsidRPr="00DB089A" w:rsidRDefault="00E73ABD" w:rsidP="002C52CF">
      <w:pPr>
        <w:widowControl w:val="0"/>
        <w:jc w:val="both"/>
        <w:rPr>
          <w:kern w:val="2"/>
          <w:lang w:bidi="hi-IN"/>
        </w:rPr>
      </w:pPr>
      <w:r w:rsidRPr="00DB089A">
        <w:rPr>
          <w:kern w:val="2"/>
          <w:lang w:bidi="hi-IN"/>
        </w:rPr>
        <w:t>• Выявление и продвижение молодых дарований.</w:t>
      </w:r>
    </w:p>
    <w:p w:rsidR="00E73ABD" w:rsidRPr="00DB089A" w:rsidRDefault="00E73ABD" w:rsidP="002C52CF">
      <w:pPr>
        <w:widowControl w:val="0"/>
        <w:jc w:val="both"/>
        <w:rPr>
          <w:kern w:val="2"/>
          <w:lang w:bidi="hi-IN"/>
        </w:rPr>
      </w:pPr>
      <w:r w:rsidRPr="00DB089A">
        <w:rPr>
          <w:kern w:val="2"/>
          <w:lang w:bidi="hi-IN"/>
        </w:rPr>
        <w:t>Сроки реализации подпрограммы 2014 – 2030 годы.</w:t>
      </w:r>
    </w:p>
    <w:p w:rsidR="00E73ABD" w:rsidRPr="00DB089A" w:rsidRDefault="00E73ABD" w:rsidP="002C52CF">
      <w:pPr>
        <w:widowControl w:val="0"/>
        <w:jc w:val="center"/>
        <w:rPr>
          <w:b/>
          <w:kern w:val="2"/>
          <w:lang w:bidi="hi-IN"/>
        </w:rPr>
      </w:pPr>
      <w:r w:rsidRPr="00DB089A">
        <w:rPr>
          <w:b/>
          <w:kern w:val="2"/>
          <w:lang w:bidi="hi-IN"/>
        </w:rPr>
        <w:t>Раздел 3.</w:t>
      </w:r>
    </w:p>
    <w:p w:rsidR="00E73ABD" w:rsidRPr="00DB089A" w:rsidRDefault="00E73ABD" w:rsidP="002C52CF">
      <w:pPr>
        <w:widowControl w:val="0"/>
        <w:jc w:val="center"/>
        <w:rPr>
          <w:b/>
          <w:kern w:val="2"/>
          <w:lang w:bidi="hi-IN"/>
        </w:rPr>
      </w:pPr>
      <w:r w:rsidRPr="00DB089A">
        <w:rPr>
          <w:b/>
          <w:kern w:val="2"/>
          <w:lang w:bidi="hi-IN"/>
        </w:rPr>
        <w:t>Показатели (индикаторы) достижения целей и решения задач,</w:t>
      </w:r>
    </w:p>
    <w:p w:rsidR="00E73ABD" w:rsidRPr="00DB089A" w:rsidRDefault="00E73ABD" w:rsidP="002C52CF">
      <w:pPr>
        <w:widowControl w:val="0"/>
        <w:jc w:val="center"/>
        <w:rPr>
          <w:b/>
          <w:kern w:val="2"/>
          <w:lang w:bidi="hi-IN"/>
        </w:rPr>
      </w:pPr>
      <w:r w:rsidRPr="00DB089A">
        <w:rPr>
          <w:b/>
          <w:kern w:val="2"/>
          <w:lang w:bidi="hi-IN"/>
        </w:rPr>
        <w:t>ожидаемые конечные результаты подпрограммы.</w:t>
      </w:r>
    </w:p>
    <w:p w:rsidR="00E73ABD" w:rsidRPr="00DB089A" w:rsidRDefault="00E73ABD" w:rsidP="002C52CF">
      <w:pPr>
        <w:widowControl w:val="0"/>
        <w:jc w:val="both"/>
        <w:rPr>
          <w:kern w:val="2"/>
          <w:lang w:bidi="hi-IN"/>
        </w:rPr>
      </w:pPr>
      <w:r w:rsidRPr="00DB089A">
        <w:rPr>
          <w:kern w:val="2"/>
          <w:lang w:bidi="hi-IN"/>
        </w:rPr>
        <w:t xml:space="preserve">              Реализация подпрограммы позволит повысить качество услуг</w:t>
      </w:r>
    </w:p>
    <w:p w:rsidR="00E73ABD" w:rsidRPr="00DB089A" w:rsidRDefault="00E73ABD" w:rsidP="002C52CF">
      <w:pPr>
        <w:widowControl w:val="0"/>
        <w:jc w:val="both"/>
        <w:rPr>
          <w:kern w:val="2"/>
          <w:lang w:bidi="hi-IN"/>
        </w:rPr>
      </w:pPr>
      <w:r w:rsidRPr="00DB089A">
        <w:rPr>
          <w:kern w:val="2"/>
          <w:lang w:bidi="hi-IN"/>
        </w:rPr>
        <w:t>культуры, комфортность их предоставления и доступность для всех слоев</w:t>
      </w:r>
    </w:p>
    <w:p w:rsidR="00E73ABD" w:rsidRPr="00DB089A" w:rsidRDefault="00E73ABD" w:rsidP="002C52CF">
      <w:pPr>
        <w:widowControl w:val="0"/>
        <w:jc w:val="both"/>
        <w:rPr>
          <w:kern w:val="2"/>
          <w:lang w:bidi="hi-IN"/>
        </w:rPr>
      </w:pPr>
      <w:r w:rsidRPr="00DB089A">
        <w:rPr>
          <w:kern w:val="2"/>
          <w:lang w:bidi="hi-IN"/>
        </w:rPr>
        <w:t>населения. Подпрограмма строится на признании за отраслью « культура»</w:t>
      </w:r>
    </w:p>
    <w:p w:rsidR="00E73ABD" w:rsidRPr="00DB089A" w:rsidRDefault="00E73ABD" w:rsidP="002C52CF">
      <w:pPr>
        <w:widowControl w:val="0"/>
        <w:jc w:val="both"/>
        <w:rPr>
          <w:kern w:val="2"/>
          <w:lang w:bidi="hi-IN"/>
        </w:rPr>
      </w:pPr>
      <w:r w:rsidRPr="00DB089A">
        <w:rPr>
          <w:kern w:val="2"/>
          <w:lang w:bidi="hi-IN"/>
        </w:rPr>
        <w:t>основополагающего значения при формировании нравственно-эстетических</w:t>
      </w:r>
    </w:p>
    <w:p w:rsidR="00E73ABD" w:rsidRPr="00DB089A" w:rsidRDefault="00E73ABD" w:rsidP="002C52CF">
      <w:pPr>
        <w:widowControl w:val="0"/>
        <w:jc w:val="both"/>
        <w:rPr>
          <w:kern w:val="2"/>
          <w:lang w:bidi="hi-IN"/>
        </w:rPr>
      </w:pPr>
      <w:r w:rsidRPr="00DB089A">
        <w:rPr>
          <w:kern w:val="2"/>
          <w:lang w:bidi="hi-IN"/>
        </w:rPr>
        <w:t>основ жизни общества, духовных потребностей личности.</w:t>
      </w:r>
    </w:p>
    <w:p w:rsidR="00E73ABD" w:rsidRPr="00DB089A" w:rsidRDefault="00E73ABD" w:rsidP="002C52CF">
      <w:pPr>
        <w:widowControl w:val="0"/>
        <w:jc w:val="both"/>
        <w:rPr>
          <w:kern w:val="2"/>
          <w:lang w:bidi="hi-IN"/>
        </w:rPr>
      </w:pPr>
      <w:r w:rsidRPr="00DB089A">
        <w:rPr>
          <w:kern w:val="2"/>
          <w:lang w:bidi="hi-IN"/>
        </w:rPr>
        <w:t xml:space="preserve">                        В основе подпрограммы: положения, ориентированные на</w:t>
      </w:r>
    </w:p>
    <w:p w:rsidR="00E73ABD" w:rsidRPr="00DB089A" w:rsidRDefault="00E73ABD" w:rsidP="002C52CF">
      <w:pPr>
        <w:widowControl w:val="0"/>
        <w:jc w:val="both"/>
        <w:rPr>
          <w:kern w:val="2"/>
          <w:lang w:bidi="hi-IN"/>
        </w:rPr>
      </w:pPr>
      <w:r w:rsidRPr="00DB089A">
        <w:rPr>
          <w:kern w:val="2"/>
          <w:lang w:bidi="hi-IN"/>
        </w:rPr>
        <w:t>преемственность развития культурных традиций, модернизацию</w:t>
      </w:r>
    </w:p>
    <w:p w:rsidR="00E73ABD" w:rsidRPr="00DB089A" w:rsidRDefault="00E73ABD" w:rsidP="002C52CF">
      <w:pPr>
        <w:widowControl w:val="0"/>
        <w:jc w:val="both"/>
        <w:rPr>
          <w:kern w:val="2"/>
          <w:lang w:bidi="hi-IN"/>
        </w:rPr>
      </w:pPr>
      <w:r w:rsidRPr="00DB089A">
        <w:rPr>
          <w:kern w:val="2"/>
          <w:lang w:bidi="hi-IN"/>
        </w:rPr>
        <w:t>технического и технологического оснащения учреждений культуры и</w:t>
      </w:r>
    </w:p>
    <w:p w:rsidR="00E73ABD" w:rsidRPr="00DB089A" w:rsidRDefault="00E73ABD" w:rsidP="002C52CF">
      <w:pPr>
        <w:widowControl w:val="0"/>
        <w:jc w:val="both"/>
        <w:rPr>
          <w:kern w:val="2"/>
          <w:lang w:bidi="hi-IN"/>
        </w:rPr>
      </w:pPr>
      <w:r w:rsidRPr="00DB089A">
        <w:rPr>
          <w:kern w:val="2"/>
          <w:lang w:bidi="hi-IN"/>
        </w:rPr>
        <w:t>искусства, совершенствование системы дополнительного художественного</w:t>
      </w:r>
    </w:p>
    <w:p w:rsidR="00E73ABD" w:rsidRPr="00DB089A" w:rsidRDefault="00E73ABD" w:rsidP="002C52CF">
      <w:pPr>
        <w:widowControl w:val="0"/>
        <w:jc w:val="both"/>
        <w:rPr>
          <w:kern w:val="2"/>
          <w:lang w:bidi="hi-IN"/>
        </w:rPr>
      </w:pPr>
      <w:r w:rsidRPr="00DB089A">
        <w:rPr>
          <w:kern w:val="2"/>
          <w:lang w:bidi="hi-IN"/>
        </w:rPr>
        <w:t>образования, привлечение внимания к отрасли с целью участия в культурной</w:t>
      </w:r>
    </w:p>
    <w:p w:rsidR="00E73ABD" w:rsidRPr="00DB089A" w:rsidRDefault="00E73ABD" w:rsidP="002C52CF">
      <w:pPr>
        <w:widowControl w:val="0"/>
        <w:jc w:val="both"/>
        <w:rPr>
          <w:kern w:val="2"/>
          <w:lang w:bidi="hi-IN"/>
        </w:rPr>
      </w:pPr>
      <w:r w:rsidRPr="00DB089A">
        <w:rPr>
          <w:kern w:val="2"/>
          <w:lang w:bidi="hi-IN"/>
        </w:rPr>
        <w:t>жизни города большего числа людей. Оценка эффективности реализации подпрограммы будет осуществляться на основе следующих показателей:</w:t>
      </w:r>
    </w:p>
    <w:p w:rsidR="00E73ABD" w:rsidRPr="00DB089A" w:rsidRDefault="00E73ABD" w:rsidP="002C52CF">
      <w:pPr>
        <w:widowControl w:val="0"/>
        <w:jc w:val="both"/>
        <w:rPr>
          <w:kern w:val="2"/>
          <w:lang w:bidi="hi-IN"/>
        </w:rPr>
      </w:pPr>
      <w:r w:rsidRPr="00DB089A">
        <w:rPr>
          <w:kern w:val="2"/>
          <w:lang w:bidi="hi-IN"/>
        </w:rPr>
        <w:t>• Рост количества посещений учреждений культуры и искусства;</w:t>
      </w:r>
    </w:p>
    <w:p w:rsidR="00E73ABD" w:rsidRPr="00DB089A" w:rsidRDefault="00E73ABD" w:rsidP="002C52CF">
      <w:pPr>
        <w:widowControl w:val="0"/>
        <w:jc w:val="both"/>
        <w:rPr>
          <w:kern w:val="2"/>
          <w:lang w:bidi="hi-IN"/>
        </w:rPr>
      </w:pPr>
      <w:r w:rsidRPr="00DB089A">
        <w:rPr>
          <w:kern w:val="2"/>
          <w:lang w:bidi="hi-IN"/>
        </w:rPr>
        <w:t>• Рост количества культурно-просветительских мероприятий,</w:t>
      </w:r>
    </w:p>
    <w:p w:rsidR="00E73ABD" w:rsidRPr="00DB089A" w:rsidRDefault="00E73ABD" w:rsidP="002C52CF">
      <w:pPr>
        <w:widowControl w:val="0"/>
        <w:jc w:val="both"/>
        <w:rPr>
          <w:kern w:val="2"/>
          <w:lang w:bidi="hi-IN"/>
        </w:rPr>
      </w:pPr>
      <w:r w:rsidRPr="00DB089A">
        <w:rPr>
          <w:kern w:val="2"/>
          <w:lang w:bidi="hi-IN"/>
        </w:rPr>
        <w:t>проведенных учреждениями культуры и искусства ;</w:t>
      </w:r>
    </w:p>
    <w:p w:rsidR="00E73ABD" w:rsidRPr="00DB089A" w:rsidRDefault="00E73ABD" w:rsidP="002C52CF">
      <w:pPr>
        <w:widowControl w:val="0"/>
        <w:jc w:val="both"/>
        <w:rPr>
          <w:kern w:val="2"/>
          <w:lang w:bidi="hi-IN"/>
        </w:rPr>
      </w:pPr>
      <w:r w:rsidRPr="00DB089A">
        <w:rPr>
          <w:kern w:val="2"/>
          <w:lang w:bidi="hi-IN"/>
        </w:rPr>
        <w:t>• Увеличение учреждений культуры, имеющих удовлетворительное</w:t>
      </w:r>
    </w:p>
    <w:p w:rsidR="00E73ABD" w:rsidRPr="00DB089A" w:rsidRDefault="00E73ABD" w:rsidP="002C52CF">
      <w:pPr>
        <w:widowControl w:val="0"/>
        <w:jc w:val="both"/>
        <w:rPr>
          <w:kern w:val="2"/>
          <w:lang w:bidi="hi-IN"/>
        </w:rPr>
      </w:pPr>
      <w:r w:rsidRPr="00DB089A">
        <w:rPr>
          <w:kern w:val="2"/>
          <w:lang w:bidi="hi-IN"/>
        </w:rPr>
        <w:t>материально-техническое оснащение;</w:t>
      </w:r>
    </w:p>
    <w:p w:rsidR="00E73ABD" w:rsidRPr="00DB089A" w:rsidRDefault="00E73ABD" w:rsidP="002C52CF">
      <w:pPr>
        <w:widowControl w:val="0"/>
        <w:jc w:val="both"/>
        <w:rPr>
          <w:kern w:val="2"/>
          <w:lang w:bidi="hi-IN"/>
        </w:rPr>
      </w:pPr>
      <w:r w:rsidRPr="00DB089A">
        <w:rPr>
          <w:kern w:val="2"/>
          <w:lang w:bidi="hi-IN"/>
        </w:rPr>
        <w:t>• Повышение уровня удовлетворенности жителей города качеством</w:t>
      </w:r>
    </w:p>
    <w:p w:rsidR="00E73ABD" w:rsidRPr="00DB089A" w:rsidRDefault="00E73ABD" w:rsidP="002C52CF">
      <w:pPr>
        <w:widowControl w:val="0"/>
        <w:jc w:val="both"/>
        <w:rPr>
          <w:kern w:val="2"/>
          <w:lang w:bidi="hi-IN"/>
        </w:rPr>
      </w:pPr>
      <w:r w:rsidRPr="00DB089A">
        <w:rPr>
          <w:kern w:val="2"/>
          <w:lang w:bidi="hi-IN"/>
        </w:rPr>
        <w:t>предоставления муниципальных услуг в сфере культуры;</w:t>
      </w:r>
    </w:p>
    <w:p w:rsidR="00E73ABD" w:rsidRPr="00DB089A" w:rsidRDefault="00E73ABD" w:rsidP="002C52CF">
      <w:pPr>
        <w:widowControl w:val="0"/>
        <w:jc w:val="both"/>
        <w:rPr>
          <w:kern w:val="2"/>
          <w:lang w:bidi="hi-IN"/>
        </w:rPr>
      </w:pPr>
      <w:r w:rsidRPr="00DB089A">
        <w:rPr>
          <w:kern w:val="2"/>
          <w:lang w:bidi="hi-IN"/>
        </w:rPr>
        <w:t>• Увеличение числа учащихся в учреждениях дополнительного</w:t>
      </w:r>
    </w:p>
    <w:p w:rsidR="00E73ABD" w:rsidRPr="00DB089A" w:rsidRDefault="00E73ABD" w:rsidP="002C52CF">
      <w:pPr>
        <w:widowControl w:val="0"/>
        <w:jc w:val="both"/>
        <w:rPr>
          <w:kern w:val="2"/>
          <w:lang w:bidi="hi-IN"/>
        </w:rPr>
      </w:pPr>
      <w:r w:rsidRPr="00DB089A">
        <w:rPr>
          <w:kern w:val="2"/>
          <w:lang w:bidi="hi-IN"/>
        </w:rPr>
        <w:t>художественного образования детей;</w:t>
      </w:r>
    </w:p>
    <w:p w:rsidR="00E73ABD" w:rsidRPr="00DB089A" w:rsidRDefault="00E73ABD" w:rsidP="002C52CF">
      <w:pPr>
        <w:widowControl w:val="0"/>
        <w:jc w:val="both"/>
        <w:rPr>
          <w:kern w:val="2"/>
          <w:lang w:bidi="hi-IN"/>
        </w:rPr>
      </w:pPr>
      <w:r w:rsidRPr="00DB089A">
        <w:rPr>
          <w:kern w:val="2"/>
          <w:lang w:bidi="hi-IN"/>
        </w:rPr>
        <w:t>• Повышение результативности работы учреждения дополнительного</w:t>
      </w:r>
    </w:p>
    <w:p w:rsidR="00E73ABD" w:rsidRPr="00DB089A" w:rsidRDefault="00E73ABD" w:rsidP="002C52CF">
      <w:pPr>
        <w:widowControl w:val="0"/>
        <w:jc w:val="both"/>
        <w:rPr>
          <w:kern w:val="2"/>
          <w:lang w:bidi="hi-IN"/>
        </w:rPr>
      </w:pPr>
      <w:r w:rsidRPr="00DB089A">
        <w:rPr>
          <w:kern w:val="2"/>
          <w:lang w:bidi="hi-IN"/>
        </w:rPr>
        <w:t>художественного образования детей.</w:t>
      </w:r>
    </w:p>
    <w:p w:rsidR="00E73ABD" w:rsidRPr="00DB089A" w:rsidRDefault="00E73ABD" w:rsidP="002C52CF">
      <w:pPr>
        <w:widowControl w:val="0"/>
        <w:jc w:val="both"/>
        <w:rPr>
          <w:kern w:val="2"/>
          <w:lang w:bidi="hi-IN"/>
        </w:rPr>
      </w:pPr>
      <w:r w:rsidRPr="00DB089A">
        <w:rPr>
          <w:kern w:val="2"/>
          <w:lang w:bidi="hi-IN"/>
        </w:rPr>
        <w:t>Эффективность реализации подпрограммы зависит от уровня</w:t>
      </w:r>
    </w:p>
    <w:p w:rsidR="00E73ABD" w:rsidRPr="00DB089A" w:rsidRDefault="00E73ABD" w:rsidP="002C52CF">
      <w:pPr>
        <w:widowControl w:val="0"/>
        <w:jc w:val="both"/>
        <w:rPr>
          <w:kern w:val="2"/>
          <w:lang w:bidi="hi-IN"/>
        </w:rPr>
      </w:pPr>
      <w:r w:rsidRPr="00DB089A">
        <w:rPr>
          <w:kern w:val="2"/>
          <w:lang w:bidi="hi-IN"/>
        </w:rPr>
        <w:t>финансирования мероприятий Программы и их выполнения.</w:t>
      </w:r>
    </w:p>
    <w:p w:rsidR="00E73ABD" w:rsidRPr="00DB089A" w:rsidRDefault="00E73ABD" w:rsidP="002C52CF">
      <w:pPr>
        <w:widowControl w:val="0"/>
        <w:jc w:val="both"/>
        <w:rPr>
          <w:kern w:val="2"/>
          <w:lang w:bidi="hi-IN"/>
        </w:rPr>
      </w:pPr>
      <w:r w:rsidRPr="00DB089A">
        <w:rPr>
          <w:kern w:val="2"/>
          <w:lang w:bidi="hi-IN"/>
        </w:rPr>
        <w:t>Перечень показателей (индикаторов) подпрограммы приведен в</w:t>
      </w:r>
    </w:p>
    <w:p w:rsidR="00E73ABD" w:rsidRPr="00DB089A" w:rsidRDefault="00E73ABD" w:rsidP="002C52CF">
      <w:pPr>
        <w:widowControl w:val="0"/>
        <w:jc w:val="both"/>
        <w:rPr>
          <w:kern w:val="2"/>
          <w:lang w:bidi="hi-IN"/>
        </w:rPr>
      </w:pPr>
      <w:r w:rsidRPr="00DB089A">
        <w:rPr>
          <w:kern w:val="2"/>
          <w:lang w:bidi="hi-IN"/>
        </w:rPr>
        <w:t>Приложении №1 к Программе.</w:t>
      </w:r>
    </w:p>
    <w:p w:rsidR="00E73ABD" w:rsidRPr="00DB089A" w:rsidRDefault="00E73ABD" w:rsidP="002C52CF">
      <w:pPr>
        <w:widowControl w:val="0"/>
        <w:jc w:val="center"/>
        <w:rPr>
          <w:b/>
          <w:kern w:val="2"/>
          <w:lang w:bidi="hi-IN"/>
        </w:rPr>
      </w:pPr>
    </w:p>
    <w:p w:rsidR="00E73ABD" w:rsidRPr="00DB089A" w:rsidRDefault="00E73ABD" w:rsidP="002C52CF">
      <w:pPr>
        <w:widowControl w:val="0"/>
        <w:jc w:val="center"/>
        <w:rPr>
          <w:b/>
          <w:kern w:val="2"/>
          <w:lang w:bidi="hi-IN"/>
        </w:rPr>
      </w:pPr>
      <w:r w:rsidRPr="00DB089A">
        <w:rPr>
          <w:b/>
          <w:kern w:val="2"/>
          <w:lang w:bidi="hi-IN"/>
        </w:rPr>
        <w:t>Раздел 4.</w:t>
      </w:r>
    </w:p>
    <w:p w:rsidR="00E73ABD" w:rsidRPr="00DB089A" w:rsidRDefault="00E73ABD" w:rsidP="002C52CF">
      <w:pPr>
        <w:widowControl w:val="0"/>
        <w:jc w:val="center"/>
        <w:rPr>
          <w:b/>
          <w:kern w:val="2"/>
          <w:lang w:bidi="hi-IN"/>
        </w:rPr>
      </w:pPr>
      <w:r w:rsidRPr="00DB089A">
        <w:rPr>
          <w:b/>
          <w:kern w:val="2"/>
          <w:lang w:bidi="hi-IN"/>
        </w:rPr>
        <w:t>Обобщенная характеристика мероприятий подпрограммы</w:t>
      </w:r>
    </w:p>
    <w:p w:rsidR="00E73ABD" w:rsidRPr="00DB089A" w:rsidRDefault="00E73ABD" w:rsidP="002C52CF">
      <w:pPr>
        <w:widowControl w:val="0"/>
        <w:jc w:val="both"/>
        <w:rPr>
          <w:kern w:val="2"/>
          <w:lang w:bidi="hi-IN"/>
        </w:rPr>
      </w:pPr>
      <w:r w:rsidRPr="00DB089A">
        <w:rPr>
          <w:kern w:val="2"/>
          <w:lang w:bidi="hi-IN"/>
        </w:rPr>
        <w:t>Мероприятия, предусмотренные подпрограммой, направлены :</w:t>
      </w:r>
    </w:p>
    <w:p w:rsidR="00E73ABD" w:rsidRPr="00DB089A" w:rsidRDefault="00E73ABD" w:rsidP="002C52CF">
      <w:pPr>
        <w:widowControl w:val="0"/>
        <w:jc w:val="both"/>
        <w:rPr>
          <w:kern w:val="2"/>
          <w:lang w:bidi="hi-IN"/>
        </w:rPr>
      </w:pPr>
      <w:r w:rsidRPr="00DB089A">
        <w:rPr>
          <w:kern w:val="2"/>
          <w:lang w:bidi="hi-IN"/>
        </w:rPr>
        <w:t>• на обеспечение оказания культурно-досуговых услуг населению;</w:t>
      </w:r>
    </w:p>
    <w:p w:rsidR="00E73ABD" w:rsidRPr="00DB089A" w:rsidRDefault="00E73ABD" w:rsidP="002C52CF">
      <w:pPr>
        <w:widowControl w:val="0"/>
        <w:jc w:val="both"/>
        <w:rPr>
          <w:kern w:val="2"/>
          <w:lang w:bidi="hi-IN"/>
        </w:rPr>
      </w:pPr>
      <w:r w:rsidRPr="00DB089A">
        <w:rPr>
          <w:kern w:val="2"/>
          <w:lang w:bidi="hi-IN"/>
        </w:rPr>
        <w:t>• обеспечение работы любительских объединений и коллективов,</w:t>
      </w:r>
    </w:p>
    <w:p w:rsidR="00E73ABD" w:rsidRPr="00DB089A" w:rsidRDefault="00E73ABD" w:rsidP="002C52CF">
      <w:pPr>
        <w:widowControl w:val="0"/>
        <w:jc w:val="both"/>
        <w:rPr>
          <w:kern w:val="2"/>
          <w:lang w:bidi="hi-IN"/>
        </w:rPr>
      </w:pPr>
      <w:r w:rsidRPr="00DB089A">
        <w:rPr>
          <w:kern w:val="2"/>
          <w:lang w:bidi="hi-IN"/>
        </w:rPr>
        <w:t>• стимулирование их к участию в фестивалях, творческих</w:t>
      </w:r>
    </w:p>
    <w:p w:rsidR="00E73ABD" w:rsidRPr="00DB089A" w:rsidRDefault="00E73ABD" w:rsidP="002C52CF">
      <w:pPr>
        <w:widowControl w:val="0"/>
        <w:jc w:val="both"/>
        <w:rPr>
          <w:kern w:val="2"/>
          <w:lang w:bidi="hi-IN"/>
        </w:rPr>
      </w:pPr>
      <w:r w:rsidRPr="00DB089A">
        <w:rPr>
          <w:kern w:val="2"/>
          <w:lang w:bidi="hi-IN"/>
        </w:rPr>
        <w:t>конкурсах;</w:t>
      </w:r>
    </w:p>
    <w:p w:rsidR="00E73ABD" w:rsidRPr="00DB089A" w:rsidRDefault="00E73ABD" w:rsidP="002C52CF">
      <w:pPr>
        <w:widowControl w:val="0"/>
        <w:jc w:val="both"/>
        <w:rPr>
          <w:kern w:val="2"/>
          <w:lang w:bidi="hi-IN"/>
        </w:rPr>
      </w:pPr>
      <w:r w:rsidRPr="00DB089A">
        <w:rPr>
          <w:kern w:val="2"/>
          <w:lang w:bidi="hi-IN"/>
        </w:rPr>
        <w:t>• поддержка творческой деятельности граждан,</w:t>
      </w:r>
    </w:p>
    <w:p w:rsidR="00E73ABD" w:rsidRPr="00DB089A" w:rsidRDefault="00E73ABD" w:rsidP="002C52CF">
      <w:pPr>
        <w:widowControl w:val="0"/>
        <w:jc w:val="both"/>
        <w:rPr>
          <w:kern w:val="2"/>
          <w:lang w:bidi="hi-IN"/>
        </w:rPr>
      </w:pPr>
      <w:r w:rsidRPr="00DB089A">
        <w:rPr>
          <w:kern w:val="2"/>
          <w:lang w:bidi="hi-IN"/>
        </w:rPr>
        <w:t>• создание условий для привлечения детей и молодежи к</w:t>
      </w:r>
    </w:p>
    <w:p w:rsidR="00E73ABD" w:rsidRPr="00DB089A" w:rsidRDefault="00E73ABD" w:rsidP="002C52CF">
      <w:pPr>
        <w:widowControl w:val="0"/>
        <w:jc w:val="both"/>
        <w:rPr>
          <w:kern w:val="2"/>
          <w:lang w:bidi="hi-IN"/>
        </w:rPr>
      </w:pPr>
      <w:r w:rsidRPr="00DB089A">
        <w:rPr>
          <w:kern w:val="2"/>
          <w:lang w:bidi="hi-IN"/>
        </w:rPr>
        <w:t>самодеятельному художественному творчеству.</w:t>
      </w:r>
    </w:p>
    <w:p w:rsidR="00E73ABD" w:rsidRPr="00DB089A" w:rsidRDefault="00E73ABD" w:rsidP="002C52CF">
      <w:pPr>
        <w:widowControl w:val="0"/>
        <w:jc w:val="both"/>
        <w:rPr>
          <w:kern w:val="2"/>
          <w:lang w:bidi="hi-IN"/>
        </w:rPr>
      </w:pPr>
      <w:r w:rsidRPr="00DB089A">
        <w:rPr>
          <w:kern w:val="2"/>
          <w:lang w:bidi="hi-IN"/>
        </w:rPr>
        <w:t>• создание условий для снижения текучести кадров и укрепления</w:t>
      </w:r>
    </w:p>
    <w:p w:rsidR="00E73ABD" w:rsidRPr="00DB089A" w:rsidRDefault="00E73ABD" w:rsidP="002C52CF">
      <w:pPr>
        <w:widowControl w:val="0"/>
        <w:jc w:val="both"/>
        <w:rPr>
          <w:kern w:val="2"/>
          <w:lang w:bidi="hi-IN"/>
        </w:rPr>
      </w:pPr>
      <w:r w:rsidRPr="00DB089A">
        <w:rPr>
          <w:kern w:val="2"/>
          <w:lang w:bidi="hi-IN"/>
        </w:rPr>
        <w:t>кадрового потенциала в учреждениях культуры и искусства;</w:t>
      </w:r>
    </w:p>
    <w:p w:rsidR="00E73ABD" w:rsidRPr="00DB089A" w:rsidRDefault="00E73ABD" w:rsidP="002C52CF">
      <w:pPr>
        <w:widowControl w:val="0"/>
        <w:jc w:val="both"/>
        <w:rPr>
          <w:kern w:val="2"/>
          <w:lang w:bidi="hi-IN"/>
        </w:rPr>
      </w:pPr>
      <w:r w:rsidRPr="00DB089A">
        <w:rPr>
          <w:kern w:val="2"/>
          <w:lang w:bidi="hi-IN"/>
        </w:rPr>
        <w:t>• обновление материально-технической базы учреждений</w:t>
      </w:r>
    </w:p>
    <w:p w:rsidR="00E73ABD" w:rsidRPr="00DB089A" w:rsidRDefault="00E73ABD" w:rsidP="002C52CF">
      <w:pPr>
        <w:widowControl w:val="0"/>
        <w:jc w:val="both"/>
        <w:rPr>
          <w:kern w:val="2"/>
          <w:lang w:bidi="hi-IN"/>
        </w:rPr>
      </w:pPr>
      <w:r w:rsidRPr="00DB089A">
        <w:rPr>
          <w:kern w:val="2"/>
          <w:lang w:bidi="hi-IN"/>
        </w:rPr>
        <w:t>культуры и искусства;</w:t>
      </w:r>
    </w:p>
    <w:p w:rsidR="00E73ABD" w:rsidRPr="00DB089A" w:rsidRDefault="00E73ABD" w:rsidP="002C52CF">
      <w:pPr>
        <w:widowControl w:val="0"/>
        <w:jc w:val="both"/>
        <w:rPr>
          <w:kern w:val="2"/>
          <w:lang w:bidi="hi-IN"/>
        </w:rPr>
      </w:pPr>
      <w:r w:rsidRPr="00DB089A">
        <w:rPr>
          <w:kern w:val="2"/>
          <w:lang w:bidi="hi-IN"/>
        </w:rPr>
        <w:t>• выявление талантливых детей юношества и молодежи;</w:t>
      </w:r>
    </w:p>
    <w:p w:rsidR="00E73ABD" w:rsidRPr="00DB089A" w:rsidRDefault="00E73ABD" w:rsidP="002C52CF">
      <w:pPr>
        <w:widowControl w:val="0"/>
        <w:jc w:val="both"/>
        <w:rPr>
          <w:kern w:val="2"/>
          <w:lang w:bidi="hi-IN"/>
        </w:rPr>
      </w:pPr>
      <w:r w:rsidRPr="00DB089A">
        <w:rPr>
          <w:kern w:val="2"/>
          <w:lang w:bidi="hi-IN"/>
        </w:rPr>
        <w:t>Для каждого мероприятия определены ответственные исполнители, а</w:t>
      </w:r>
    </w:p>
    <w:p w:rsidR="00E73ABD" w:rsidRPr="00DB089A" w:rsidRDefault="00E73ABD" w:rsidP="002C52CF">
      <w:pPr>
        <w:widowControl w:val="0"/>
        <w:jc w:val="both"/>
        <w:rPr>
          <w:kern w:val="2"/>
          <w:lang w:bidi="hi-IN"/>
        </w:rPr>
      </w:pPr>
      <w:r w:rsidRPr="00DB089A">
        <w:rPr>
          <w:kern w:val="2"/>
          <w:lang w:bidi="hi-IN"/>
        </w:rPr>
        <w:t>также установлены объемы финансирования за счет внебюджетных средств.</w:t>
      </w:r>
    </w:p>
    <w:p w:rsidR="00E73ABD" w:rsidRPr="00DB089A" w:rsidRDefault="00E73ABD" w:rsidP="002C52CF">
      <w:pPr>
        <w:widowControl w:val="0"/>
        <w:jc w:val="both"/>
        <w:rPr>
          <w:kern w:val="2"/>
          <w:lang w:bidi="hi-IN"/>
        </w:rPr>
      </w:pPr>
      <w:r w:rsidRPr="00DB089A">
        <w:rPr>
          <w:kern w:val="2"/>
          <w:lang w:bidi="hi-IN"/>
        </w:rPr>
        <w:t>Перечень мероприятий подпрограммы приведен в Приложении №2 к</w:t>
      </w:r>
    </w:p>
    <w:p w:rsidR="00E73ABD" w:rsidRPr="00DB089A" w:rsidRDefault="00E73ABD" w:rsidP="002C52CF">
      <w:pPr>
        <w:widowControl w:val="0"/>
        <w:jc w:val="both"/>
        <w:rPr>
          <w:kern w:val="2"/>
          <w:lang w:bidi="hi-IN"/>
        </w:rPr>
      </w:pPr>
      <w:r w:rsidRPr="00DB089A">
        <w:rPr>
          <w:kern w:val="2"/>
          <w:lang w:bidi="hi-IN"/>
        </w:rPr>
        <w:t>Программе.</w:t>
      </w:r>
    </w:p>
    <w:p w:rsidR="00E73ABD" w:rsidRPr="00DB089A" w:rsidRDefault="00E73ABD" w:rsidP="002C52CF">
      <w:pPr>
        <w:widowControl w:val="0"/>
        <w:jc w:val="center"/>
        <w:rPr>
          <w:b/>
          <w:kern w:val="2"/>
          <w:lang w:bidi="hi-IN"/>
        </w:rPr>
      </w:pPr>
      <w:r w:rsidRPr="00DB089A">
        <w:rPr>
          <w:b/>
          <w:kern w:val="2"/>
          <w:lang w:bidi="hi-IN"/>
        </w:rPr>
        <w:t>Раздел 5.</w:t>
      </w:r>
    </w:p>
    <w:p w:rsidR="00E73ABD" w:rsidRPr="00DB089A" w:rsidRDefault="00E73ABD" w:rsidP="002C52CF">
      <w:pPr>
        <w:widowControl w:val="0"/>
        <w:jc w:val="center"/>
        <w:rPr>
          <w:b/>
          <w:kern w:val="2"/>
          <w:lang w:bidi="hi-IN"/>
        </w:rPr>
      </w:pPr>
      <w:r w:rsidRPr="00DB089A">
        <w:rPr>
          <w:b/>
          <w:kern w:val="2"/>
          <w:lang w:bidi="hi-IN"/>
        </w:rPr>
        <w:t>Обоснование объема финансовых ресурсов, необходимых для</w:t>
      </w:r>
    </w:p>
    <w:p w:rsidR="00E73ABD" w:rsidRPr="00DB089A" w:rsidRDefault="00E73ABD" w:rsidP="002C52CF">
      <w:pPr>
        <w:widowControl w:val="0"/>
        <w:jc w:val="center"/>
        <w:rPr>
          <w:b/>
          <w:kern w:val="2"/>
          <w:lang w:bidi="hi-IN"/>
        </w:rPr>
      </w:pPr>
      <w:r w:rsidRPr="00DB089A">
        <w:rPr>
          <w:b/>
          <w:kern w:val="2"/>
          <w:lang w:bidi="hi-IN"/>
        </w:rPr>
        <w:t>реализации подпрограммы.</w:t>
      </w:r>
    </w:p>
    <w:p w:rsidR="00E73ABD" w:rsidRPr="00DB089A" w:rsidRDefault="00E73ABD" w:rsidP="002C52CF">
      <w:pPr>
        <w:widowControl w:val="0"/>
        <w:jc w:val="both"/>
        <w:rPr>
          <w:kern w:val="2"/>
          <w:lang w:bidi="hi-IN"/>
        </w:rPr>
      </w:pPr>
      <w:r w:rsidRPr="00DB089A">
        <w:rPr>
          <w:kern w:val="2"/>
          <w:lang w:bidi="hi-IN"/>
        </w:rPr>
        <w:t>Основными источниками финансирования подпрограммы являются</w:t>
      </w:r>
    </w:p>
    <w:p w:rsidR="00E73ABD" w:rsidRPr="00DB089A" w:rsidRDefault="00E73ABD" w:rsidP="002C52CF">
      <w:pPr>
        <w:widowControl w:val="0"/>
        <w:jc w:val="both"/>
        <w:rPr>
          <w:kern w:val="2"/>
          <w:lang w:bidi="hi-IN"/>
        </w:rPr>
      </w:pPr>
      <w:r w:rsidRPr="00DB089A">
        <w:rPr>
          <w:kern w:val="2"/>
          <w:lang w:bidi="hi-IN"/>
        </w:rPr>
        <w:t>средства городского бюджета и внебюджетные средства.</w:t>
      </w:r>
    </w:p>
    <w:p w:rsidR="00E73ABD" w:rsidRPr="00DB089A" w:rsidRDefault="00E73ABD" w:rsidP="000A3D12">
      <w:pPr>
        <w:widowControl w:val="0"/>
        <w:autoSpaceDE w:val="0"/>
        <w:snapToGrid w:val="0"/>
        <w:spacing w:line="256" w:lineRule="auto"/>
        <w:jc w:val="both"/>
        <w:rPr>
          <w:kern w:val="2"/>
        </w:rPr>
      </w:pPr>
      <w:r w:rsidRPr="00DB089A">
        <w:rPr>
          <w:kern w:val="2"/>
        </w:rPr>
        <w:t xml:space="preserve">Предполагаемый объем средств на реализацию мероприятий </w:t>
      </w:r>
      <w:r w:rsidRPr="00DB089A">
        <w:rPr>
          <w:kern w:val="2"/>
          <w:lang w:val="en-US"/>
        </w:rPr>
        <w:t>I</w:t>
      </w:r>
      <w:r w:rsidRPr="00DB089A">
        <w:rPr>
          <w:kern w:val="2"/>
        </w:rPr>
        <w:t xml:space="preserve"> этапа на 2014-2022 годы составляет:</w:t>
      </w:r>
    </w:p>
    <w:p w:rsidR="00E73ABD" w:rsidRPr="00DB089A" w:rsidRDefault="00E73ABD" w:rsidP="000A3D12">
      <w:pPr>
        <w:spacing w:line="256" w:lineRule="auto"/>
        <w:rPr>
          <w:kern w:val="2"/>
        </w:rPr>
      </w:pPr>
      <w:r w:rsidRPr="00DB089A">
        <w:rPr>
          <w:kern w:val="2"/>
        </w:rPr>
        <w:t>138676,3 тыс. рублей, в том числе:</w:t>
      </w:r>
    </w:p>
    <w:p w:rsidR="00E73ABD" w:rsidRPr="00DB089A" w:rsidRDefault="00E73ABD" w:rsidP="000A3D12">
      <w:pPr>
        <w:spacing w:line="256" w:lineRule="auto"/>
        <w:rPr>
          <w:kern w:val="2"/>
        </w:rPr>
      </w:pPr>
      <w:r w:rsidRPr="00DB089A">
        <w:rPr>
          <w:kern w:val="2"/>
        </w:rPr>
        <w:t>средства бюджета области - 11284 тыс. рублей;</w:t>
      </w:r>
    </w:p>
    <w:p w:rsidR="00E73ABD" w:rsidRPr="00DB089A" w:rsidRDefault="00E73ABD" w:rsidP="000A3D12">
      <w:pPr>
        <w:spacing w:line="256" w:lineRule="auto"/>
        <w:rPr>
          <w:kern w:val="2"/>
        </w:rPr>
      </w:pPr>
      <w:r w:rsidRPr="00DB089A">
        <w:rPr>
          <w:kern w:val="2"/>
        </w:rPr>
        <w:t>средства бюджета города – 122214,6 тыс. рублей;</w:t>
      </w:r>
    </w:p>
    <w:p w:rsidR="00E73ABD" w:rsidRPr="00DB089A" w:rsidRDefault="00E73ABD" w:rsidP="000A3D12">
      <w:pPr>
        <w:spacing w:line="256" w:lineRule="auto"/>
        <w:rPr>
          <w:kern w:val="2"/>
        </w:rPr>
      </w:pPr>
      <w:r w:rsidRPr="00DB089A">
        <w:rPr>
          <w:kern w:val="2"/>
        </w:rPr>
        <w:t>средства внебюджетные – 5177,7 тыс. рублей.</w:t>
      </w:r>
    </w:p>
    <w:p w:rsidR="00E73ABD" w:rsidRPr="00DB089A" w:rsidRDefault="00E73ABD" w:rsidP="000A3D12">
      <w:pPr>
        <w:spacing w:line="256" w:lineRule="auto"/>
        <w:rPr>
          <w:kern w:val="2"/>
        </w:rPr>
      </w:pPr>
      <w:r w:rsidRPr="00DB089A">
        <w:rPr>
          <w:kern w:val="2"/>
        </w:rPr>
        <w:t>2014 год - 8676,7 тыс. рублей, в том числе:</w:t>
      </w:r>
    </w:p>
    <w:p w:rsidR="00E73ABD" w:rsidRPr="00DB089A" w:rsidRDefault="00E73ABD" w:rsidP="000A3D12">
      <w:pPr>
        <w:spacing w:line="256" w:lineRule="auto"/>
        <w:rPr>
          <w:kern w:val="2"/>
        </w:rPr>
      </w:pPr>
      <w:r w:rsidRPr="00DB089A">
        <w:rPr>
          <w:kern w:val="2"/>
        </w:rPr>
        <w:t>средства бюджета города - 8599,7 тыс. рублей;</w:t>
      </w:r>
    </w:p>
    <w:p w:rsidR="00E73ABD" w:rsidRPr="00DB089A" w:rsidRDefault="00E73ABD" w:rsidP="000A3D12">
      <w:pPr>
        <w:spacing w:line="256" w:lineRule="auto"/>
        <w:rPr>
          <w:kern w:val="2"/>
        </w:rPr>
      </w:pPr>
      <w:r w:rsidRPr="00DB089A">
        <w:rPr>
          <w:kern w:val="2"/>
        </w:rPr>
        <w:t>средства внебюджетные - 77,0 тыс. рублей.</w:t>
      </w:r>
    </w:p>
    <w:p w:rsidR="00E73ABD" w:rsidRPr="00DB089A" w:rsidRDefault="00E73ABD" w:rsidP="000A3D12">
      <w:pPr>
        <w:spacing w:line="256" w:lineRule="auto"/>
        <w:rPr>
          <w:kern w:val="2"/>
        </w:rPr>
      </w:pPr>
      <w:r w:rsidRPr="00DB089A">
        <w:rPr>
          <w:kern w:val="2"/>
        </w:rPr>
        <w:t>2015 год - 9463,3 тыс. рублей, в том числе:</w:t>
      </w:r>
    </w:p>
    <w:p w:rsidR="00E73ABD" w:rsidRPr="00DB089A" w:rsidRDefault="00E73ABD" w:rsidP="000A3D12">
      <w:pPr>
        <w:spacing w:line="256" w:lineRule="auto"/>
        <w:rPr>
          <w:kern w:val="2"/>
        </w:rPr>
      </w:pPr>
      <w:r w:rsidRPr="00DB089A">
        <w:rPr>
          <w:kern w:val="2"/>
        </w:rPr>
        <w:t>средства бюджета города - 9386,3 тыс. рублей;</w:t>
      </w:r>
    </w:p>
    <w:p w:rsidR="00E73ABD" w:rsidRPr="00DB089A" w:rsidRDefault="00E73ABD" w:rsidP="000A3D12">
      <w:pPr>
        <w:spacing w:line="256" w:lineRule="auto"/>
        <w:rPr>
          <w:kern w:val="2"/>
        </w:rPr>
      </w:pPr>
      <w:r w:rsidRPr="00DB089A">
        <w:rPr>
          <w:kern w:val="2"/>
        </w:rPr>
        <w:t>средства внебюджетные - 77,0 тыс. рублей.</w:t>
      </w:r>
    </w:p>
    <w:p w:rsidR="00E73ABD" w:rsidRPr="00DB089A" w:rsidRDefault="00E73ABD" w:rsidP="000A3D12">
      <w:pPr>
        <w:spacing w:line="256" w:lineRule="auto"/>
        <w:rPr>
          <w:kern w:val="2"/>
        </w:rPr>
      </w:pPr>
      <w:r w:rsidRPr="00DB089A">
        <w:rPr>
          <w:kern w:val="2"/>
        </w:rPr>
        <w:t>2016 год - 14250,905 тыс. рублей, в том числе:</w:t>
      </w:r>
    </w:p>
    <w:p w:rsidR="00E73ABD" w:rsidRPr="00DB089A" w:rsidRDefault="00E73ABD" w:rsidP="000A3D12">
      <w:pPr>
        <w:spacing w:line="256" w:lineRule="auto"/>
        <w:rPr>
          <w:kern w:val="2"/>
        </w:rPr>
      </w:pPr>
      <w:r w:rsidRPr="00DB089A">
        <w:rPr>
          <w:kern w:val="2"/>
        </w:rPr>
        <w:t>средства бюджета города - 9227,2 тыс. рублей;</w:t>
      </w:r>
    </w:p>
    <w:p w:rsidR="00E73ABD" w:rsidRPr="00DB089A" w:rsidRDefault="00E73ABD" w:rsidP="000A3D12">
      <w:pPr>
        <w:spacing w:line="256" w:lineRule="auto"/>
        <w:rPr>
          <w:kern w:val="2"/>
        </w:rPr>
      </w:pPr>
      <w:r w:rsidRPr="00DB089A">
        <w:rPr>
          <w:kern w:val="2"/>
        </w:rPr>
        <w:t>средства внебюджетные - 5023,705 тыс. рублей.</w:t>
      </w:r>
    </w:p>
    <w:p w:rsidR="00E73ABD" w:rsidRPr="00DB089A" w:rsidRDefault="00E73ABD" w:rsidP="000A3D12">
      <w:pPr>
        <w:spacing w:line="256" w:lineRule="auto"/>
        <w:rPr>
          <w:kern w:val="2"/>
        </w:rPr>
      </w:pPr>
      <w:r w:rsidRPr="00DB089A">
        <w:rPr>
          <w:kern w:val="2"/>
        </w:rPr>
        <w:t>2017 год - 15638,3 тыс. рублей, в том числе:</w:t>
      </w:r>
    </w:p>
    <w:p w:rsidR="00E73ABD" w:rsidRPr="00DB089A" w:rsidRDefault="00E73ABD" w:rsidP="000A3D12">
      <w:pPr>
        <w:spacing w:line="256" w:lineRule="auto"/>
        <w:rPr>
          <w:kern w:val="2"/>
        </w:rPr>
      </w:pPr>
      <w:r w:rsidRPr="00DB089A">
        <w:rPr>
          <w:kern w:val="2"/>
        </w:rPr>
        <w:t>средства бюджета области - 1461,3 тыс. рублей;</w:t>
      </w:r>
    </w:p>
    <w:p w:rsidR="00E73ABD" w:rsidRPr="00DB089A" w:rsidRDefault="00E73ABD" w:rsidP="000A3D12">
      <w:pPr>
        <w:spacing w:line="256" w:lineRule="auto"/>
        <w:rPr>
          <w:kern w:val="2"/>
        </w:rPr>
      </w:pPr>
      <w:r w:rsidRPr="00DB089A">
        <w:rPr>
          <w:kern w:val="2"/>
        </w:rPr>
        <w:t>средства бюджета города – 14177,0 тыс. рублей.</w:t>
      </w:r>
    </w:p>
    <w:p w:rsidR="00E73ABD" w:rsidRPr="00DB089A" w:rsidRDefault="00E73ABD" w:rsidP="000A3D12">
      <w:pPr>
        <w:spacing w:line="256" w:lineRule="auto"/>
        <w:rPr>
          <w:kern w:val="2"/>
        </w:rPr>
      </w:pPr>
      <w:r w:rsidRPr="00DB089A">
        <w:rPr>
          <w:kern w:val="2"/>
        </w:rPr>
        <w:t>2018 год - 18040,0 тыс. рублей, в том числе:</w:t>
      </w:r>
    </w:p>
    <w:p w:rsidR="00E73ABD" w:rsidRPr="00DB089A" w:rsidRDefault="00E73ABD" w:rsidP="000A3D12">
      <w:pPr>
        <w:spacing w:line="256" w:lineRule="auto"/>
        <w:rPr>
          <w:kern w:val="2"/>
        </w:rPr>
      </w:pPr>
      <w:r w:rsidRPr="00DB089A">
        <w:rPr>
          <w:kern w:val="2"/>
        </w:rPr>
        <w:t>средства бюджета области - 9822,7 тыс. рублей;</w:t>
      </w:r>
    </w:p>
    <w:p w:rsidR="00E73ABD" w:rsidRPr="00DB089A" w:rsidRDefault="00E73ABD" w:rsidP="000A3D12">
      <w:pPr>
        <w:spacing w:line="256" w:lineRule="auto"/>
        <w:rPr>
          <w:kern w:val="2"/>
        </w:rPr>
      </w:pPr>
      <w:r w:rsidRPr="00DB089A">
        <w:rPr>
          <w:kern w:val="2"/>
        </w:rPr>
        <w:t>средства бюджета города – 8217,3тыс. рублей.</w:t>
      </w:r>
    </w:p>
    <w:p w:rsidR="00E73ABD" w:rsidRPr="00DB089A" w:rsidRDefault="00E73ABD" w:rsidP="000A3D12">
      <w:pPr>
        <w:spacing w:line="256" w:lineRule="auto"/>
        <w:rPr>
          <w:kern w:val="2"/>
        </w:rPr>
      </w:pPr>
      <w:r w:rsidRPr="00DB089A">
        <w:rPr>
          <w:kern w:val="2"/>
        </w:rPr>
        <w:t>2019 год - 37151,0 тыс. рублей, в том числе:</w:t>
      </w:r>
    </w:p>
    <w:p w:rsidR="00E73ABD" w:rsidRPr="00DB089A" w:rsidRDefault="00E73ABD" w:rsidP="000A3D12">
      <w:pPr>
        <w:spacing w:line="256" w:lineRule="auto"/>
        <w:rPr>
          <w:kern w:val="2"/>
        </w:rPr>
      </w:pPr>
      <w:r w:rsidRPr="00DB089A">
        <w:rPr>
          <w:kern w:val="2"/>
        </w:rPr>
        <w:t>средства бюджета города – 37151,0 тыс. рублей.</w:t>
      </w:r>
    </w:p>
    <w:p w:rsidR="00E73ABD" w:rsidRPr="00DB089A" w:rsidRDefault="00E73ABD" w:rsidP="000A3D12">
      <w:pPr>
        <w:spacing w:line="256" w:lineRule="auto"/>
        <w:rPr>
          <w:kern w:val="2"/>
        </w:rPr>
      </w:pPr>
      <w:r w:rsidRPr="00DB089A">
        <w:rPr>
          <w:kern w:val="2"/>
        </w:rPr>
        <w:t>2020 год - 14576,2 тыс. рублей, в том числе:</w:t>
      </w:r>
    </w:p>
    <w:p w:rsidR="00E73ABD" w:rsidRPr="00DB089A" w:rsidRDefault="00E73ABD" w:rsidP="000A3D12">
      <w:pPr>
        <w:spacing w:line="256" w:lineRule="auto"/>
        <w:rPr>
          <w:kern w:val="2"/>
        </w:rPr>
      </w:pPr>
      <w:r w:rsidRPr="00DB089A">
        <w:rPr>
          <w:kern w:val="2"/>
        </w:rPr>
        <w:t>средства бюджета города – 14576,2 тыс. рублей.</w:t>
      </w:r>
    </w:p>
    <w:p w:rsidR="00E73ABD" w:rsidRPr="00DB089A" w:rsidRDefault="00E73ABD" w:rsidP="000A3D12">
      <w:pPr>
        <w:spacing w:line="256" w:lineRule="auto"/>
        <w:rPr>
          <w:kern w:val="2"/>
        </w:rPr>
      </w:pPr>
      <w:r w:rsidRPr="00DB089A">
        <w:rPr>
          <w:kern w:val="2"/>
        </w:rPr>
        <w:t>2021 год - 10460,0 тыс. рублей, в том числе:</w:t>
      </w:r>
    </w:p>
    <w:p w:rsidR="00E73ABD" w:rsidRPr="00DB089A" w:rsidRDefault="00E73ABD" w:rsidP="000A3D12">
      <w:pPr>
        <w:spacing w:line="256" w:lineRule="auto"/>
        <w:rPr>
          <w:kern w:val="2"/>
        </w:rPr>
      </w:pPr>
      <w:r w:rsidRPr="00DB089A">
        <w:rPr>
          <w:kern w:val="2"/>
        </w:rPr>
        <w:t>средства бюджета города – 10460,0 тыс. рублей.</w:t>
      </w:r>
    </w:p>
    <w:p w:rsidR="00E73ABD" w:rsidRPr="00DB089A" w:rsidRDefault="00E73ABD" w:rsidP="000A3D12">
      <w:pPr>
        <w:spacing w:line="256" w:lineRule="auto"/>
        <w:rPr>
          <w:kern w:val="2"/>
        </w:rPr>
      </w:pPr>
      <w:r w:rsidRPr="00DB089A">
        <w:rPr>
          <w:kern w:val="2"/>
        </w:rPr>
        <w:t>2022 год - 15601,7 тыс. рублей, в том числе:</w:t>
      </w:r>
    </w:p>
    <w:p w:rsidR="00E73ABD" w:rsidRPr="00DB089A" w:rsidRDefault="00E73ABD" w:rsidP="000A3D12">
      <w:pPr>
        <w:spacing w:line="256" w:lineRule="auto"/>
        <w:rPr>
          <w:kern w:val="2"/>
        </w:rPr>
      </w:pPr>
      <w:r w:rsidRPr="00DB089A">
        <w:rPr>
          <w:kern w:val="2"/>
        </w:rPr>
        <w:t xml:space="preserve">средства бюджета города –15601,7 тыс. рублей. </w:t>
      </w:r>
    </w:p>
    <w:p w:rsidR="00E73ABD" w:rsidRPr="00DB089A" w:rsidRDefault="00E73ABD" w:rsidP="000A3D12">
      <w:pPr>
        <w:widowControl w:val="0"/>
        <w:autoSpaceDE w:val="0"/>
        <w:snapToGrid w:val="0"/>
        <w:spacing w:line="256" w:lineRule="auto"/>
        <w:jc w:val="both"/>
        <w:rPr>
          <w:kern w:val="2"/>
        </w:rPr>
      </w:pPr>
      <w:r w:rsidRPr="00DB089A">
        <w:rPr>
          <w:kern w:val="2"/>
        </w:rPr>
        <w:t xml:space="preserve">Предполагаемый объем средств на реализацию мероприятий </w:t>
      </w:r>
      <w:r w:rsidRPr="00DB089A">
        <w:rPr>
          <w:kern w:val="2"/>
          <w:lang w:val="en-US"/>
        </w:rPr>
        <w:t>II</w:t>
      </w:r>
      <w:r w:rsidRPr="00DB089A">
        <w:rPr>
          <w:kern w:val="2"/>
        </w:rPr>
        <w:t xml:space="preserve"> этапа   на 2023-2030 годы составляет:</w:t>
      </w:r>
    </w:p>
    <w:p w:rsidR="00E73ABD" w:rsidRPr="00DB089A" w:rsidRDefault="00E73ABD" w:rsidP="00510F9B">
      <w:pPr>
        <w:spacing w:line="256" w:lineRule="auto"/>
        <w:rPr>
          <w:kern w:val="2"/>
        </w:rPr>
      </w:pPr>
      <w:r w:rsidRPr="00DB089A">
        <w:rPr>
          <w:kern w:val="2"/>
        </w:rPr>
        <w:t>105607,5 тыс. рублей, в том числе:</w:t>
      </w:r>
    </w:p>
    <w:p w:rsidR="00E73ABD" w:rsidRPr="00DB089A" w:rsidRDefault="00E73ABD" w:rsidP="00510F9B">
      <w:pPr>
        <w:spacing w:line="256" w:lineRule="auto"/>
        <w:rPr>
          <w:kern w:val="2"/>
        </w:rPr>
      </w:pPr>
      <w:r w:rsidRPr="00DB089A">
        <w:rPr>
          <w:kern w:val="2"/>
        </w:rPr>
        <w:t>средства бюджета города – 105607,5 тыс. рублей;</w:t>
      </w:r>
    </w:p>
    <w:p w:rsidR="00E73ABD" w:rsidRPr="00DB089A" w:rsidRDefault="00E73ABD" w:rsidP="00510F9B">
      <w:pPr>
        <w:spacing w:line="256" w:lineRule="auto"/>
        <w:rPr>
          <w:kern w:val="2"/>
        </w:rPr>
      </w:pPr>
      <w:r w:rsidRPr="00DB089A">
        <w:rPr>
          <w:kern w:val="2"/>
        </w:rPr>
        <w:t>2023 год –15634,7 тыс. рублей, в том числе:</w:t>
      </w:r>
    </w:p>
    <w:p w:rsidR="00E73ABD" w:rsidRPr="00DB089A" w:rsidRDefault="00E73ABD" w:rsidP="00510F9B">
      <w:pPr>
        <w:spacing w:line="256" w:lineRule="auto"/>
        <w:rPr>
          <w:kern w:val="2"/>
        </w:rPr>
      </w:pPr>
      <w:r w:rsidRPr="00DB089A">
        <w:rPr>
          <w:kern w:val="2"/>
        </w:rPr>
        <w:t>средства бюджета города - 15634,7 тыс. рублей;</w:t>
      </w:r>
    </w:p>
    <w:p w:rsidR="00E73ABD" w:rsidRPr="00DB089A" w:rsidRDefault="00E73ABD" w:rsidP="00510F9B">
      <w:pPr>
        <w:spacing w:line="256" w:lineRule="auto"/>
        <w:rPr>
          <w:kern w:val="2"/>
        </w:rPr>
      </w:pPr>
      <w:r w:rsidRPr="00DB089A">
        <w:rPr>
          <w:kern w:val="2"/>
        </w:rPr>
        <w:t>2024 год –15349,3 тыс. рублей, в том числе:</w:t>
      </w:r>
    </w:p>
    <w:p w:rsidR="00E73ABD" w:rsidRPr="00DB089A" w:rsidRDefault="00E73ABD" w:rsidP="00510F9B">
      <w:pPr>
        <w:spacing w:line="256" w:lineRule="auto"/>
        <w:rPr>
          <w:kern w:val="2"/>
        </w:rPr>
      </w:pPr>
      <w:r w:rsidRPr="00DB089A">
        <w:rPr>
          <w:kern w:val="2"/>
        </w:rPr>
        <w:t>средства бюджета города – 15349,3 тыс. рублей;</w:t>
      </w:r>
    </w:p>
    <w:p w:rsidR="00E73ABD" w:rsidRPr="00DB089A" w:rsidRDefault="00E73ABD" w:rsidP="00510F9B">
      <w:pPr>
        <w:spacing w:line="256" w:lineRule="auto"/>
        <w:rPr>
          <w:kern w:val="2"/>
        </w:rPr>
      </w:pPr>
      <w:r w:rsidRPr="00DB089A">
        <w:rPr>
          <w:kern w:val="2"/>
        </w:rPr>
        <w:t>2025 год – 15378,5 тыс. рублей, в том числе:</w:t>
      </w:r>
    </w:p>
    <w:p w:rsidR="00E73ABD" w:rsidRPr="00DB089A" w:rsidRDefault="00E73ABD" w:rsidP="00510F9B">
      <w:pPr>
        <w:spacing w:line="256" w:lineRule="auto"/>
        <w:rPr>
          <w:kern w:val="2"/>
        </w:rPr>
      </w:pPr>
      <w:r w:rsidRPr="00DB089A">
        <w:rPr>
          <w:kern w:val="2"/>
        </w:rPr>
        <w:t>средства бюджета города – 15378,5 тыс. рублей;</w:t>
      </w:r>
    </w:p>
    <w:p w:rsidR="00E73ABD" w:rsidRPr="00DB089A" w:rsidRDefault="00E73ABD" w:rsidP="000A3D12">
      <w:pPr>
        <w:spacing w:line="256" w:lineRule="auto"/>
        <w:rPr>
          <w:kern w:val="2"/>
        </w:rPr>
      </w:pPr>
      <w:r w:rsidRPr="00DB089A">
        <w:rPr>
          <w:kern w:val="2"/>
        </w:rPr>
        <w:t>2026 год - 11849,0 тыс. рублей, в том числе:</w:t>
      </w:r>
    </w:p>
    <w:p w:rsidR="00E73ABD" w:rsidRPr="00DB089A" w:rsidRDefault="00E73ABD" w:rsidP="000A3D12">
      <w:pPr>
        <w:spacing w:line="256" w:lineRule="auto"/>
        <w:rPr>
          <w:kern w:val="2"/>
        </w:rPr>
      </w:pPr>
      <w:r w:rsidRPr="00DB089A">
        <w:rPr>
          <w:kern w:val="2"/>
        </w:rPr>
        <w:t>средства бюджета города - 11849,0 тыс. рублей;</w:t>
      </w:r>
    </w:p>
    <w:p w:rsidR="00E73ABD" w:rsidRPr="00DB089A" w:rsidRDefault="00E73ABD" w:rsidP="000A3D12">
      <w:pPr>
        <w:spacing w:line="256" w:lineRule="auto"/>
        <w:rPr>
          <w:kern w:val="2"/>
        </w:rPr>
      </w:pPr>
      <w:r w:rsidRPr="00DB089A">
        <w:rPr>
          <w:kern w:val="2"/>
        </w:rPr>
        <w:t>2027 год - 11849,0 тыс. рублей, в том числе:</w:t>
      </w:r>
    </w:p>
    <w:p w:rsidR="00E73ABD" w:rsidRPr="00DB089A" w:rsidRDefault="00E73ABD" w:rsidP="000A3D12">
      <w:pPr>
        <w:spacing w:line="256" w:lineRule="auto"/>
        <w:rPr>
          <w:kern w:val="2"/>
        </w:rPr>
      </w:pPr>
      <w:r w:rsidRPr="00DB089A">
        <w:rPr>
          <w:kern w:val="2"/>
        </w:rPr>
        <w:t>средства бюджета города - 11849,0 тыс. рублей;</w:t>
      </w:r>
    </w:p>
    <w:p w:rsidR="00E73ABD" w:rsidRPr="00DB089A" w:rsidRDefault="00E73ABD" w:rsidP="000A3D12">
      <w:pPr>
        <w:spacing w:line="256" w:lineRule="auto"/>
        <w:rPr>
          <w:kern w:val="2"/>
        </w:rPr>
      </w:pPr>
      <w:r w:rsidRPr="00DB089A">
        <w:rPr>
          <w:kern w:val="2"/>
        </w:rPr>
        <w:t>2028 год - 11849,0 тыс. рублей, в том числе:</w:t>
      </w:r>
    </w:p>
    <w:p w:rsidR="00E73ABD" w:rsidRPr="00DB089A" w:rsidRDefault="00E73ABD" w:rsidP="000A3D12">
      <w:pPr>
        <w:spacing w:line="256" w:lineRule="auto"/>
        <w:rPr>
          <w:kern w:val="2"/>
        </w:rPr>
      </w:pPr>
      <w:r w:rsidRPr="00DB089A">
        <w:rPr>
          <w:kern w:val="2"/>
        </w:rPr>
        <w:t>средства бюджета города - 11849,0 тыс. рублей;</w:t>
      </w:r>
    </w:p>
    <w:p w:rsidR="00E73ABD" w:rsidRPr="00DB089A" w:rsidRDefault="00E73ABD" w:rsidP="000A3D12">
      <w:pPr>
        <w:spacing w:line="256" w:lineRule="auto"/>
        <w:rPr>
          <w:kern w:val="2"/>
        </w:rPr>
      </w:pPr>
      <w:r w:rsidRPr="00DB089A">
        <w:rPr>
          <w:kern w:val="2"/>
        </w:rPr>
        <w:t>2029 год - 11849,0 тыс. рублей, в том числе:</w:t>
      </w:r>
    </w:p>
    <w:p w:rsidR="00E73ABD" w:rsidRPr="00DB089A" w:rsidRDefault="00E73ABD" w:rsidP="000A3D12">
      <w:pPr>
        <w:spacing w:line="256" w:lineRule="auto"/>
        <w:rPr>
          <w:kern w:val="2"/>
        </w:rPr>
      </w:pPr>
      <w:r w:rsidRPr="00DB089A">
        <w:rPr>
          <w:kern w:val="2"/>
        </w:rPr>
        <w:t>средства бюджета города - 11849,0 тыс. рублей;</w:t>
      </w:r>
    </w:p>
    <w:p w:rsidR="00E73ABD" w:rsidRPr="00DB089A" w:rsidRDefault="00E73ABD" w:rsidP="000A3D12">
      <w:pPr>
        <w:spacing w:line="256" w:lineRule="auto"/>
        <w:rPr>
          <w:kern w:val="2"/>
        </w:rPr>
      </w:pPr>
      <w:r w:rsidRPr="00DB089A">
        <w:rPr>
          <w:kern w:val="2"/>
        </w:rPr>
        <w:t xml:space="preserve"> 2030 год - 11849,0 тыс. рублей, в том числе:</w:t>
      </w:r>
    </w:p>
    <w:p w:rsidR="00E73ABD" w:rsidRPr="00DB089A" w:rsidRDefault="00E73ABD" w:rsidP="000A3D12">
      <w:pPr>
        <w:spacing w:line="256" w:lineRule="auto"/>
        <w:rPr>
          <w:kern w:val="2"/>
        </w:rPr>
      </w:pPr>
      <w:r w:rsidRPr="00DB089A">
        <w:rPr>
          <w:kern w:val="2"/>
        </w:rPr>
        <w:t>средства бюджета города - 11849,0 тыс. рублей;</w:t>
      </w:r>
    </w:p>
    <w:p w:rsidR="00E73ABD" w:rsidRPr="00DB089A" w:rsidRDefault="00E73ABD" w:rsidP="002C52CF">
      <w:pPr>
        <w:widowControl w:val="0"/>
        <w:jc w:val="both"/>
        <w:rPr>
          <w:kern w:val="2"/>
          <w:lang w:bidi="hi-IN"/>
        </w:rPr>
      </w:pPr>
      <w:r w:rsidRPr="00DB089A">
        <w:rPr>
          <w:kern w:val="2"/>
          <w:lang w:bidi="hi-IN"/>
        </w:rPr>
        <w:t>Объемы средств, выделяемых на реализацию мероприятий</w:t>
      </w:r>
    </w:p>
    <w:p w:rsidR="00E73ABD" w:rsidRPr="00DB089A" w:rsidRDefault="00E73ABD" w:rsidP="002C52CF">
      <w:pPr>
        <w:widowControl w:val="0"/>
        <w:jc w:val="both"/>
        <w:rPr>
          <w:kern w:val="2"/>
          <w:lang w:bidi="hi-IN"/>
        </w:rPr>
      </w:pPr>
      <w:r w:rsidRPr="00DB089A">
        <w:rPr>
          <w:kern w:val="2"/>
          <w:lang w:bidi="hi-IN"/>
        </w:rPr>
        <w:t>подпрограммы, подлежат ежегодному уточнению с учетом возможностей</w:t>
      </w:r>
    </w:p>
    <w:p w:rsidR="00E73ABD" w:rsidRPr="00DB089A" w:rsidRDefault="00E73ABD" w:rsidP="002C52CF">
      <w:pPr>
        <w:widowControl w:val="0"/>
        <w:jc w:val="both"/>
        <w:rPr>
          <w:kern w:val="2"/>
          <w:lang w:bidi="hi-IN"/>
        </w:rPr>
      </w:pPr>
      <w:r w:rsidRPr="00DB089A">
        <w:rPr>
          <w:kern w:val="2"/>
          <w:lang w:bidi="hi-IN"/>
        </w:rPr>
        <w:t>городского бюджета и внебюджетных средств.</w:t>
      </w:r>
    </w:p>
    <w:p w:rsidR="00E73ABD" w:rsidRPr="00DB089A" w:rsidRDefault="00E73ABD" w:rsidP="002C52CF">
      <w:pPr>
        <w:widowControl w:val="0"/>
        <w:jc w:val="center"/>
        <w:rPr>
          <w:b/>
          <w:kern w:val="2"/>
          <w:lang w:bidi="hi-IN"/>
        </w:rPr>
      </w:pPr>
      <w:r w:rsidRPr="00DB089A">
        <w:rPr>
          <w:b/>
          <w:kern w:val="2"/>
          <w:lang w:bidi="hi-IN"/>
        </w:rPr>
        <w:t>Раздел 6.</w:t>
      </w:r>
    </w:p>
    <w:p w:rsidR="00E73ABD" w:rsidRPr="00DB089A" w:rsidRDefault="00E73ABD" w:rsidP="002C52CF">
      <w:pPr>
        <w:widowControl w:val="0"/>
        <w:jc w:val="center"/>
        <w:rPr>
          <w:b/>
          <w:kern w:val="2"/>
          <w:lang w:bidi="hi-IN"/>
        </w:rPr>
      </w:pPr>
      <w:r w:rsidRPr="00DB089A">
        <w:rPr>
          <w:b/>
          <w:kern w:val="2"/>
          <w:lang w:bidi="hi-IN"/>
        </w:rPr>
        <w:t>Механизмы реализации подпрограммы.</w:t>
      </w:r>
    </w:p>
    <w:p w:rsidR="00E73ABD" w:rsidRPr="00DB089A" w:rsidRDefault="00E73ABD" w:rsidP="002C52CF">
      <w:pPr>
        <w:widowControl w:val="0"/>
        <w:jc w:val="both"/>
        <w:rPr>
          <w:kern w:val="2"/>
          <w:lang w:bidi="hi-IN"/>
        </w:rPr>
      </w:pPr>
      <w:r w:rsidRPr="00DB089A">
        <w:rPr>
          <w:kern w:val="2"/>
          <w:lang w:bidi="hi-IN"/>
        </w:rPr>
        <w:t>Механизм реализации подпрограммы - это система программных</w:t>
      </w:r>
    </w:p>
    <w:p w:rsidR="00E73ABD" w:rsidRPr="00DB089A" w:rsidRDefault="00E73ABD" w:rsidP="002C52CF">
      <w:pPr>
        <w:widowControl w:val="0"/>
        <w:jc w:val="both"/>
        <w:rPr>
          <w:kern w:val="2"/>
          <w:lang w:bidi="hi-IN"/>
        </w:rPr>
      </w:pPr>
      <w:r w:rsidRPr="00DB089A">
        <w:rPr>
          <w:kern w:val="2"/>
          <w:lang w:bidi="hi-IN"/>
        </w:rPr>
        <w:t>мероприятий, скоординированных по объему финансирования и</w:t>
      </w:r>
    </w:p>
    <w:p w:rsidR="00E73ABD" w:rsidRPr="00DB089A" w:rsidRDefault="00E73ABD" w:rsidP="002C52CF">
      <w:pPr>
        <w:widowControl w:val="0"/>
        <w:jc w:val="both"/>
        <w:rPr>
          <w:kern w:val="2"/>
          <w:lang w:bidi="hi-IN"/>
        </w:rPr>
      </w:pPr>
      <w:r w:rsidRPr="00DB089A">
        <w:rPr>
          <w:kern w:val="2"/>
          <w:lang w:bidi="hi-IN"/>
        </w:rPr>
        <w:t>ответственным исполнителям, обеспечивающих достижение намеченных</w:t>
      </w:r>
    </w:p>
    <w:p w:rsidR="00E73ABD" w:rsidRPr="00DB089A" w:rsidRDefault="00E73ABD" w:rsidP="002C52CF">
      <w:pPr>
        <w:widowControl w:val="0"/>
        <w:jc w:val="both"/>
        <w:rPr>
          <w:kern w:val="2"/>
          <w:lang w:bidi="hi-IN"/>
        </w:rPr>
      </w:pPr>
      <w:r w:rsidRPr="00DB089A">
        <w:rPr>
          <w:kern w:val="2"/>
          <w:lang w:bidi="hi-IN"/>
        </w:rPr>
        <w:t>целей и результатов.</w:t>
      </w:r>
    </w:p>
    <w:p w:rsidR="00E73ABD" w:rsidRPr="00DB089A" w:rsidRDefault="00E73ABD" w:rsidP="002C52CF">
      <w:pPr>
        <w:widowControl w:val="0"/>
        <w:jc w:val="both"/>
        <w:rPr>
          <w:kern w:val="2"/>
          <w:lang w:bidi="hi-IN"/>
        </w:rPr>
      </w:pPr>
      <w:r w:rsidRPr="00DB089A">
        <w:rPr>
          <w:kern w:val="2"/>
          <w:lang w:bidi="hi-IN"/>
        </w:rPr>
        <w:t>Ответственным исполнителем подпрограммы является отдел по</w:t>
      </w:r>
    </w:p>
    <w:p w:rsidR="00E73ABD" w:rsidRPr="00DB089A" w:rsidRDefault="00E73ABD" w:rsidP="002C52CF">
      <w:pPr>
        <w:widowControl w:val="0"/>
        <w:jc w:val="both"/>
        <w:rPr>
          <w:kern w:val="2"/>
          <w:lang w:bidi="hi-IN"/>
        </w:rPr>
      </w:pPr>
      <w:r w:rsidRPr="00DB089A">
        <w:rPr>
          <w:kern w:val="2"/>
          <w:lang w:bidi="hi-IN"/>
        </w:rPr>
        <w:t>культуре, делам молодежи, физической культуре и спорта администрации</w:t>
      </w:r>
    </w:p>
    <w:p w:rsidR="00E73ABD" w:rsidRPr="00DB089A" w:rsidRDefault="00E73ABD" w:rsidP="002C52CF">
      <w:pPr>
        <w:widowControl w:val="0"/>
        <w:jc w:val="both"/>
        <w:rPr>
          <w:kern w:val="2"/>
          <w:lang w:bidi="hi-IN"/>
        </w:rPr>
      </w:pPr>
      <w:r w:rsidRPr="00DB089A">
        <w:rPr>
          <w:kern w:val="2"/>
          <w:lang w:bidi="hi-IN"/>
        </w:rPr>
        <w:t>города, соисполнителями - МБОУ ДО «Кирсановская ДШИ», МБУК ЦД</w:t>
      </w:r>
    </w:p>
    <w:p w:rsidR="00E73ABD" w:rsidRPr="00DB089A" w:rsidRDefault="00E73ABD" w:rsidP="002C52CF">
      <w:pPr>
        <w:widowControl w:val="0"/>
        <w:jc w:val="both"/>
        <w:rPr>
          <w:kern w:val="2"/>
          <w:lang w:bidi="hi-IN"/>
        </w:rPr>
      </w:pPr>
      <w:r w:rsidRPr="00DB089A">
        <w:rPr>
          <w:kern w:val="2"/>
          <w:lang w:bidi="hi-IN"/>
        </w:rPr>
        <w:t>«Золотой витязь».</w:t>
      </w:r>
    </w:p>
    <w:p w:rsidR="00E73ABD" w:rsidRPr="00DB089A" w:rsidRDefault="00E73ABD" w:rsidP="002C52CF">
      <w:pPr>
        <w:widowControl w:val="0"/>
        <w:jc w:val="both"/>
        <w:rPr>
          <w:kern w:val="2"/>
          <w:lang w:bidi="hi-IN"/>
        </w:rPr>
      </w:pPr>
      <w:r w:rsidRPr="00DB089A">
        <w:rPr>
          <w:kern w:val="2"/>
          <w:lang w:bidi="hi-IN"/>
        </w:rPr>
        <w:t>Контроль за целевым использованием бюджетных и внебюджетных</w:t>
      </w:r>
    </w:p>
    <w:p w:rsidR="00E73ABD" w:rsidRPr="00DB089A" w:rsidRDefault="00E73ABD" w:rsidP="002C52CF">
      <w:pPr>
        <w:widowControl w:val="0"/>
        <w:jc w:val="both"/>
        <w:rPr>
          <w:kern w:val="2"/>
          <w:lang w:bidi="hi-IN"/>
        </w:rPr>
      </w:pPr>
      <w:r w:rsidRPr="00DB089A">
        <w:rPr>
          <w:kern w:val="2"/>
          <w:lang w:bidi="hi-IN"/>
        </w:rPr>
        <w:t>средств осуществляет финансовое управление администрации города.</w:t>
      </w:r>
    </w:p>
    <w:p w:rsidR="00E73ABD" w:rsidRPr="00DB089A" w:rsidRDefault="00E73ABD" w:rsidP="00167BCB">
      <w:pPr>
        <w:widowControl w:val="0"/>
        <w:jc w:val="both"/>
        <w:rPr>
          <w:kern w:val="2"/>
          <w:lang w:bidi="hi-IN"/>
        </w:rPr>
      </w:pPr>
    </w:p>
    <w:p w:rsidR="00E73ABD" w:rsidRPr="00DB089A" w:rsidRDefault="00E73ABD" w:rsidP="00167BCB">
      <w:pPr>
        <w:widowControl w:val="0"/>
        <w:jc w:val="both"/>
        <w:rPr>
          <w:kern w:val="2"/>
          <w:lang w:bidi="hi-IN"/>
        </w:rPr>
      </w:pPr>
    </w:p>
    <w:p w:rsidR="00E73ABD" w:rsidRPr="00DB089A" w:rsidRDefault="00E73ABD" w:rsidP="00167BCB">
      <w:pPr>
        <w:widowControl w:val="0"/>
        <w:jc w:val="both"/>
        <w:rPr>
          <w:kern w:val="2"/>
          <w:lang w:bidi="hi-IN"/>
        </w:rPr>
      </w:pPr>
    </w:p>
    <w:p w:rsidR="00E73ABD" w:rsidRPr="00DB089A" w:rsidRDefault="00E73ABD" w:rsidP="00167BCB">
      <w:pPr>
        <w:widowControl w:val="0"/>
        <w:jc w:val="both"/>
        <w:rPr>
          <w:kern w:val="2"/>
          <w:lang w:bidi="hi-IN"/>
        </w:rPr>
      </w:pPr>
    </w:p>
    <w:p w:rsidR="00E73ABD" w:rsidRPr="00DB089A" w:rsidRDefault="00E73ABD" w:rsidP="00167BCB">
      <w:pPr>
        <w:widowControl w:val="0"/>
        <w:jc w:val="both"/>
        <w:rPr>
          <w:kern w:val="2"/>
          <w:lang w:bidi="hi-IN"/>
        </w:rPr>
      </w:pPr>
    </w:p>
    <w:p w:rsidR="00E73ABD" w:rsidRPr="00DB089A" w:rsidRDefault="00E73ABD" w:rsidP="00167BCB">
      <w:pPr>
        <w:widowControl w:val="0"/>
        <w:jc w:val="both"/>
        <w:rPr>
          <w:kern w:val="2"/>
          <w:lang w:bidi="hi-IN"/>
        </w:rPr>
      </w:pPr>
    </w:p>
    <w:p w:rsidR="00E73ABD" w:rsidRPr="00DB089A" w:rsidRDefault="00E73ABD" w:rsidP="00167BCB">
      <w:pPr>
        <w:widowControl w:val="0"/>
        <w:jc w:val="both"/>
        <w:rPr>
          <w:kern w:val="2"/>
          <w:lang w:bidi="hi-IN"/>
        </w:rPr>
      </w:pPr>
    </w:p>
    <w:p w:rsidR="00E73ABD" w:rsidRPr="00DB089A" w:rsidRDefault="00E73ABD" w:rsidP="00167BCB">
      <w:pPr>
        <w:widowControl w:val="0"/>
        <w:jc w:val="both"/>
        <w:rPr>
          <w:kern w:val="2"/>
          <w:lang w:bidi="hi-IN"/>
        </w:rPr>
      </w:pPr>
    </w:p>
    <w:p w:rsidR="00E73ABD" w:rsidRPr="00DB089A" w:rsidRDefault="00E73ABD" w:rsidP="00167BCB">
      <w:pPr>
        <w:widowControl w:val="0"/>
        <w:jc w:val="both"/>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152716">
      <w:pPr>
        <w:widowControl w:val="0"/>
        <w:jc w:val="right"/>
        <w:rPr>
          <w:kern w:val="2"/>
          <w:lang w:bidi="hi-IN"/>
        </w:rPr>
      </w:pPr>
    </w:p>
    <w:p w:rsidR="00E73ABD" w:rsidRPr="00DB089A" w:rsidRDefault="00E73ABD" w:rsidP="00D31D15">
      <w:pPr>
        <w:widowControl w:val="0"/>
        <w:suppressAutoHyphens w:val="0"/>
        <w:autoSpaceDE w:val="0"/>
        <w:spacing w:after="200" w:line="276" w:lineRule="auto"/>
        <w:jc w:val="center"/>
        <w:rPr>
          <w:kern w:val="2"/>
          <w:lang w:bidi="hi-IN"/>
        </w:rPr>
      </w:pPr>
    </w:p>
    <w:p w:rsidR="00E73ABD" w:rsidRPr="00DB089A" w:rsidRDefault="00E73ABD" w:rsidP="00D31D15">
      <w:pPr>
        <w:widowControl w:val="0"/>
        <w:suppressAutoHyphens w:val="0"/>
        <w:autoSpaceDE w:val="0"/>
        <w:spacing w:after="200" w:line="276" w:lineRule="auto"/>
        <w:jc w:val="center"/>
        <w:rPr>
          <w:kern w:val="2"/>
          <w:lang w:bidi="hi-IN"/>
        </w:rPr>
      </w:pPr>
    </w:p>
    <w:p w:rsidR="00E73ABD" w:rsidRPr="00DB089A" w:rsidRDefault="00E73ABD" w:rsidP="00167BCB">
      <w:pPr>
        <w:widowControl w:val="0"/>
        <w:jc w:val="center"/>
        <w:rPr>
          <w:b/>
          <w:kern w:val="2"/>
          <w:lang w:bidi="hi-IN"/>
        </w:rPr>
      </w:pPr>
      <w:r w:rsidRPr="00DB089A">
        <w:rPr>
          <w:b/>
          <w:kern w:val="2"/>
          <w:lang w:bidi="hi-IN"/>
        </w:rPr>
        <w:t>Паспорт</w:t>
      </w:r>
    </w:p>
    <w:p w:rsidR="00E73ABD" w:rsidRPr="00DB089A" w:rsidRDefault="00E73ABD" w:rsidP="00167BCB">
      <w:pPr>
        <w:widowControl w:val="0"/>
        <w:jc w:val="center"/>
        <w:rPr>
          <w:kern w:val="2"/>
          <w:lang w:bidi="hi-IN"/>
        </w:rPr>
      </w:pPr>
      <w:r w:rsidRPr="00DB089A">
        <w:rPr>
          <w:b/>
          <w:kern w:val="2"/>
          <w:lang w:bidi="hi-IN"/>
        </w:rPr>
        <w:t>подпрограммы «Наследие» на 2014-2030 годы</w:t>
      </w:r>
    </w:p>
    <w:p w:rsidR="00E73ABD" w:rsidRPr="00DB089A" w:rsidRDefault="00E73ABD" w:rsidP="00167BCB">
      <w:pPr>
        <w:widowControl w:val="0"/>
        <w:jc w:val="both"/>
        <w:rPr>
          <w:b/>
          <w:kern w:val="2"/>
          <w:lang w:bidi="hi-IN"/>
        </w:rPr>
      </w:pPr>
    </w:p>
    <w:tbl>
      <w:tblPr>
        <w:tblW w:w="0" w:type="auto"/>
        <w:tblInd w:w="34" w:type="dxa"/>
        <w:tblLayout w:type="fixed"/>
        <w:tblCellMar>
          <w:left w:w="65" w:type="dxa"/>
          <w:right w:w="75" w:type="dxa"/>
        </w:tblCellMar>
        <w:tblLook w:val="0000"/>
      </w:tblPr>
      <w:tblGrid>
        <w:gridCol w:w="2866"/>
        <w:gridCol w:w="6753"/>
      </w:tblGrid>
      <w:tr w:rsidR="00E73ABD" w:rsidRPr="00DB089A" w:rsidTr="00167BCB">
        <w:trPr>
          <w:trHeight w:val="400"/>
        </w:trPr>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 xml:space="preserve">Ответственный исполнитель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 xml:space="preserve">Отдел по культуре администрации города </w:t>
            </w:r>
          </w:p>
        </w:tc>
      </w:tr>
      <w:tr w:rsidR="00E73ABD" w:rsidRPr="00DB089A" w:rsidTr="00167BCB">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Соисполнители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 xml:space="preserve">Отдел по  туризму, молодежной политике и патриотическому воспитанию администрации города, отдел по развитию физической культуры и спорта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bookmarkEnd w:id="24"/>
      <w:tr w:rsidR="00E73ABD" w:rsidRPr="00DB089A" w:rsidTr="00167BCB">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 xml:space="preserve">Цель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Сохранение культурного и исторического</w:t>
            </w:r>
          </w:p>
          <w:p w:rsidR="00E73ABD" w:rsidRPr="00DB089A" w:rsidRDefault="00E73ABD" w:rsidP="00167BCB">
            <w:pPr>
              <w:widowControl w:val="0"/>
              <w:jc w:val="both"/>
              <w:rPr>
                <w:kern w:val="2"/>
                <w:lang w:bidi="hi-IN"/>
              </w:rPr>
            </w:pPr>
            <w:r w:rsidRPr="00DB089A">
              <w:rPr>
                <w:kern w:val="2"/>
                <w:lang w:bidi="hi-IN"/>
              </w:rPr>
              <w:t>наследия, расширение доступа населения к</w:t>
            </w:r>
          </w:p>
          <w:p w:rsidR="00E73ABD" w:rsidRPr="00DB089A" w:rsidRDefault="00E73ABD" w:rsidP="00167BCB">
            <w:pPr>
              <w:widowControl w:val="0"/>
              <w:jc w:val="both"/>
              <w:rPr>
                <w:kern w:val="2"/>
                <w:lang w:bidi="hi-IN"/>
              </w:rPr>
            </w:pPr>
            <w:r w:rsidRPr="00DB089A">
              <w:rPr>
                <w:kern w:val="2"/>
                <w:lang w:bidi="hi-IN"/>
              </w:rPr>
              <w:t>культурным ценностям и информации</w:t>
            </w:r>
          </w:p>
        </w:tc>
      </w:tr>
      <w:tr w:rsidR="00E73ABD" w:rsidRPr="00DB089A" w:rsidTr="00167BCB">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Задачи  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1.Совершенствование деятельности библиотек</w:t>
            </w:r>
          </w:p>
          <w:p w:rsidR="00E73ABD" w:rsidRPr="00DB089A" w:rsidRDefault="00E73ABD" w:rsidP="00167BCB">
            <w:pPr>
              <w:widowControl w:val="0"/>
              <w:jc w:val="both"/>
              <w:rPr>
                <w:kern w:val="2"/>
                <w:lang w:bidi="hi-IN"/>
              </w:rPr>
            </w:pPr>
            <w:r w:rsidRPr="00DB089A">
              <w:rPr>
                <w:kern w:val="2"/>
                <w:lang w:bidi="hi-IN"/>
              </w:rPr>
              <w:t>по сохранности и использованию</w:t>
            </w:r>
          </w:p>
          <w:p w:rsidR="00E73ABD" w:rsidRPr="00DB089A" w:rsidRDefault="00E73ABD" w:rsidP="00167BCB">
            <w:pPr>
              <w:widowControl w:val="0"/>
              <w:jc w:val="both"/>
              <w:rPr>
                <w:kern w:val="2"/>
                <w:lang w:bidi="hi-IN"/>
              </w:rPr>
            </w:pPr>
            <w:r w:rsidRPr="00DB089A">
              <w:rPr>
                <w:kern w:val="2"/>
                <w:lang w:bidi="hi-IN"/>
              </w:rPr>
              <w:t>библиотечных фондов.</w:t>
            </w:r>
          </w:p>
          <w:p w:rsidR="00E73ABD" w:rsidRPr="00DB089A" w:rsidRDefault="00E73ABD" w:rsidP="00167BCB">
            <w:pPr>
              <w:widowControl w:val="0"/>
              <w:jc w:val="both"/>
              <w:rPr>
                <w:kern w:val="2"/>
                <w:lang w:bidi="hi-IN"/>
              </w:rPr>
            </w:pPr>
            <w:r w:rsidRPr="00DB089A">
              <w:rPr>
                <w:kern w:val="2"/>
                <w:lang w:bidi="hi-IN"/>
              </w:rPr>
              <w:t>2.Развитие деятельности библиотеки как</w:t>
            </w:r>
          </w:p>
          <w:p w:rsidR="00E73ABD" w:rsidRPr="00DB089A" w:rsidRDefault="00E73ABD" w:rsidP="00167BCB">
            <w:pPr>
              <w:widowControl w:val="0"/>
              <w:jc w:val="both"/>
              <w:rPr>
                <w:kern w:val="2"/>
                <w:lang w:bidi="hi-IN"/>
              </w:rPr>
            </w:pPr>
            <w:r w:rsidRPr="00DB089A">
              <w:rPr>
                <w:kern w:val="2"/>
                <w:lang w:bidi="hi-IN"/>
              </w:rPr>
              <w:t>методического, информационного,</w:t>
            </w:r>
          </w:p>
          <w:p w:rsidR="00E73ABD" w:rsidRPr="00DB089A" w:rsidRDefault="00E73ABD" w:rsidP="00167BCB">
            <w:pPr>
              <w:widowControl w:val="0"/>
              <w:jc w:val="both"/>
              <w:rPr>
                <w:kern w:val="2"/>
                <w:lang w:bidi="hi-IN"/>
              </w:rPr>
            </w:pPr>
            <w:r w:rsidRPr="00DB089A">
              <w:rPr>
                <w:kern w:val="2"/>
                <w:lang w:bidi="hi-IN"/>
              </w:rPr>
              <w:t>образовательного и культурного центра.</w:t>
            </w:r>
          </w:p>
          <w:p w:rsidR="00E73ABD" w:rsidRPr="00DB089A" w:rsidRDefault="00E73ABD" w:rsidP="00167BCB">
            <w:pPr>
              <w:widowControl w:val="0"/>
              <w:jc w:val="both"/>
              <w:rPr>
                <w:kern w:val="2"/>
                <w:lang w:bidi="hi-IN"/>
              </w:rPr>
            </w:pPr>
            <w:r w:rsidRPr="00DB089A">
              <w:rPr>
                <w:kern w:val="2"/>
                <w:lang w:bidi="hi-IN"/>
              </w:rPr>
              <w:t>3.Развитие деятельности музея по сохранности</w:t>
            </w:r>
          </w:p>
          <w:p w:rsidR="00E73ABD" w:rsidRPr="00DB089A" w:rsidRDefault="00E73ABD" w:rsidP="00167BCB">
            <w:pPr>
              <w:widowControl w:val="0"/>
              <w:jc w:val="both"/>
              <w:rPr>
                <w:kern w:val="2"/>
                <w:lang w:bidi="hi-IN"/>
              </w:rPr>
            </w:pPr>
            <w:r w:rsidRPr="00DB089A">
              <w:rPr>
                <w:kern w:val="2"/>
                <w:lang w:bidi="hi-IN"/>
              </w:rPr>
              <w:t>и безопасности музейных фондов.</w:t>
            </w:r>
          </w:p>
          <w:p w:rsidR="00E73ABD" w:rsidRPr="00DB089A" w:rsidRDefault="00E73ABD" w:rsidP="00167BCB">
            <w:pPr>
              <w:widowControl w:val="0"/>
              <w:jc w:val="both"/>
              <w:rPr>
                <w:kern w:val="2"/>
                <w:lang w:bidi="hi-IN"/>
              </w:rPr>
            </w:pPr>
            <w:r w:rsidRPr="00DB089A">
              <w:rPr>
                <w:kern w:val="2"/>
                <w:lang w:bidi="hi-IN"/>
              </w:rPr>
              <w:t>4.Обеспечение учета и сохранности музейных</w:t>
            </w:r>
          </w:p>
          <w:p w:rsidR="00E73ABD" w:rsidRPr="00DB089A" w:rsidRDefault="00E73ABD" w:rsidP="00167BCB">
            <w:pPr>
              <w:widowControl w:val="0"/>
              <w:jc w:val="both"/>
              <w:rPr>
                <w:kern w:val="2"/>
                <w:lang w:bidi="hi-IN"/>
              </w:rPr>
            </w:pPr>
            <w:r w:rsidRPr="00DB089A">
              <w:rPr>
                <w:kern w:val="2"/>
                <w:lang w:bidi="hi-IN"/>
              </w:rPr>
              <w:t>предметов и музейных коллекций.</w:t>
            </w:r>
          </w:p>
          <w:p w:rsidR="00E73ABD" w:rsidRPr="00DB089A" w:rsidRDefault="00E73ABD" w:rsidP="00167BCB">
            <w:pPr>
              <w:widowControl w:val="0"/>
              <w:jc w:val="both"/>
              <w:rPr>
                <w:kern w:val="2"/>
                <w:lang w:bidi="hi-IN"/>
              </w:rPr>
            </w:pPr>
            <w:r w:rsidRPr="00DB089A">
              <w:rPr>
                <w:kern w:val="2"/>
                <w:lang w:bidi="hi-IN"/>
              </w:rPr>
              <w:t>5.Совершенствование использования музейных</w:t>
            </w:r>
          </w:p>
          <w:p w:rsidR="00E73ABD" w:rsidRPr="00DB089A" w:rsidRDefault="00E73ABD" w:rsidP="00167BCB">
            <w:pPr>
              <w:widowControl w:val="0"/>
              <w:jc w:val="both"/>
              <w:rPr>
                <w:kern w:val="2"/>
                <w:lang w:bidi="hi-IN"/>
              </w:rPr>
            </w:pPr>
            <w:r w:rsidRPr="00DB089A">
              <w:rPr>
                <w:kern w:val="2"/>
                <w:lang w:bidi="hi-IN"/>
              </w:rPr>
              <w:t>предметов и музейных коллекций в научных</w:t>
            </w:r>
          </w:p>
          <w:p w:rsidR="00E73ABD" w:rsidRPr="00DB089A" w:rsidRDefault="00E73ABD" w:rsidP="00167BCB">
            <w:pPr>
              <w:widowControl w:val="0"/>
              <w:jc w:val="both"/>
              <w:rPr>
                <w:kern w:val="2"/>
                <w:lang w:bidi="hi-IN"/>
              </w:rPr>
            </w:pPr>
            <w:r w:rsidRPr="00DB089A">
              <w:rPr>
                <w:kern w:val="2"/>
                <w:lang w:bidi="hi-IN"/>
              </w:rPr>
              <w:t>культурных, образовательных целях.</w:t>
            </w:r>
          </w:p>
        </w:tc>
      </w:tr>
      <w:tr w:rsidR="00E73ABD" w:rsidRPr="00DB089A" w:rsidTr="00167BCB">
        <w:trPr>
          <w:trHeight w:val="600"/>
        </w:trPr>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 xml:space="preserve">Целевые индикаторы и </w:t>
            </w:r>
          </w:p>
          <w:p w:rsidR="00E73ABD" w:rsidRPr="00DB089A" w:rsidRDefault="00E73ABD" w:rsidP="00167BCB">
            <w:pPr>
              <w:widowControl w:val="0"/>
              <w:jc w:val="both"/>
              <w:rPr>
                <w:kern w:val="2"/>
                <w:lang w:bidi="hi-IN"/>
              </w:rPr>
            </w:pPr>
            <w:r w:rsidRPr="00DB089A">
              <w:rPr>
                <w:kern w:val="2"/>
                <w:lang w:bidi="hi-IN"/>
              </w:rPr>
              <w:t xml:space="preserve">показатели программы, </w:t>
            </w:r>
            <w:r w:rsidRPr="00DB089A">
              <w:rPr>
                <w:kern w:val="2"/>
                <w:lang w:bidi="hi-IN"/>
              </w:rPr>
              <w:br/>
              <w:t xml:space="preserve">и их значения на последний год реализации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1.Увеличение количества пользователей</w:t>
            </w:r>
          </w:p>
          <w:p w:rsidR="00E73ABD" w:rsidRPr="00DB089A" w:rsidRDefault="00E73ABD" w:rsidP="00167BCB">
            <w:pPr>
              <w:widowControl w:val="0"/>
              <w:jc w:val="both"/>
              <w:rPr>
                <w:kern w:val="2"/>
                <w:lang w:bidi="hi-IN"/>
              </w:rPr>
            </w:pPr>
            <w:r w:rsidRPr="00DB089A">
              <w:rPr>
                <w:kern w:val="2"/>
                <w:lang w:bidi="hi-IN"/>
              </w:rPr>
              <w:t>услугами «Кирсановской городской</w:t>
            </w:r>
          </w:p>
          <w:p w:rsidR="00E73ABD" w:rsidRPr="00DB089A" w:rsidRDefault="00E73ABD" w:rsidP="00167BCB">
            <w:pPr>
              <w:widowControl w:val="0"/>
              <w:jc w:val="both"/>
              <w:rPr>
                <w:kern w:val="2"/>
                <w:lang w:bidi="hi-IN"/>
              </w:rPr>
            </w:pPr>
            <w:r w:rsidRPr="00DB089A">
              <w:rPr>
                <w:kern w:val="2"/>
                <w:lang w:bidi="hi-IN"/>
              </w:rPr>
              <w:t>библиотеки» (2700 чел)</w:t>
            </w:r>
          </w:p>
          <w:p w:rsidR="00E73ABD" w:rsidRPr="00DB089A" w:rsidRDefault="00E73ABD" w:rsidP="00167BCB">
            <w:pPr>
              <w:widowControl w:val="0"/>
              <w:jc w:val="both"/>
              <w:rPr>
                <w:kern w:val="2"/>
                <w:lang w:bidi="hi-IN"/>
              </w:rPr>
            </w:pPr>
            <w:r w:rsidRPr="00DB089A">
              <w:rPr>
                <w:kern w:val="2"/>
                <w:lang w:bidi="hi-IN"/>
              </w:rPr>
              <w:t>2.Увеличение книгообеспеченности на 1</w:t>
            </w:r>
          </w:p>
          <w:p w:rsidR="00E73ABD" w:rsidRPr="00DB089A" w:rsidRDefault="00E73ABD" w:rsidP="00167BCB">
            <w:pPr>
              <w:widowControl w:val="0"/>
              <w:jc w:val="both"/>
              <w:rPr>
                <w:kern w:val="2"/>
                <w:lang w:bidi="hi-IN"/>
              </w:rPr>
            </w:pPr>
            <w:r w:rsidRPr="00DB089A">
              <w:rPr>
                <w:kern w:val="2"/>
                <w:lang w:bidi="hi-IN"/>
              </w:rPr>
              <w:t>реализации пользователя «Кирсановской городской</w:t>
            </w:r>
          </w:p>
          <w:p w:rsidR="00E73ABD" w:rsidRPr="00DB089A" w:rsidRDefault="00E73ABD" w:rsidP="00167BCB">
            <w:pPr>
              <w:widowControl w:val="0"/>
              <w:jc w:val="both"/>
              <w:rPr>
                <w:kern w:val="2"/>
                <w:lang w:bidi="hi-IN"/>
              </w:rPr>
            </w:pPr>
            <w:r w:rsidRPr="00DB089A">
              <w:rPr>
                <w:kern w:val="2"/>
                <w:lang w:bidi="hi-IN"/>
              </w:rPr>
              <w:t>библиотеки»– (19.5%).</w:t>
            </w:r>
          </w:p>
          <w:p w:rsidR="00E73ABD" w:rsidRPr="00DB089A" w:rsidRDefault="00E73ABD" w:rsidP="00167BCB">
            <w:pPr>
              <w:widowControl w:val="0"/>
              <w:jc w:val="both"/>
              <w:rPr>
                <w:kern w:val="2"/>
                <w:lang w:bidi="hi-IN"/>
              </w:rPr>
            </w:pPr>
            <w:r w:rsidRPr="00DB089A">
              <w:rPr>
                <w:kern w:val="2"/>
                <w:lang w:bidi="hi-IN"/>
              </w:rPr>
              <w:t>3.Увеличение количества музейных выставок,</w:t>
            </w:r>
          </w:p>
          <w:p w:rsidR="00E73ABD" w:rsidRPr="00DB089A" w:rsidRDefault="00E73ABD" w:rsidP="00167BCB">
            <w:pPr>
              <w:widowControl w:val="0"/>
              <w:jc w:val="both"/>
              <w:rPr>
                <w:kern w:val="2"/>
                <w:lang w:bidi="hi-IN"/>
              </w:rPr>
            </w:pPr>
            <w:r w:rsidRPr="00DB089A">
              <w:rPr>
                <w:kern w:val="2"/>
                <w:lang w:bidi="hi-IN"/>
              </w:rPr>
              <w:t>в т.ч. и мобильных «Кирсановского</w:t>
            </w:r>
          </w:p>
          <w:p w:rsidR="00E73ABD" w:rsidRPr="00DB089A" w:rsidRDefault="00E73ABD" w:rsidP="00167BCB">
            <w:pPr>
              <w:widowControl w:val="0"/>
              <w:jc w:val="both"/>
              <w:rPr>
                <w:kern w:val="2"/>
                <w:lang w:bidi="hi-IN"/>
              </w:rPr>
            </w:pPr>
            <w:r w:rsidRPr="00DB089A">
              <w:rPr>
                <w:kern w:val="2"/>
                <w:lang w:bidi="hi-IN"/>
              </w:rPr>
              <w:t>краеведческого музея» – (35 ед.).</w:t>
            </w:r>
          </w:p>
          <w:p w:rsidR="00E73ABD" w:rsidRPr="00DB089A" w:rsidRDefault="00E73ABD" w:rsidP="00167BCB">
            <w:pPr>
              <w:widowControl w:val="0"/>
              <w:jc w:val="both"/>
              <w:rPr>
                <w:kern w:val="2"/>
                <w:lang w:bidi="hi-IN"/>
              </w:rPr>
            </w:pPr>
            <w:r w:rsidRPr="00DB089A">
              <w:rPr>
                <w:kern w:val="2"/>
                <w:lang w:bidi="hi-IN"/>
              </w:rPr>
              <w:t>4. Увеличение книжного фонда «Кирсановской</w:t>
            </w:r>
          </w:p>
          <w:p w:rsidR="00E73ABD" w:rsidRPr="00DB089A" w:rsidRDefault="00E73ABD" w:rsidP="00167BCB">
            <w:pPr>
              <w:widowControl w:val="0"/>
              <w:jc w:val="both"/>
              <w:rPr>
                <w:kern w:val="2"/>
                <w:lang w:bidi="hi-IN"/>
              </w:rPr>
            </w:pPr>
            <w:r w:rsidRPr="00DB089A">
              <w:rPr>
                <w:kern w:val="2"/>
                <w:lang w:bidi="hi-IN"/>
              </w:rPr>
              <w:t>городской библиотеки» (49.1 %)</w:t>
            </w:r>
          </w:p>
          <w:p w:rsidR="00E73ABD" w:rsidRPr="00DB089A" w:rsidRDefault="00E73ABD" w:rsidP="00167BCB">
            <w:pPr>
              <w:widowControl w:val="0"/>
              <w:jc w:val="both"/>
              <w:rPr>
                <w:kern w:val="2"/>
                <w:lang w:bidi="hi-IN"/>
              </w:rPr>
            </w:pPr>
            <w:r w:rsidRPr="00DB089A">
              <w:rPr>
                <w:kern w:val="2"/>
                <w:lang w:bidi="hi-IN"/>
              </w:rPr>
              <w:t>5. Увеличение доли эл. каталога</w:t>
            </w:r>
          </w:p>
          <w:p w:rsidR="00E73ABD" w:rsidRPr="00DB089A" w:rsidRDefault="00E73ABD" w:rsidP="00167BCB">
            <w:pPr>
              <w:widowControl w:val="0"/>
              <w:jc w:val="both"/>
              <w:rPr>
                <w:kern w:val="2"/>
                <w:lang w:bidi="hi-IN"/>
              </w:rPr>
            </w:pPr>
            <w:r w:rsidRPr="00DB089A">
              <w:rPr>
                <w:kern w:val="2"/>
                <w:lang w:bidi="hi-IN"/>
              </w:rPr>
              <w:t>«Кирсановской городской библиотеки» (86.6%)</w:t>
            </w:r>
          </w:p>
          <w:p w:rsidR="00E73ABD" w:rsidRPr="00DB089A" w:rsidRDefault="00E73ABD" w:rsidP="00167BCB">
            <w:pPr>
              <w:widowControl w:val="0"/>
              <w:jc w:val="both"/>
              <w:rPr>
                <w:kern w:val="2"/>
                <w:lang w:bidi="hi-IN"/>
              </w:rPr>
            </w:pPr>
            <w:r w:rsidRPr="00DB089A">
              <w:rPr>
                <w:kern w:val="2"/>
                <w:lang w:bidi="hi-IN"/>
              </w:rPr>
              <w:t>6. Увеличение доли выставленных музейных</w:t>
            </w:r>
          </w:p>
          <w:p w:rsidR="00E73ABD" w:rsidRPr="00DB089A" w:rsidRDefault="00E73ABD" w:rsidP="00167BCB">
            <w:pPr>
              <w:widowControl w:val="0"/>
              <w:jc w:val="both"/>
              <w:rPr>
                <w:kern w:val="2"/>
                <w:lang w:bidi="hi-IN"/>
              </w:rPr>
            </w:pPr>
            <w:r w:rsidRPr="00DB089A">
              <w:rPr>
                <w:kern w:val="2"/>
                <w:lang w:bidi="hi-IN"/>
              </w:rPr>
              <w:t>экспонатов «Кирсановского краеведческого</w:t>
            </w:r>
          </w:p>
          <w:p w:rsidR="00E73ABD" w:rsidRPr="00DB089A" w:rsidRDefault="00E73ABD" w:rsidP="00167BCB">
            <w:pPr>
              <w:widowControl w:val="0"/>
              <w:jc w:val="both"/>
              <w:rPr>
                <w:kern w:val="2"/>
                <w:lang w:bidi="hi-IN"/>
              </w:rPr>
            </w:pPr>
            <w:r w:rsidRPr="00DB089A">
              <w:rPr>
                <w:kern w:val="2"/>
                <w:lang w:bidi="hi-IN"/>
              </w:rPr>
              <w:t>музея» (13.5 %)</w:t>
            </w:r>
          </w:p>
          <w:p w:rsidR="00E73ABD" w:rsidRPr="00DB089A" w:rsidRDefault="00E73ABD" w:rsidP="00167BCB">
            <w:pPr>
              <w:widowControl w:val="0"/>
              <w:jc w:val="both"/>
              <w:rPr>
                <w:kern w:val="2"/>
                <w:lang w:bidi="hi-IN"/>
              </w:rPr>
            </w:pPr>
            <w:r w:rsidRPr="00DB089A">
              <w:rPr>
                <w:kern w:val="2"/>
                <w:lang w:bidi="hi-IN"/>
              </w:rPr>
              <w:t>7. Издание видео – аудио альбомов ведущих</w:t>
            </w:r>
          </w:p>
          <w:p w:rsidR="00E73ABD" w:rsidRPr="00DB089A" w:rsidRDefault="00E73ABD" w:rsidP="00167BCB">
            <w:pPr>
              <w:widowControl w:val="0"/>
              <w:jc w:val="both"/>
              <w:rPr>
                <w:kern w:val="2"/>
                <w:lang w:bidi="hi-IN"/>
              </w:rPr>
            </w:pPr>
            <w:r w:rsidRPr="00DB089A">
              <w:rPr>
                <w:kern w:val="2"/>
                <w:lang w:bidi="hi-IN"/>
              </w:rPr>
              <w:t>творческих коллективов и исполнителей</w:t>
            </w:r>
          </w:p>
          <w:p w:rsidR="00E73ABD" w:rsidRPr="00DB089A" w:rsidRDefault="00E73ABD" w:rsidP="00167BCB">
            <w:pPr>
              <w:widowControl w:val="0"/>
              <w:jc w:val="both"/>
              <w:rPr>
                <w:kern w:val="2"/>
                <w:lang w:bidi="hi-IN"/>
              </w:rPr>
            </w:pPr>
            <w:r w:rsidRPr="00DB089A">
              <w:rPr>
                <w:kern w:val="2"/>
                <w:lang w:bidi="hi-IN"/>
              </w:rPr>
              <w:t>города (9 ед)</w:t>
            </w:r>
          </w:p>
        </w:tc>
      </w:tr>
      <w:tr w:rsidR="00E73ABD" w:rsidRPr="00DB089A" w:rsidTr="00167BCB">
        <w:trPr>
          <w:trHeight w:val="400"/>
        </w:trPr>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 xml:space="preserve">Сроки и этапы реализации 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AC52E6">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rsidR="00E73ABD" w:rsidRPr="00DB089A" w:rsidRDefault="00E73ABD" w:rsidP="00AC52E6">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 2014-2022 годы;</w:t>
            </w:r>
          </w:p>
          <w:p w:rsidR="00E73ABD" w:rsidRPr="00DB089A" w:rsidRDefault="00E73ABD" w:rsidP="00AC52E6">
            <w:pPr>
              <w:widowControl w:val="0"/>
              <w:jc w:val="both"/>
              <w:rPr>
                <w:kern w:val="2"/>
                <w:lang w:bidi="hi-IN"/>
              </w:rPr>
            </w:pPr>
            <w:r w:rsidRPr="00DB089A">
              <w:rPr>
                <w:kern w:val="2"/>
                <w:lang w:val="en-US"/>
              </w:rPr>
              <w:t>II</w:t>
            </w:r>
            <w:r w:rsidRPr="00DB089A">
              <w:rPr>
                <w:kern w:val="2"/>
              </w:rPr>
              <w:t xml:space="preserve"> этап реализациина2023-2030 годы.</w:t>
            </w:r>
          </w:p>
        </w:tc>
      </w:tr>
      <w:tr w:rsidR="00E73ABD" w:rsidRPr="00DB089A" w:rsidTr="00167BCB">
        <w:trPr>
          <w:trHeight w:val="400"/>
        </w:trPr>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Объемы и источники финансирования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167BCB">
            <w:pPr>
              <w:widowControl w:val="0"/>
              <w:jc w:val="both"/>
              <w:rPr>
                <w:kern w:val="2"/>
                <w:lang w:bidi="hi-IN"/>
              </w:rPr>
            </w:pPr>
            <w:r w:rsidRPr="00DB089A">
              <w:rPr>
                <w:kern w:val="2"/>
                <w:lang w:bidi="hi-IN"/>
              </w:rPr>
              <w:t xml:space="preserve">Мероприятия подпрограммы финансируются за счет средств бюджета города, бюджета области и внебюджетных средств. </w:t>
            </w:r>
          </w:p>
          <w:p w:rsidR="00E73ABD" w:rsidRPr="00DB089A" w:rsidRDefault="00E73ABD" w:rsidP="002C077C">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w:t>
            </w:r>
            <w:r w:rsidRPr="00DB089A">
              <w:rPr>
                <w:kern w:val="2"/>
                <w:lang w:val="en-US"/>
              </w:rPr>
              <w:t>I</w:t>
            </w:r>
            <w:r w:rsidRPr="00DB089A">
              <w:rPr>
                <w:kern w:val="2"/>
              </w:rPr>
              <w:t xml:space="preserve">этапа на 2014-2022 годы </w:t>
            </w:r>
            <w:r w:rsidRPr="00DB089A">
              <w:rPr>
                <w:kern w:val="2"/>
                <w:lang w:bidi="hi-IN"/>
              </w:rPr>
              <w:t>составляет;</w:t>
            </w:r>
          </w:p>
          <w:p w:rsidR="00E73ABD" w:rsidRPr="00DB089A" w:rsidRDefault="00E73ABD" w:rsidP="002C077C">
            <w:pPr>
              <w:widowControl w:val="0"/>
              <w:autoSpaceDE w:val="0"/>
              <w:snapToGrid w:val="0"/>
              <w:spacing w:line="256" w:lineRule="auto"/>
              <w:jc w:val="both"/>
              <w:rPr>
                <w:kern w:val="2"/>
                <w:lang w:bidi="hi-IN"/>
              </w:rPr>
            </w:pPr>
            <w:r w:rsidRPr="00DB089A">
              <w:rPr>
                <w:kern w:val="2"/>
                <w:lang w:bidi="hi-IN"/>
              </w:rPr>
              <w:t>13133,4 тыс. рублей, в том числе:</w:t>
            </w:r>
          </w:p>
          <w:p w:rsidR="00E73ABD" w:rsidRPr="00DB089A" w:rsidRDefault="00E73ABD" w:rsidP="00167BCB">
            <w:pPr>
              <w:widowControl w:val="0"/>
              <w:jc w:val="both"/>
              <w:rPr>
                <w:kern w:val="2"/>
                <w:lang w:bidi="hi-IN"/>
              </w:rPr>
            </w:pPr>
            <w:r w:rsidRPr="00DB089A">
              <w:rPr>
                <w:kern w:val="2"/>
                <w:lang w:bidi="hi-IN"/>
              </w:rPr>
              <w:t>средства федерального бюджета- 10058,0 тыс. рубле;</w:t>
            </w:r>
          </w:p>
          <w:p w:rsidR="00E73ABD" w:rsidRPr="00DB089A" w:rsidRDefault="00E73ABD" w:rsidP="00167BCB">
            <w:pPr>
              <w:widowControl w:val="0"/>
              <w:jc w:val="both"/>
              <w:rPr>
                <w:kern w:val="2"/>
                <w:lang w:bidi="hi-IN"/>
              </w:rPr>
            </w:pPr>
            <w:r w:rsidRPr="00DB089A">
              <w:rPr>
                <w:kern w:val="2"/>
                <w:lang w:bidi="hi-IN"/>
              </w:rPr>
              <w:t>средства бюджета области –2844,6 тыс. рублей;</w:t>
            </w:r>
          </w:p>
          <w:p w:rsidR="00E73ABD" w:rsidRPr="00DB089A" w:rsidRDefault="00E73ABD" w:rsidP="00167BCB">
            <w:pPr>
              <w:widowControl w:val="0"/>
              <w:jc w:val="both"/>
              <w:rPr>
                <w:kern w:val="2"/>
                <w:lang w:bidi="hi-IN"/>
              </w:rPr>
            </w:pPr>
            <w:r w:rsidRPr="00DB089A">
              <w:rPr>
                <w:kern w:val="2"/>
                <w:lang w:bidi="hi-IN"/>
              </w:rPr>
              <w:t>средства бюджета города – 162,8тыс. рублей;</w:t>
            </w:r>
          </w:p>
          <w:p w:rsidR="00E73ABD" w:rsidRPr="00DB089A" w:rsidRDefault="00E73ABD" w:rsidP="00167BCB">
            <w:pPr>
              <w:widowControl w:val="0"/>
              <w:jc w:val="both"/>
              <w:rPr>
                <w:kern w:val="2"/>
                <w:lang w:bidi="hi-IN"/>
              </w:rPr>
            </w:pPr>
            <w:r w:rsidRPr="00DB089A">
              <w:rPr>
                <w:kern w:val="2"/>
                <w:lang w:bidi="hi-IN"/>
              </w:rPr>
              <w:t>средства внебюджетные – 68,0 тыс. рублей.</w:t>
            </w:r>
          </w:p>
          <w:p w:rsidR="00E73ABD" w:rsidRPr="00DB089A" w:rsidRDefault="00E73ABD" w:rsidP="00167BCB">
            <w:pPr>
              <w:widowControl w:val="0"/>
              <w:jc w:val="both"/>
              <w:rPr>
                <w:kern w:val="2"/>
                <w:lang w:bidi="hi-IN"/>
              </w:rPr>
            </w:pPr>
            <w:r w:rsidRPr="00DB089A">
              <w:rPr>
                <w:kern w:val="2"/>
                <w:lang w:bidi="hi-IN"/>
              </w:rPr>
              <w:t>2014 год - 274,6 тыс. рублей, в том числе:</w:t>
            </w:r>
          </w:p>
          <w:p w:rsidR="00E73ABD" w:rsidRPr="00DB089A" w:rsidRDefault="00E73ABD" w:rsidP="00167BCB">
            <w:pPr>
              <w:widowControl w:val="0"/>
              <w:jc w:val="both"/>
              <w:rPr>
                <w:kern w:val="2"/>
                <w:lang w:bidi="hi-IN"/>
              </w:rPr>
            </w:pPr>
            <w:r w:rsidRPr="00DB089A">
              <w:rPr>
                <w:kern w:val="2"/>
                <w:lang w:bidi="hi-IN"/>
              </w:rPr>
              <w:t>средства бюджета области - 214,3 тыс. рублей;</w:t>
            </w:r>
          </w:p>
          <w:p w:rsidR="00E73ABD" w:rsidRPr="00DB089A" w:rsidRDefault="00E73ABD" w:rsidP="00167BCB">
            <w:pPr>
              <w:widowControl w:val="0"/>
              <w:jc w:val="both"/>
              <w:rPr>
                <w:kern w:val="2"/>
                <w:lang w:bidi="hi-IN"/>
              </w:rPr>
            </w:pPr>
            <w:r w:rsidRPr="00DB089A">
              <w:rPr>
                <w:kern w:val="2"/>
                <w:lang w:bidi="hi-IN"/>
              </w:rPr>
              <w:t>средства бюджета города - 43,3 тыс. рублей;</w:t>
            </w:r>
          </w:p>
          <w:p w:rsidR="00E73ABD" w:rsidRPr="00DB089A" w:rsidRDefault="00E73ABD" w:rsidP="00167BCB">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167BCB">
            <w:pPr>
              <w:widowControl w:val="0"/>
              <w:jc w:val="both"/>
              <w:rPr>
                <w:kern w:val="2"/>
                <w:lang w:bidi="hi-IN"/>
              </w:rPr>
            </w:pPr>
            <w:r w:rsidRPr="00DB089A">
              <w:rPr>
                <w:kern w:val="2"/>
                <w:lang w:bidi="hi-IN"/>
              </w:rPr>
              <w:t>2015 год - 71,0 тыс. рублей, в том числе:</w:t>
            </w:r>
          </w:p>
          <w:p w:rsidR="00E73ABD" w:rsidRPr="00DB089A" w:rsidRDefault="00E73ABD" w:rsidP="00167BCB">
            <w:pPr>
              <w:widowControl w:val="0"/>
              <w:jc w:val="both"/>
              <w:rPr>
                <w:kern w:val="2"/>
                <w:lang w:bidi="hi-IN"/>
              </w:rPr>
            </w:pPr>
            <w:r w:rsidRPr="00DB089A">
              <w:rPr>
                <w:kern w:val="2"/>
                <w:lang w:bidi="hi-IN"/>
              </w:rPr>
              <w:t>средства бюджета области - 49,0 тыс. рублей;</w:t>
            </w:r>
          </w:p>
          <w:p w:rsidR="00E73ABD" w:rsidRPr="00DB089A" w:rsidRDefault="00E73ABD" w:rsidP="00167BCB">
            <w:pPr>
              <w:widowControl w:val="0"/>
              <w:jc w:val="both"/>
              <w:rPr>
                <w:kern w:val="2"/>
                <w:lang w:bidi="hi-IN"/>
              </w:rPr>
            </w:pPr>
            <w:r w:rsidRPr="00DB089A">
              <w:rPr>
                <w:kern w:val="2"/>
                <w:lang w:bidi="hi-IN"/>
              </w:rPr>
              <w:t>средства бюджета города - 5,0 тыс. рублей;</w:t>
            </w:r>
          </w:p>
          <w:p w:rsidR="00E73ABD" w:rsidRPr="00DB089A" w:rsidRDefault="00E73ABD" w:rsidP="00167BCB">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167BCB">
            <w:pPr>
              <w:widowControl w:val="0"/>
              <w:jc w:val="both"/>
              <w:rPr>
                <w:kern w:val="2"/>
                <w:lang w:bidi="hi-IN"/>
              </w:rPr>
            </w:pPr>
            <w:r w:rsidRPr="00DB089A">
              <w:rPr>
                <w:kern w:val="2"/>
                <w:lang w:bidi="hi-IN"/>
              </w:rPr>
              <w:t>2016 год - 51,7 тыс. рублей, в том числе:</w:t>
            </w:r>
          </w:p>
          <w:p w:rsidR="00E73ABD" w:rsidRPr="00DB089A" w:rsidRDefault="00E73ABD" w:rsidP="00167BCB">
            <w:pPr>
              <w:widowControl w:val="0"/>
              <w:jc w:val="both"/>
              <w:rPr>
                <w:kern w:val="2"/>
                <w:lang w:bidi="hi-IN"/>
              </w:rPr>
            </w:pPr>
            <w:r w:rsidRPr="00DB089A">
              <w:rPr>
                <w:kern w:val="2"/>
                <w:lang w:bidi="hi-IN"/>
              </w:rPr>
              <w:t>средства бюджета области – 46,7 тыс. рублей;</w:t>
            </w:r>
          </w:p>
          <w:p w:rsidR="00E73ABD" w:rsidRPr="00DB089A" w:rsidRDefault="00E73ABD" w:rsidP="00167BCB">
            <w:pPr>
              <w:widowControl w:val="0"/>
              <w:jc w:val="both"/>
              <w:rPr>
                <w:kern w:val="2"/>
                <w:lang w:bidi="hi-IN"/>
              </w:rPr>
            </w:pPr>
            <w:r w:rsidRPr="00DB089A">
              <w:rPr>
                <w:kern w:val="2"/>
                <w:lang w:bidi="hi-IN"/>
              </w:rPr>
              <w:t>средства бюджета города - 5,0 тыс. рублей.</w:t>
            </w:r>
          </w:p>
          <w:p w:rsidR="00E73ABD" w:rsidRPr="00DB089A" w:rsidRDefault="00E73ABD" w:rsidP="00167BCB">
            <w:pPr>
              <w:widowControl w:val="0"/>
              <w:jc w:val="both"/>
              <w:rPr>
                <w:kern w:val="2"/>
                <w:lang w:bidi="hi-IN"/>
              </w:rPr>
            </w:pPr>
            <w:r w:rsidRPr="00DB089A">
              <w:rPr>
                <w:kern w:val="2"/>
                <w:lang w:bidi="hi-IN"/>
              </w:rPr>
              <w:t>2017 год- 2183,1 тыс. рублей, в том числе:</w:t>
            </w:r>
          </w:p>
          <w:p w:rsidR="00E73ABD" w:rsidRPr="00DB089A" w:rsidRDefault="00E73ABD" w:rsidP="00167BCB">
            <w:pPr>
              <w:widowControl w:val="0"/>
              <w:jc w:val="both"/>
              <w:rPr>
                <w:kern w:val="2"/>
                <w:lang w:bidi="hi-IN"/>
              </w:rPr>
            </w:pPr>
            <w:r w:rsidRPr="00DB089A">
              <w:rPr>
                <w:kern w:val="2"/>
                <w:lang w:bidi="hi-IN"/>
              </w:rPr>
              <w:t>средства бюджета области - 2178,1 тыс. рублей;</w:t>
            </w:r>
          </w:p>
          <w:p w:rsidR="00E73ABD" w:rsidRPr="00DB089A" w:rsidRDefault="00E73ABD" w:rsidP="00167BCB">
            <w:pPr>
              <w:widowControl w:val="0"/>
              <w:jc w:val="both"/>
              <w:rPr>
                <w:kern w:val="2"/>
                <w:lang w:bidi="hi-IN"/>
              </w:rPr>
            </w:pPr>
            <w:r w:rsidRPr="00DB089A">
              <w:rPr>
                <w:kern w:val="2"/>
                <w:lang w:bidi="hi-IN"/>
              </w:rPr>
              <w:t>средства бюджета города - 5,0 тыс. рублей.</w:t>
            </w:r>
          </w:p>
          <w:p w:rsidR="00E73ABD" w:rsidRPr="00DB089A" w:rsidRDefault="00E73ABD" w:rsidP="00167BCB">
            <w:pPr>
              <w:widowControl w:val="0"/>
              <w:jc w:val="both"/>
              <w:rPr>
                <w:kern w:val="2"/>
                <w:lang w:bidi="hi-IN"/>
              </w:rPr>
            </w:pPr>
            <w:r w:rsidRPr="00DB089A">
              <w:rPr>
                <w:kern w:val="2"/>
                <w:lang w:bidi="hi-IN"/>
              </w:rPr>
              <w:t>2018 год - 45,5 тыс. рублей, в том числе:</w:t>
            </w:r>
          </w:p>
          <w:p w:rsidR="00E73ABD" w:rsidRPr="00DB089A" w:rsidRDefault="00E73ABD" w:rsidP="00167BCB">
            <w:pPr>
              <w:widowControl w:val="0"/>
              <w:jc w:val="both"/>
              <w:rPr>
                <w:kern w:val="2"/>
                <w:lang w:bidi="hi-IN"/>
              </w:rPr>
            </w:pPr>
            <w:r w:rsidRPr="00DB089A">
              <w:rPr>
                <w:kern w:val="2"/>
                <w:lang w:bidi="hi-IN"/>
              </w:rPr>
              <w:t>средства бюджета области – 40,6 тыс. рублей;</w:t>
            </w:r>
          </w:p>
          <w:p w:rsidR="00E73ABD" w:rsidRPr="00DB089A" w:rsidRDefault="00E73ABD" w:rsidP="00167BCB">
            <w:pPr>
              <w:widowControl w:val="0"/>
              <w:jc w:val="both"/>
              <w:rPr>
                <w:kern w:val="2"/>
                <w:lang w:bidi="hi-IN"/>
              </w:rPr>
            </w:pPr>
            <w:r w:rsidRPr="00DB089A">
              <w:rPr>
                <w:kern w:val="2"/>
                <w:lang w:bidi="hi-IN"/>
              </w:rPr>
              <w:t>средства бюджета города - 4,9 тыс. рублей.</w:t>
            </w:r>
          </w:p>
          <w:p w:rsidR="00E73ABD" w:rsidRPr="00DB089A" w:rsidRDefault="00E73ABD" w:rsidP="00167BCB">
            <w:pPr>
              <w:widowControl w:val="0"/>
              <w:jc w:val="both"/>
              <w:rPr>
                <w:kern w:val="2"/>
                <w:lang w:bidi="hi-IN"/>
              </w:rPr>
            </w:pPr>
            <w:r w:rsidRPr="00DB089A">
              <w:rPr>
                <w:kern w:val="2"/>
                <w:lang w:bidi="hi-IN"/>
              </w:rPr>
              <w:t>2019 год -  54.9 тыс. рублей, в том числе:</w:t>
            </w:r>
          </w:p>
          <w:p w:rsidR="00E73ABD" w:rsidRPr="00DB089A" w:rsidRDefault="00E73ABD" w:rsidP="00167BCB">
            <w:pPr>
              <w:widowControl w:val="0"/>
              <w:jc w:val="both"/>
              <w:rPr>
                <w:kern w:val="2"/>
                <w:lang w:bidi="hi-IN"/>
              </w:rPr>
            </w:pPr>
            <w:r w:rsidRPr="00DB089A">
              <w:rPr>
                <w:kern w:val="2"/>
                <w:lang w:bidi="hi-IN"/>
              </w:rPr>
              <w:t>средства бюджета области – 49.5 тыс. рублей;</w:t>
            </w:r>
          </w:p>
          <w:p w:rsidR="00E73ABD" w:rsidRPr="00DB089A" w:rsidRDefault="00E73ABD" w:rsidP="00167BCB">
            <w:pPr>
              <w:widowControl w:val="0"/>
              <w:jc w:val="both"/>
              <w:rPr>
                <w:kern w:val="2"/>
                <w:lang w:bidi="hi-IN"/>
              </w:rPr>
            </w:pPr>
            <w:r w:rsidRPr="00DB089A">
              <w:rPr>
                <w:kern w:val="2"/>
                <w:lang w:bidi="hi-IN"/>
              </w:rPr>
              <w:t>средства бюджета города - 5,4 тыс. рублей.</w:t>
            </w:r>
          </w:p>
          <w:p w:rsidR="00E73ABD" w:rsidRPr="00DB089A" w:rsidRDefault="00E73ABD" w:rsidP="00167BCB">
            <w:pPr>
              <w:widowControl w:val="0"/>
              <w:jc w:val="both"/>
              <w:rPr>
                <w:kern w:val="2"/>
                <w:lang w:bidi="hi-IN"/>
              </w:rPr>
            </w:pPr>
            <w:r w:rsidRPr="00DB089A">
              <w:rPr>
                <w:kern w:val="2"/>
                <w:lang w:bidi="hi-IN"/>
              </w:rPr>
              <w:t>2020 год -  46,0 тыс. рублей, в том числе:</w:t>
            </w:r>
          </w:p>
          <w:p w:rsidR="00E73ABD" w:rsidRPr="00DB089A" w:rsidRDefault="00E73ABD" w:rsidP="00167BCB">
            <w:pPr>
              <w:widowControl w:val="0"/>
              <w:jc w:val="both"/>
              <w:rPr>
                <w:kern w:val="2"/>
                <w:lang w:bidi="hi-IN"/>
              </w:rPr>
            </w:pPr>
            <w:r w:rsidRPr="00DB089A">
              <w:rPr>
                <w:kern w:val="2"/>
                <w:lang w:bidi="hi-IN"/>
              </w:rPr>
              <w:t>средства  бюджета области – 41,0 тыс. рублей;</w:t>
            </w:r>
          </w:p>
          <w:p w:rsidR="00E73ABD" w:rsidRPr="00DB089A" w:rsidRDefault="00E73ABD" w:rsidP="00167BCB">
            <w:pPr>
              <w:widowControl w:val="0"/>
              <w:jc w:val="both"/>
              <w:rPr>
                <w:kern w:val="2"/>
                <w:lang w:bidi="hi-IN"/>
              </w:rPr>
            </w:pPr>
            <w:r w:rsidRPr="00DB089A">
              <w:rPr>
                <w:kern w:val="2"/>
                <w:lang w:bidi="hi-IN"/>
              </w:rPr>
              <w:t>средства бюджета города - 5,0 тыс. рублей.</w:t>
            </w:r>
          </w:p>
          <w:p w:rsidR="00E73ABD" w:rsidRPr="00DB089A" w:rsidRDefault="00E73ABD" w:rsidP="003B6186">
            <w:pPr>
              <w:widowControl w:val="0"/>
              <w:jc w:val="both"/>
              <w:rPr>
                <w:kern w:val="2"/>
                <w:lang w:bidi="hi-IN"/>
              </w:rPr>
            </w:pPr>
            <w:r w:rsidRPr="00DB089A">
              <w:rPr>
                <w:kern w:val="2"/>
                <w:lang w:bidi="hi-IN"/>
              </w:rPr>
              <w:t xml:space="preserve">  2021 год -  10130,9 тыс. рублей, в том числе:</w:t>
            </w:r>
          </w:p>
          <w:p w:rsidR="00E73ABD" w:rsidRPr="00DB089A" w:rsidRDefault="00E73ABD" w:rsidP="003B6186">
            <w:pPr>
              <w:widowControl w:val="0"/>
              <w:jc w:val="both"/>
              <w:rPr>
                <w:kern w:val="2"/>
                <w:lang w:bidi="hi-IN"/>
              </w:rPr>
            </w:pPr>
            <w:r w:rsidRPr="00DB089A">
              <w:rPr>
                <w:kern w:val="2"/>
                <w:lang w:bidi="hi-IN"/>
              </w:rPr>
              <w:t>средства федерального бюджета – 10000,0 тыс. рублей;</w:t>
            </w:r>
          </w:p>
          <w:p w:rsidR="00E73ABD" w:rsidRPr="00DB089A" w:rsidRDefault="00E73ABD" w:rsidP="003B6186">
            <w:pPr>
              <w:widowControl w:val="0"/>
              <w:jc w:val="both"/>
              <w:rPr>
                <w:kern w:val="2"/>
                <w:lang w:bidi="hi-IN"/>
              </w:rPr>
            </w:pPr>
            <w:r w:rsidRPr="00DB089A">
              <w:rPr>
                <w:kern w:val="2"/>
                <w:lang w:bidi="hi-IN"/>
              </w:rPr>
              <w:t>средства  бюджета области – 126,0 тыс. рублей;</w:t>
            </w:r>
          </w:p>
          <w:p w:rsidR="00E73ABD" w:rsidRPr="00DB089A" w:rsidRDefault="00E73ABD" w:rsidP="003B6186">
            <w:pPr>
              <w:widowControl w:val="0"/>
              <w:jc w:val="both"/>
              <w:rPr>
                <w:kern w:val="2"/>
                <w:lang w:bidi="hi-IN"/>
              </w:rPr>
            </w:pPr>
            <w:r w:rsidRPr="00DB089A">
              <w:rPr>
                <w:kern w:val="2"/>
                <w:lang w:bidi="hi-IN"/>
              </w:rPr>
              <w:t>средства бюджета города – 4,9 тыс. рублей.</w:t>
            </w:r>
          </w:p>
          <w:p w:rsidR="00E73ABD" w:rsidRPr="00DB089A" w:rsidRDefault="00E73ABD" w:rsidP="00167BCB">
            <w:pPr>
              <w:widowControl w:val="0"/>
              <w:jc w:val="both"/>
              <w:rPr>
                <w:kern w:val="2"/>
                <w:lang w:bidi="hi-IN"/>
              </w:rPr>
            </w:pPr>
            <w:r w:rsidRPr="00DB089A">
              <w:rPr>
                <w:kern w:val="2"/>
                <w:lang w:bidi="hi-IN"/>
              </w:rPr>
              <w:t xml:space="preserve"> 2022 год -  275,7 тыс. рублей, в том числе:</w:t>
            </w:r>
          </w:p>
          <w:p w:rsidR="00E73ABD" w:rsidRPr="00DB089A" w:rsidRDefault="00E73ABD" w:rsidP="00167BCB">
            <w:pPr>
              <w:widowControl w:val="0"/>
              <w:jc w:val="both"/>
              <w:rPr>
                <w:kern w:val="2"/>
                <w:lang w:bidi="hi-IN"/>
              </w:rPr>
            </w:pPr>
            <w:r w:rsidRPr="00DB089A">
              <w:rPr>
                <w:kern w:val="2"/>
                <w:lang w:bidi="hi-IN"/>
              </w:rPr>
              <w:t>средства федерального бюджета- 64,5 тыс. рублей;</w:t>
            </w:r>
          </w:p>
          <w:p w:rsidR="00E73ABD" w:rsidRPr="00DB089A" w:rsidRDefault="00E73ABD" w:rsidP="00167BCB">
            <w:pPr>
              <w:widowControl w:val="0"/>
              <w:jc w:val="both"/>
              <w:rPr>
                <w:kern w:val="2"/>
                <w:lang w:bidi="hi-IN"/>
              </w:rPr>
            </w:pPr>
            <w:r w:rsidRPr="00DB089A">
              <w:rPr>
                <w:kern w:val="2"/>
                <w:lang w:bidi="hi-IN"/>
              </w:rPr>
              <w:t>средства  бюджета области – 39,3 тыс. рублей;</w:t>
            </w:r>
          </w:p>
          <w:p w:rsidR="00E73ABD" w:rsidRPr="00DB089A" w:rsidRDefault="00E73ABD" w:rsidP="00167BCB">
            <w:pPr>
              <w:widowControl w:val="0"/>
              <w:jc w:val="both"/>
              <w:rPr>
                <w:kern w:val="2"/>
                <w:lang w:bidi="hi-IN"/>
              </w:rPr>
            </w:pPr>
            <w:r w:rsidRPr="00DB089A">
              <w:rPr>
                <w:kern w:val="2"/>
                <w:lang w:bidi="hi-IN"/>
              </w:rPr>
              <w:t>средства бюджета города - 171,9 тыс. рублей</w:t>
            </w:r>
          </w:p>
          <w:p w:rsidR="00E73ABD" w:rsidRPr="00DB089A" w:rsidRDefault="00E73ABD" w:rsidP="00F8639A">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 xml:space="preserve"> этапа   на 2023-2030 годы составляет:</w:t>
            </w:r>
          </w:p>
          <w:p w:rsidR="00E73ABD" w:rsidRPr="00DB089A" w:rsidRDefault="00E73ABD" w:rsidP="00F8639A">
            <w:pPr>
              <w:widowControl w:val="0"/>
              <w:autoSpaceDE w:val="0"/>
              <w:snapToGrid w:val="0"/>
              <w:spacing w:line="256" w:lineRule="auto"/>
              <w:jc w:val="both"/>
              <w:rPr>
                <w:kern w:val="2"/>
              </w:rPr>
            </w:pPr>
            <w:r w:rsidRPr="00DB089A">
              <w:rPr>
                <w:kern w:val="2"/>
              </w:rPr>
              <w:t>1117,0 тыс. рублей, в том числе:</w:t>
            </w:r>
          </w:p>
          <w:p w:rsidR="00E73ABD" w:rsidRPr="00DB089A" w:rsidRDefault="00E73ABD" w:rsidP="00F8639A">
            <w:pPr>
              <w:widowControl w:val="0"/>
              <w:autoSpaceDE w:val="0"/>
              <w:snapToGrid w:val="0"/>
              <w:spacing w:line="256" w:lineRule="auto"/>
              <w:jc w:val="both"/>
              <w:rPr>
                <w:kern w:val="2"/>
              </w:rPr>
            </w:pPr>
            <w:r w:rsidRPr="00DB089A">
              <w:rPr>
                <w:kern w:val="2"/>
              </w:rPr>
              <w:t>средства федерального бюджета – 154,5 тыс. рублей;</w:t>
            </w:r>
          </w:p>
          <w:p w:rsidR="00E73ABD" w:rsidRPr="00DB089A" w:rsidRDefault="00E73ABD" w:rsidP="00F8639A">
            <w:pPr>
              <w:widowControl w:val="0"/>
              <w:autoSpaceDE w:val="0"/>
              <w:snapToGrid w:val="0"/>
              <w:spacing w:line="256" w:lineRule="auto"/>
              <w:jc w:val="both"/>
              <w:rPr>
                <w:kern w:val="2"/>
              </w:rPr>
            </w:pPr>
            <w:r w:rsidRPr="00DB089A">
              <w:rPr>
                <w:kern w:val="2"/>
              </w:rPr>
              <w:t>средства областного бюджета – 597,6 тыс. рублей;</w:t>
            </w:r>
          </w:p>
          <w:p w:rsidR="00E73ABD" w:rsidRPr="00DB089A" w:rsidRDefault="00E73ABD" w:rsidP="002C077C">
            <w:pPr>
              <w:spacing w:line="256" w:lineRule="auto"/>
              <w:rPr>
                <w:kern w:val="2"/>
              </w:rPr>
            </w:pPr>
            <w:r w:rsidRPr="00DB089A">
              <w:rPr>
                <w:kern w:val="2"/>
              </w:rPr>
              <w:t>средства бюджета города – 364,9 тыс. рублей;</w:t>
            </w:r>
          </w:p>
          <w:p w:rsidR="00E73ABD" w:rsidRPr="00DB089A" w:rsidRDefault="00E73ABD" w:rsidP="00F0041C">
            <w:pPr>
              <w:spacing w:line="256" w:lineRule="auto"/>
              <w:rPr>
                <w:kern w:val="2"/>
              </w:rPr>
            </w:pPr>
            <w:r w:rsidRPr="00DB089A">
              <w:rPr>
                <w:kern w:val="2"/>
              </w:rPr>
              <w:t>2023 год –261,7 тыс. рублей, в том числе:</w:t>
            </w:r>
          </w:p>
          <w:p w:rsidR="00E73ABD" w:rsidRPr="00DB089A" w:rsidRDefault="00E73ABD" w:rsidP="00F0041C">
            <w:pPr>
              <w:spacing w:line="256" w:lineRule="auto"/>
              <w:rPr>
                <w:kern w:val="2"/>
              </w:rPr>
            </w:pPr>
            <w:r w:rsidRPr="00DB089A">
              <w:rPr>
                <w:kern w:val="2"/>
              </w:rPr>
              <w:t>средства федерального бюджета – 52,3 тыс. рублей</w:t>
            </w:r>
          </w:p>
          <w:p w:rsidR="00E73ABD" w:rsidRPr="00DB089A" w:rsidRDefault="00E73ABD" w:rsidP="00F0041C">
            <w:pPr>
              <w:widowControl w:val="0"/>
              <w:autoSpaceDE w:val="0"/>
              <w:snapToGrid w:val="0"/>
              <w:spacing w:line="256" w:lineRule="auto"/>
              <w:jc w:val="both"/>
              <w:rPr>
                <w:kern w:val="2"/>
              </w:rPr>
            </w:pPr>
            <w:r w:rsidRPr="00DB089A">
              <w:rPr>
                <w:kern w:val="2"/>
              </w:rPr>
              <w:t>средства областного бюджета – 44,5тыс. рублей;</w:t>
            </w:r>
          </w:p>
          <w:p w:rsidR="00E73ABD" w:rsidRPr="00DB089A" w:rsidRDefault="00E73ABD" w:rsidP="00F0041C">
            <w:pPr>
              <w:spacing w:line="256" w:lineRule="auto"/>
              <w:rPr>
                <w:kern w:val="2"/>
              </w:rPr>
            </w:pPr>
            <w:r w:rsidRPr="00DB089A">
              <w:rPr>
                <w:kern w:val="2"/>
              </w:rPr>
              <w:t>средства бюджета города – 164,9 тыс. рублей;</w:t>
            </w:r>
          </w:p>
          <w:p w:rsidR="00E73ABD" w:rsidRPr="00DB089A" w:rsidRDefault="00E73ABD" w:rsidP="002C077C">
            <w:pPr>
              <w:spacing w:line="256" w:lineRule="auto"/>
              <w:rPr>
                <w:kern w:val="2"/>
              </w:rPr>
            </w:pPr>
            <w:r w:rsidRPr="00DB089A">
              <w:rPr>
                <w:kern w:val="2"/>
              </w:rPr>
              <w:t>2024 год –265,4 тыс. рублей, в том числе:</w:t>
            </w:r>
          </w:p>
          <w:p w:rsidR="00E73ABD" w:rsidRPr="00DB089A" w:rsidRDefault="00E73ABD" w:rsidP="002C077C">
            <w:pPr>
              <w:spacing w:line="256" w:lineRule="auto"/>
              <w:rPr>
                <w:kern w:val="2"/>
              </w:rPr>
            </w:pPr>
            <w:r w:rsidRPr="00DB089A">
              <w:rPr>
                <w:kern w:val="2"/>
              </w:rPr>
              <w:t>средства федерального бюджета – 51,1 тыс. рублей</w:t>
            </w:r>
          </w:p>
          <w:p w:rsidR="00E73ABD" w:rsidRPr="00DB089A" w:rsidRDefault="00E73ABD" w:rsidP="00F8639A">
            <w:pPr>
              <w:widowControl w:val="0"/>
              <w:autoSpaceDE w:val="0"/>
              <w:snapToGrid w:val="0"/>
              <w:spacing w:line="256" w:lineRule="auto"/>
              <w:jc w:val="both"/>
              <w:rPr>
                <w:kern w:val="2"/>
              </w:rPr>
            </w:pPr>
            <w:r w:rsidRPr="00DB089A">
              <w:rPr>
                <w:kern w:val="2"/>
              </w:rPr>
              <w:t>средства областного бюджета – 39,3тыс. рублей;</w:t>
            </w:r>
          </w:p>
          <w:p w:rsidR="00E73ABD" w:rsidRPr="00DB089A" w:rsidRDefault="00E73ABD" w:rsidP="00F8639A">
            <w:pPr>
              <w:spacing w:line="256" w:lineRule="auto"/>
              <w:rPr>
                <w:kern w:val="2"/>
              </w:rPr>
            </w:pPr>
            <w:r w:rsidRPr="00DB089A">
              <w:rPr>
                <w:kern w:val="2"/>
              </w:rPr>
              <w:t>средства бюджета города -175,0 тыс. рублей;</w:t>
            </w:r>
          </w:p>
          <w:p w:rsidR="00E73ABD" w:rsidRPr="00DB089A" w:rsidRDefault="00E73ABD" w:rsidP="002C077C">
            <w:pPr>
              <w:spacing w:line="256" w:lineRule="auto"/>
              <w:rPr>
                <w:kern w:val="2"/>
              </w:rPr>
            </w:pPr>
            <w:r w:rsidRPr="00DB089A">
              <w:rPr>
                <w:kern w:val="2"/>
              </w:rPr>
              <w:t>2025 год - 90,4 тыс. рублей, в том числе:</w:t>
            </w:r>
          </w:p>
          <w:p w:rsidR="00E73ABD" w:rsidRPr="00DB089A" w:rsidRDefault="00E73ABD" w:rsidP="00B66625">
            <w:pPr>
              <w:spacing w:line="256" w:lineRule="auto"/>
              <w:rPr>
                <w:kern w:val="2"/>
              </w:rPr>
            </w:pPr>
            <w:r w:rsidRPr="00DB089A">
              <w:rPr>
                <w:kern w:val="2"/>
              </w:rPr>
              <w:t>средства федерального бюджета -51,1 тыс. рублей;</w:t>
            </w:r>
          </w:p>
          <w:p w:rsidR="00E73ABD" w:rsidRPr="00DB089A" w:rsidRDefault="00E73ABD" w:rsidP="00F8639A">
            <w:pPr>
              <w:widowControl w:val="0"/>
              <w:autoSpaceDE w:val="0"/>
              <w:snapToGrid w:val="0"/>
              <w:spacing w:line="256" w:lineRule="auto"/>
              <w:jc w:val="both"/>
              <w:rPr>
                <w:kern w:val="2"/>
              </w:rPr>
            </w:pPr>
            <w:r w:rsidRPr="00DB089A">
              <w:rPr>
                <w:kern w:val="2"/>
              </w:rPr>
              <w:t>средства областного бюджета – 39,3 тыс. рублей;</w:t>
            </w:r>
          </w:p>
          <w:p w:rsidR="00E73ABD" w:rsidRPr="00DB089A" w:rsidRDefault="00E73ABD" w:rsidP="00F8639A">
            <w:pPr>
              <w:spacing w:line="256" w:lineRule="auto"/>
              <w:rPr>
                <w:kern w:val="2"/>
              </w:rPr>
            </w:pPr>
            <w:r w:rsidRPr="00DB089A">
              <w:rPr>
                <w:kern w:val="2"/>
              </w:rPr>
              <w:t>2026 год - 99,9 тыс. рублей, в том числе:</w:t>
            </w:r>
          </w:p>
          <w:p w:rsidR="00E73ABD" w:rsidRPr="00DB089A" w:rsidRDefault="00E73ABD" w:rsidP="00F8639A">
            <w:pPr>
              <w:widowControl w:val="0"/>
              <w:autoSpaceDE w:val="0"/>
              <w:snapToGrid w:val="0"/>
              <w:spacing w:line="256" w:lineRule="auto"/>
              <w:jc w:val="both"/>
              <w:rPr>
                <w:kern w:val="2"/>
              </w:rPr>
            </w:pPr>
            <w:r w:rsidRPr="00DB089A">
              <w:rPr>
                <w:kern w:val="2"/>
              </w:rPr>
              <w:t>средства областного бюджета – 94,9 тыс. рублей;</w:t>
            </w:r>
          </w:p>
          <w:p w:rsidR="00E73ABD" w:rsidRPr="00DB089A" w:rsidRDefault="00E73ABD" w:rsidP="00F8639A">
            <w:pPr>
              <w:spacing w:line="256" w:lineRule="auto"/>
              <w:rPr>
                <w:kern w:val="2"/>
              </w:rPr>
            </w:pPr>
            <w:r w:rsidRPr="00DB089A">
              <w:rPr>
                <w:kern w:val="2"/>
              </w:rPr>
              <w:t>средства бюджета города -5,0 тыс. рублей;</w:t>
            </w:r>
          </w:p>
          <w:p w:rsidR="00E73ABD" w:rsidRPr="00DB089A" w:rsidRDefault="00E73ABD" w:rsidP="00F8639A">
            <w:pPr>
              <w:spacing w:line="256" w:lineRule="auto"/>
              <w:rPr>
                <w:kern w:val="2"/>
              </w:rPr>
            </w:pPr>
            <w:r w:rsidRPr="00DB089A">
              <w:rPr>
                <w:kern w:val="2"/>
              </w:rPr>
              <w:t>2027 год - 99,9 тыс. рублей, в том числе:</w:t>
            </w:r>
          </w:p>
          <w:p w:rsidR="00E73ABD" w:rsidRPr="00DB089A" w:rsidRDefault="00E73ABD" w:rsidP="00F8639A">
            <w:pPr>
              <w:widowControl w:val="0"/>
              <w:autoSpaceDE w:val="0"/>
              <w:snapToGrid w:val="0"/>
              <w:spacing w:line="256" w:lineRule="auto"/>
              <w:jc w:val="both"/>
              <w:rPr>
                <w:kern w:val="2"/>
              </w:rPr>
            </w:pPr>
            <w:r w:rsidRPr="00DB089A">
              <w:rPr>
                <w:kern w:val="2"/>
              </w:rPr>
              <w:t>средства областного бюджета – 94,9 тыс. рублей;</w:t>
            </w:r>
          </w:p>
          <w:p w:rsidR="00E73ABD" w:rsidRPr="00DB089A" w:rsidRDefault="00E73ABD" w:rsidP="00F8639A">
            <w:pPr>
              <w:spacing w:line="256" w:lineRule="auto"/>
              <w:rPr>
                <w:kern w:val="2"/>
              </w:rPr>
            </w:pPr>
            <w:r w:rsidRPr="00DB089A">
              <w:rPr>
                <w:kern w:val="2"/>
              </w:rPr>
              <w:t>средства бюджета города -5,0 тыс. рублей;</w:t>
            </w:r>
          </w:p>
          <w:p w:rsidR="00E73ABD" w:rsidRPr="00DB089A" w:rsidRDefault="00E73ABD" w:rsidP="00F8639A">
            <w:pPr>
              <w:spacing w:line="256" w:lineRule="auto"/>
              <w:rPr>
                <w:kern w:val="2"/>
              </w:rPr>
            </w:pPr>
            <w:r w:rsidRPr="00DB089A">
              <w:rPr>
                <w:kern w:val="2"/>
              </w:rPr>
              <w:t>2028 год - 99,9 тыс. рублей, в том числе:</w:t>
            </w:r>
          </w:p>
          <w:p w:rsidR="00E73ABD" w:rsidRPr="00DB089A" w:rsidRDefault="00E73ABD" w:rsidP="00F8639A">
            <w:pPr>
              <w:widowControl w:val="0"/>
              <w:autoSpaceDE w:val="0"/>
              <w:snapToGrid w:val="0"/>
              <w:spacing w:line="256" w:lineRule="auto"/>
              <w:jc w:val="both"/>
              <w:rPr>
                <w:kern w:val="2"/>
              </w:rPr>
            </w:pPr>
            <w:r w:rsidRPr="00DB089A">
              <w:rPr>
                <w:kern w:val="2"/>
              </w:rPr>
              <w:t>средства областного бюджета – 94,9 тыс. рублей;</w:t>
            </w:r>
          </w:p>
          <w:p w:rsidR="00E73ABD" w:rsidRPr="00DB089A" w:rsidRDefault="00E73ABD" w:rsidP="00F8639A">
            <w:pPr>
              <w:spacing w:line="256" w:lineRule="auto"/>
              <w:rPr>
                <w:kern w:val="2"/>
              </w:rPr>
            </w:pPr>
            <w:r w:rsidRPr="00DB089A">
              <w:rPr>
                <w:kern w:val="2"/>
              </w:rPr>
              <w:t>средства бюджета города -5,0 тыс. рублей;</w:t>
            </w:r>
          </w:p>
          <w:p w:rsidR="00E73ABD" w:rsidRPr="00DB089A" w:rsidRDefault="00E73ABD" w:rsidP="00F8639A">
            <w:pPr>
              <w:spacing w:line="256" w:lineRule="auto"/>
              <w:rPr>
                <w:kern w:val="2"/>
              </w:rPr>
            </w:pPr>
            <w:r w:rsidRPr="00DB089A">
              <w:rPr>
                <w:kern w:val="2"/>
              </w:rPr>
              <w:t>2029 год - 99,9 тыс. рублей, в том числе:</w:t>
            </w:r>
          </w:p>
          <w:p w:rsidR="00E73ABD" w:rsidRPr="00DB089A" w:rsidRDefault="00E73ABD" w:rsidP="00F8639A">
            <w:pPr>
              <w:widowControl w:val="0"/>
              <w:autoSpaceDE w:val="0"/>
              <w:snapToGrid w:val="0"/>
              <w:spacing w:line="256" w:lineRule="auto"/>
              <w:jc w:val="both"/>
              <w:rPr>
                <w:kern w:val="2"/>
              </w:rPr>
            </w:pPr>
            <w:r w:rsidRPr="00DB089A">
              <w:rPr>
                <w:kern w:val="2"/>
              </w:rPr>
              <w:t>средства областного бюджета – 94,9 тыс. рублей;</w:t>
            </w:r>
          </w:p>
          <w:p w:rsidR="00E73ABD" w:rsidRPr="00DB089A" w:rsidRDefault="00E73ABD" w:rsidP="00F8639A">
            <w:pPr>
              <w:spacing w:line="256" w:lineRule="auto"/>
              <w:rPr>
                <w:kern w:val="2"/>
              </w:rPr>
            </w:pPr>
            <w:r w:rsidRPr="00DB089A">
              <w:rPr>
                <w:kern w:val="2"/>
              </w:rPr>
              <w:t>средства бюджета города -5,0 тыс. рублей;</w:t>
            </w:r>
          </w:p>
          <w:p w:rsidR="00E73ABD" w:rsidRPr="00DB089A" w:rsidRDefault="00E73ABD" w:rsidP="00F8639A">
            <w:pPr>
              <w:spacing w:line="256" w:lineRule="auto"/>
              <w:rPr>
                <w:kern w:val="2"/>
              </w:rPr>
            </w:pPr>
            <w:r w:rsidRPr="00DB089A">
              <w:rPr>
                <w:kern w:val="2"/>
              </w:rPr>
              <w:t xml:space="preserve"> 2030 год 99,9 тыс. рублей, в том числе:</w:t>
            </w:r>
          </w:p>
          <w:p w:rsidR="00E73ABD" w:rsidRPr="00DB089A" w:rsidRDefault="00E73ABD" w:rsidP="00F8639A">
            <w:pPr>
              <w:widowControl w:val="0"/>
              <w:autoSpaceDE w:val="0"/>
              <w:snapToGrid w:val="0"/>
              <w:spacing w:line="256" w:lineRule="auto"/>
              <w:jc w:val="both"/>
              <w:rPr>
                <w:kern w:val="2"/>
              </w:rPr>
            </w:pPr>
            <w:r w:rsidRPr="00DB089A">
              <w:rPr>
                <w:kern w:val="2"/>
              </w:rPr>
              <w:t>средства областного бюджета – 94,9 тыс. рублей;</w:t>
            </w:r>
          </w:p>
          <w:p w:rsidR="00E73ABD" w:rsidRPr="00DB089A" w:rsidRDefault="00E73ABD" w:rsidP="00F8639A">
            <w:pPr>
              <w:spacing w:line="256" w:lineRule="auto"/>
              <w:rPr>
                <w:kern w:val="2"/>
              </w:rPr>
            </w:pPr>
            <w:r w:rsidRPr="00DB089A">
              <w:rPr>
                <w:kern w:val="2"/>
              </w:rPr>
              <w:t>средства бюджета города -5,0 тыс. рублей;</w:t>
            </w:r>
          </w:p>
          <w:p w:rsidR="00E73ABD" w:rsidRPr="00DB089A" w:rsidRDefault="00E73ABD" w:rsidP="00566E3C">
            <w:pPr>
              <w:widowControl w:val="0"/>
              <w:jc w:val="both"/>
              <w:rPr>
                <w:kern w:val="2"/>
                <w:lang w:bidi="hi-IN"/>
              </w:rPr>
            </w:pPr>
          </w:p>
        </w:tc>
      </w:tr>
    </w:tbl>
    <w:p w:rsidR="00E73ABD" w:rsidRPr="00DB089A" w:rsidRDefault="00E73ABD" w:rsidP="00167BCB">
      <w:pPr>
        <w:widowControl w:val="0"/>
        <w:jc w:val="center"/>
        <w:rPr>
          <w:b/>
          <w:kern w:val="2"/>
          <w:lang w:bidi="hi-IN"/>
        </w:rPr>
      </w:pPr>
      <w:r w:rsidRPr="00DB089A">
        <w:rPr>
          <w:b/>
          <w:kern w:val="2"/>
          <w:lang w:bidi="hi-IN"/>
        </w:rPr>
        <w:t>Раздел 1.</w:t>
      </w:r>
    </w:p>
    <w:p w:rsidR="00E73ABD" w:rsidRPr="00DB089A" w:rsidRDefault="00E73ABD" w:rsidP="00167BCB">
      <w:pPr>
        <w:widowControl w:val="0"/>
        <w:jc w:val="center"/>
        <w:rPr>
          <w:b/>
          <w:kern w:val="2"/>
          <w:lang w:bidi="hi-IN"/>
        </w:rPr>
      </w:pPr>
      <w:r w:rsidRPr="00DB089A">
        <w:rPr>
          <w:b/>
          <w:kern w:val="2"/>
          <w:lang w:bidi="hi-IN"/>
        </w:rPr>
        <w:t>Общая характеристика сферы реализации подпрограммы.</w:t>
      </w:r>
    </w:p>
    <w:p w:rsidR="00E73ABD" w:rsidRPr="00DB089A" w:rsidRDefault="00E73ABD" w:rsidP="00167BCB">
      <w:pPr>
        <w:widowControl w:val="0"/>
        <w:jc w:val="both"/>
        <w:rPr>
          <w:kern w:val="2"/>
          <w:lang w:bidi="hi-IN"/>
        </w:rPr>
      </w:pPr>
      <w:r w:rsidRPr="00DB089A">
        <w:rPr>
          <w:kern w:val="2"/>
          <w:lang w:bidi="hi-IN"/>
        </w:rPr>
        <w:t xml:space="preserve">       Подпрограмма «Наследие» направлена на сохранение, пополнение и</w:t>
      </w:r>
    </w:p>
    <w:p w:rsidR="00E73ABD" w:rsidRPr="00DB089A" w:rsidRDefault="00E73ABD" w:rsidP="00167BCB">
      <w:pPr>
        <w:widowControl w:val="0"/>
        <w:jc w:val="both"/>
        <w:rPr>
          <w:kern w:val="2"/>
          <w:lang w:bidi="hi-IN"/>
        </w:rPr>
      </w:pPr>
      <w:r w:rsidRPr="00DB089A">
        <w:rPr>
          <w:kern w:val="2"/>
          <w:lang w:bidi="hi-IN"/>
        </w:rPr>
        <w:t>использование культурного и исторического наследия города Кирсанова,</w:t>
      </w:r>
    </w:p>
    <w:p w:rsidR="00E73ABD" w:rsidRPr="00DB089A" w:rsidRDefault="00E73ABD" w:rsidP="00167BCB">
      <w:pPr>
        <w:widowControl w:val="0"/>
        <w:jc w:val="both"/>
        <w:rPr>
          <w:kern w:val="2"/>
          <w:lang w:bidi="hi-IN"/>
        </w:rPr>
      </w:pPr>
      <w:r w:rsidRPr="00DB089A">
        <w:rPr>
          <w:kern w:val="2"/>
          <w:lang w:bidi="hi-IN"/>
        </w:rPr>
        <w:t>обеспечение равного доступа населения к культурным ценностям и участию</w:t>
      </w:r>
    </w:p>
    <w:p w:rsidR="00E73ABD" w:rsidRPr="00DB089A" w:rsidRDefault="00E73ABD" w:rsidP="00167BCB">
      <w:pPr>
        <w:widowControl w:val="0"/>
        <w:jc w:val="both"/>
        <w:rPr>
          <w:kern w:val="2"/>
          <w:lang w:bidi="hi-IN"/>
        </w:rPr>
      </w:pPr>
      <w:r w:rsidRPr="00DB089A">
        <w:rPr>
          <w:kern w:val="2"/>
          <w:lang w:bidi="hi-IN"/>
        </w:rPr>
        <w:t>в культурной жизни, развитие и реализация культурного и духовного</w:t>
      </w:r>
    </w:p>
    <w:p w:rsidR="00E73ABD" w:rsidRPr="00DB089A" w:rsidRDefault="00E73ABD" w:rsidP="00167BCB">
      <w:pPr>
        <w:widowControl w:val="0"/>
        <w:jc w:val="both"/>
        <w:rPr>
          <w:kern w:val="2"/>
          <w:lang w:bidi="hi-IN"/>
        </w:rPr>
      </w:pPr>
      <w:r w:rsidRPr="00DB089A">
        <w:rPr>
          <w:kern w:val="2"/>
          <w:lang w:bidi="hi-IN"/>
        </w:rPr>
        <w:t>потенциала каждой личности.</w:t>
      </w:r>
    </w:p>
    <w:p w:rsidR="00E73ABD" w:rsidRPr="00DB089A" w:rsidRDefault="00E73ABD" w:rsidP="00167BCB">
      <w:pPr>
        <w:widowControl w:val="0"/>
        <w:jc w:val="both"/>
        <w:rPr>
          <w:kern w:val="2"/>
          <w:lang w:bidi="hi-IN"/>
        </w:rPr>
      </w:pPr>
      <w:r w:rsidRPr="00DB089A">
        <w:rPr>
          <w:kern w:val="2"/>
          <w:lang w:bidi="hi-IN"/>
        </w:rPr>
        <w:t xml:space="preserve">                    Культурное и историческое наследие является духовным,</w:t>
      </w:r>
    </w:p>
    <w:p w:rsidR="00E73ABD" w:rsidRPr="00DB089A" w:rsidRDefault="00E73ABD" w:rsidP="00167BCB">
      <w:pPr>
        <w:widowControl w:val="0"/>
        <w:jc w:val="both"/>
        <w:rPr>
          <w:kern w:val="2"/>
          <w:lang w:bidi="hi-IN"/>
        </w:rPr>
      </w:pPr>
      <w:r w:rsidRPr="00DB089A">
        <w:rPr>
          <w:kern w:val="2"/>
          <w:lang w:bidi="hi-IN"/>
        </w:rPr>
        <w:t>экономическим и социальным капиталом невосполнимой ценности,</w:t>
      </w:r>
    </w:p>
    <w:p w:rsidR="00E73ABD" w:rsidRPr="00DB089A" w:rsidRDefault="00E73ABD" w:rsidP="00167BCB">
      <w:pPr>
        <w:widowControl w:val="0"/>
        <w:jc w:val="both"/>
        <w:rPr>
          <w:kern w:val="2"/>
          <w:lang w:bidi="hi-IN"/>
        </w:rPr>
      </w:pPr>
      <w:r w:rsidRPr="00DB089A">
        <w:rPr>
          <w:kern w:val="2"/>
          <w:lang w:bidi="hi-IN"/>
        </w:rPr>
        <w:t>питающим современную науку, образование, искусство, дающим основание</w:t>
      </w:r>
    </w:p>
    <w:p w:rsidR="00E73ABD" w:rsidRPr="00DB089A" w:rsidRDefault="00E73ABD" w:rsidP="00167BCB">
      <w:pPr>
        <w:widowControl w:val="0"/>
        <w:jc w:val="both"/>
        <w:rPr>
          <w:kern w:val="2"/>
          <w:lang w:bidi="hi-IN"/>
        </w:rPr>
      </w:pPr>
      <w:r w:rsidRPr="00DB089A">
        <w:rPr>
          <w:kern w:val="2"/>
          <w:lang w:bidi="hi-IN"/>
        </w:rPr>
        <w:t>для самоуважения нации. Его сохранение и воспроизводство - один из</w:t>
      </w:r>
    </w:p>
    <w:p w:rsidR="00E73ABD" w:rsidRPr="00DB089A" w:rsidRDefault="00E73ABD" w:rsidP="00167BCB">
      <w:pPr>
        <w:widowControl w:val="0"/>
        <w:jc w:val="both"/>
        <w:rPr>
          <w:kern w:val="2"/>
          <w:lang w:bidi="hi-IN"/>
        </w:rPr>
      </w:pPr>
      <w:r w:rsidRPr="00DB089A">
        <w:rPr>
          <w:kern w:val="2"/>
          <w:lang w:bidi="hi-IN"/>
        </w:rPr>
        <w:t>факторов устойчивого социально-экономического развития города.</w:t>
      </w:r>
    </w:p>
    <w:p w:rsidR="00E73ABD" w:rsidRPr="00DB089A" w:rsidRDefault="00E73ABD" w:rsidP="00167BCB">
      <w:pPr>
        <w:widowControl w:val="0"/>
        <w:jc w:val="both"/>
        <w:rPr>
          <w:kern w:val="2"/>
          <w:lang w:bidi="hi-IN"/>
        </w:rPr>
      </w:pPr>
      <w:r w:rsidRPr="00DB089A">
        <w:rPr>
          <w:kern w:val="2"/>
          <w:lang w:bidi="hi-IN"/>
        </w:rPr>
        <w:t>Сфера реализации подпрограммы «Наследие» охватывает:</w:t>
      </w:r>
    </w:p>
    <w:p w:rsidR="00E73ABD" w:rsidRPr="00DB089A" w:rsidRDefault="00E73ABD" w:rsidP="00167BCB">
      <w:pPr>
        <w:widowControl w:val="0"/>
        <w:jc w:val="both"/>
        <w:rPr>
          <w:kern w:val="2"/>
          <w:lang w:bidi="hi-IN"/>
        </w:rPr>
      </w:pPr>
      <w:r w:rsidRPr="00DB089A">
        <w:rPr>
          <w:kern w:val="2"/>
          <w:lang w:bidi="hi-IN"/>
        </w:rPr>
        <w:t>• сохранение, использование, популяризацию культурного наследия города;</w:t>
      </w:r>
    </w:p>
    <w:p w:rsidR="00E73ABD" w:rsidRPr="00DB089A" w:rsidRDefault="00E73ABD" w:rsidP="00167BCB">
      <w:pPr>
        <w:widowControl w:val="0"/>
        <w:jc w:val="both"/>
        <w:rPr>
          <w:kern w:val="2"/>
          <w:lang w:bidi="hi-IN"/>
        </w:rPr>
      </w:pPr>
      <w:r w:rsidRPr="00DB089A">
        <w:rPr>
          <w:kern w:val="2"/>
          <w:lang w:bidi="hi-IN"/>
        </w:rPr>
        <w:t>• развитие библиотечного дела;</w:t>
      </w:r>
    </w:p>
    <w:p w:rsidR="00E73ABD" w:rsidRPr="00DB089A" w:rsidRDefault="00E73ABD" w:rsidP="00167BCB">
      <w:pPr>
        <w:widowControl w:val="0"/>
        <w:jc w:val="both"/>
        <w:rPr>
          <w:kern w:val="2"/>
          <w:lang w:bidi="hi-IN"/>
        </w:rPr>
      </w:pPr>
      <w:r w:rsidRPr="00DB089A">
        <w:rPr>
          <w:kern w:val="2"/>
          <w:lang w:bidi="hi-IN"/>
        </w:rPr>
        <w:t>• развитие музейного дела.</w:t>
      </w:r>
    </w:p>
    <w:p w:rsidR="00E73ABD" w:rsidRPr="00DB089A" w:rsidRDefault="00E73ABD" w:rsidP="00167BCB">
      <w:pPr>
        <w:widowControl w:val="0"/>
        <w:jc w:val="both"/>
        <w:rPr>
          <w:kern w:val="2"/>
          <w:lang w:bidi="hi-IN"/>
        </w:rPr>
      </w:pPr>
      <w:r w:rsidRPr="00DB089A">
        <w:rPr>
          <w:kern w:val="2"/>
          <w:lang w:bidi="hi-IN"/>
        </w:rPr>
        <w:t>Библиотечное обслуживание является одной из важнейших</w:t>
      </w:r>
    </w:p>
    <w:p w:rsidR="00E73ABD" w:rsidRPr="00DB089A" w:rsidRDefault="00E73ABD" w:rsidP="00167BCB">
      <w:pPr>
        <w:widowControl w:val="0"/>
        <w:jc w:val="both"/>
        <w:rPr>
          <w:kern w:val="2"/>
          <w:lang w:bidi="hi-IN"/>
        </w:rPr>
      </w:pPr>
      <w:r w:rsidRPr="00DB089A">
        <w:rPr>
          <w:kern w:val="2"/>
          <w:lang w:bidi="hi-IN"/>
        </w:rPr>
        <w:t>составляющих современной культурной жизни. Библиотека выполняет</w:t>
      </w:r>
    </w:p>
    <w:p w:rsidR="00E73ABD" w:rsidRPr="00DB089A" w:rsidRDefault="00E73ABD" w:rsidP="00167BCB">
      <w:pPr>
        <w:widowControl w:val="0"/>
        <w:jc w:val="both"/>
        <w:rPr>
          <w:kern w:val="2"/>
          <w:lang w:bidi="hi-IN"/>
        </w:rPr>
      </w:pPr>
      <w:r w:rsidRPr="00DB089A">
        <w:rPr>
          <w:kern w:val="2"/>
          <w:lang w:bidi="hi-IN"/>
        </w:rPr>
        <w:t>образовательную, информационную, досуговую функции в обществе. Фонды</w:t>
      </w:r>
    </w:p>
    <w:p w:rsidR="00E73ABD" w:rsidRPr="00DB089A" w:rsidRDefault="00E73ABD" w:rsidP="00167BCB">
      <w:pPr>
        <w:widowControl w:val="0"/>
        <w:jc w:val="both"/>
        <w:rPr>
          <w:kern w:val="2"/>
          <w:lang w:bidi="hi-IN"/>
        </w:rPr>
      </w:pPr>
      <w:r w:rsidRPr="00DB089A">
        <w:rPr>
          <w:kern w:val="2"/>
          <w:lang w:bidi="hi-IN"/>
        </w:rPr>
        <w:t>библиотеки составляют значительную часть культурного наследия города,</w:t>
      </w:r>
    </w:p>
    <w:p w:rsidR="00E73ABD" w:rsidRPr="00DB089A" w:rsidRDefault="00E73ABD" w:rsidP="00167BCB">
      <w:pPr>
        <w:widowControl w:val="0"/>
        <w:jc w:val="both"/>
        <w:rPr>
          <w:kern w:val="2"/>
          <w:lang w:bidi="hi-IN"/>
        </w:rPr>
      </w:pPr>
      <w:r w:rsidRPr="00DB089A">
        <w:rPr>
          <w:kern w:val="2"/>
          <w:lang w:bidi="hi-IN"/>
        </w:rPr>
        <w:t>которые, кроме научной, культурно-исторической и информационно</w:t>
      </w:r>
    </w:p>
    <w:p w:rsidR="00E73ABD" w:rsidRPr="00DB089A" w:rsidRDefault="00E73ABD" w:rsidP="00167BCB">
      <w:pPr>
        <w:widowControl w:val="0"/>
        <w:jc w:val="both"/>
        <w:rPr>
          <w:kern w:val="2"/>
          <w:lang w:bidi="hi-IN"/>
        </w:rPr>
      </w:pPr>
      <w:r w:rsidRPr="00DB089A">
        <w:rPr>
          <w:kern w:val="2"/>
          <w:lang w:bidi="hi-IN"/>
        </w:rPr>
        <w:t>ценности, имеют огромную материальную ценность. Совершенствование</w:t>
      </w:r>
    </w:p>
    <w:p w:rsidR="00E73ABD" w:rsidRPr="00DB089A" w:rsidRDefault="00E73ABD" w:rsidP="00167BCB">
      <w:pPr>
        <w:widowControl w:val="0"/>
        <w:jc w:val="both"/>
        <w:rPr>
          <w:kern w:val="2"/>
          <w:lang w:bidi="hi-IN"/>
        </w:rPr>
      </w:pPr>
      <w:r w:rsidRPr="00DB089A">
        <w:rPr>
          <w:kern w:val="2"/>
          <w:lang w:bidi="hi-IN"/>
        </w:rPr>
        <w:t>комплектования фонда библиотеки, обеспечение их сохранности и</w:t>
      </w:r>
    </w:p>
    <w:p w:rsidR="00E73ABD" w:rsidRPr="00DB089A" w:rsidRDefault="00E73ABD" w:rsidP="00167BCB">
      <w:pPr>
        <w:widowControl w:val="0"/>
        <w:jc w:val="both"/>
        <w:rPr>
          <w:kern w:val="2"/>
          <w:lang w:bidi="hi-IN"/>
        </w:rPr>
      </w:pPr>
      <w:r w:rsidRPr="00DB089A">
        <w:rPr>
          <w:kern w:val="2"/>
          <w:lang w:bidi="hi-IN"/>
        </w:rPr>
        <w:t>использования являются приоритетными в деятельности библиотек.</w:t>
      </w:r>
    </w:p>
    <w:p w:rsidR="00E73ABD" w:rsidRPr="00DB089A" w:rsidRDefault="00E73ABD" w:rsidP="00167BCB">
      <w:pPr>
        <w:widowControl w:val="0"/>
        <w:jc w:val="both"/>
        <w:rPr>
          <w:kern w:val="2"/>
          <w:lang w:bidi="hi-IN"/>
        </w:rPr>
      </w:pPr>
      <w:r w:rsidRPr="00DB089A">
        <w:rPr>
          <w:kern w:val="2"/>
          <w:lang w:bidi="hi-IN"/>
        </w:rPr>
        <w:t>Библиотека выполняет функции социокультурных, информационных и</w:t>
      </w:r>
    </w:p>
    <w:p w:rsidR="00E73ABD" w:rsidRPr="00DB089A" w:rsidRDefault="00E73ABD" w:rsidP="00167BCB">
      <w:pPr>
        <w:widowControl w:val="0"/>
        <w:jc w:val="both"/>
        <w:rPr>
          <w:kern w:val="2"/>
          <w:lang w:bidi="hi-IN"/>
        </w:rPr>
      </w:pPr>
      <w:r w:rsidRPr="00DB089A">
        <w:rPr>
          <w:kern w:val="2"/>
          <w:lang w:bidi="hi-IN"/>
        </w:rPr>
        <w:t>образовательных центров. В целях повышения интереса к литературе и</w:t>
      </w:r>
    </w:p>
    <w:p w:rsidR="00E73ABD" w:rsidRPr="00DB089A" w:rsidRDefault="00E73ABD" w:rsidP="00167BCB">
      <w:pPr>
        <w:widowControl w:val="0"/>
        <w:jc w:val="both"/>
        <w:rPr>
          <w:kern w:val="2"/>
          <w:lang w:bidi="hi-IN"/>
        </w:rPr>
      </w:pPr>
      <w:r w:rsidRPr="00DB089A">
        <w:rPr>
          <w:kern w:val="2"/>
          <w:lang w:bidi="hi-IN"/>
        </w:rPr>
        <w:t>пропаганды чтения среди населения города библиотека реализует немалое</w:t>
      </w:r>
    </w:p>
    <w:p w:rsidR="00E73ABD" w:rsidRPr="00DB089A" w:rsidRDefault="00E73ABD" w:rsidP="00167BCB">
      <w:pPr>
        <w:widowControl w:val="0"/>
        <w:jc w:val="both"/>
        <w:rPr>
          <w:kern w:val="2"/>
          <w:lang w:bidi="hi-IN"/>
        </w:rPr>
      </w:pPr>
      <w:r w:rsidRPr="00DB089A">
        <w:rPr>
          <w:kern w:val="2"/>
          <w:lang w:bidi="hi-IN"/>
        </w:rPr>
        <w:t>количество мероприятий: праздники, тематические недели и декады,</w:t>
      </w:r>
    </w:p>
    <w:p w:rsidR="00E73ABD" w:rsidRPr="00DB089A" w:rsidRDefault="00E73ABD" w:rsidP="00167BCB">
      <w:pPr>
        <w:widowControl w:val="0"/>
        <w:jc w:val="both"/>
        <w:rPr>
          <w:kern w:val="2"/>
          <w:lang w:bidi="hi-IN"/>
        </w:rPr>
      </w:pPr>
      <w:r w:rsidRPr="00DB089A">
        <w:rPr>
          <w:kern w:val="2"/>
          <w:lang w:bidi="hi-IN"/>
        </w:rPr>
        <w:t>различные акции, конкурсы.</w:t>
      </w:r>
    </w:p>
    <w:p w:rsidR="00E73ABD" w:rsidRPr="00DB089A" w:rsidRDefault="00E73ABD" w:rsidP="00167BCB">
      <w:pPr>
        <w:widowControl w:val="0"/>
        <w:jc w:val="both"/>
        <w:rPr>
          <w:kern w:val="2"/>
          <w:lang w:bidi="hi-IN"/>
        </w:rPr>
      </w:pPr>
      <w:r w:rsidRPr="00DB089A">
        <w:rPr>
          <w:kern w:val="2"/>
          <w:lang w:bidi="hi-IN"/>
        </w:rPr>
        <w:t>Основными проблемами, напрямую влияющими на качественное</w:t>
      </w:r>
    </w:p>
    <w:p w:rsidR="00E73ABD" w:rsidRPr="00DB089A" w:rsidRDefault="00E73ABD" w:rsidP="00167BCB">
      <w:pPr>
        <w:widowControl w:val="0"/>
        <w:jc w:val="both"/>
        <w:rPr>
          <w:kern w:val="2"/>
          <w:lang w:bidi="hi-IN"/>
        </w:rPr>
      </w:pPr>
      <w:r w:rsidRPr="00DB089A">
        <w:rPr>
          <w:kern w:val="2"/>
          <w:lang w:bidi="hi-IN"/>
        </w:rPr>
        <w:t>исполнение библиотекой своего предназначения, являются:</w:t>
      </w:r>
    </w:p>
    <w:p w:rsidR="00E73ABD" w:rsidRPr="00DB089A" w:rsidRDefault="00E73ABD" w:rsidP="00167BCB">
      <w:pPr>
        <w:widowControl w:val="0"/>
        <w:jc w:val="both"/>
        <w:rPr>
          <w:kern w:val="2"/>
          <w:lang w:bidi="hi-IN"/>
        </w:rPr>
      </w:pPr>
      <w:r w:rsidRPr="00DB089A">
        <w:rPr>
          <w:kern w:val="2"/>
          <w:lang w:bidi="hi-IN"/>
        </w:rPr>
        <w:t>• Низкое качество комплектования библиотечных фондов. Фонд</w:t>
      </w:r>
    </w:p>
    <w:p w:rsidR="00E73ABD" w:rsidRPr="00DB089A" w:rsidRDefault="00E73ABD" w:rsidP="00167BCB">
      <w:pPr>
        <w:widowControl w:val="0"/>
        <w:jc w:val="both"/>
        <w:rPr>
          <w:kern w:val="2"/>
          <w:lang w:bidi="hi-IN"/>
        </w:rPr>
      </w:pPr>
      <w:r w:rsidRPr="00DB089A">
        <w:rPr>
          <w:kern w:val="2"/>
          <w:lang w:bidi="hi-IN"/>
        </w:rPr>
        <w:t>библиотек является основой функционирования библиотеки главным</w:t>
      </w:r>
    </w:p>
    <w:p w:rsidR="00E73ABD" w:rsidRPr="00DB089A" w:rsidRDefault="00E73ABD" w:rsidP="00167BCB">
      <w:pPr>
        <w:widowControl w:val="0"/>
        <w:jc w:val="both"/>
        <w:rPr>
          <w:kern w:val="2"/>
          <w:lang w:bidi="hi-IN"/>
        </w:rPr>
      </w:pPr>
      <w:r w:rsidRPr="00DB089A">
        <w:rPr>
          <w:kern w:val="2"/>
          <w:lang w:bidi="hi-IN"/>
        </w:rPr>
        <w:t>источником удовлетворения читательских потребностей.</w:t>
      </w:r>
    </w:p>
    <w:p w:rsidR="00E73ABD" w:rsidRPr="00DB089A" w:rsidRDefault="00E73ABD" w:rsidP="00167BCB">
      <w:pPr>
        <w:widowControl w:val="0"/>
        <w:jc w:val="both"/>
        <w:rPr>
          <w:kern w:val="2"/>
          <w:lang w:bidi="hi-IN"/>
        </w:rPr>
      </w:pPr>
      <w:r w:rsidRPr="00DB089A">
        <w:rPr>
          <w:kern w:val="2"/>
          <w:lang w:bidi="hi-IN"/>
        </w:rPr>
        <w:t>• Низкое и нестабильное бюджетное финансирование, что</w:t>
      </w:r>
    </w:p>
    <w:p w:rsidR="00E73ABD" w:rsidRPr="00DB089A" w:rsidRDefault="00E73ABD" w:rsidP="00167BCB">
      <w:pPr>
        <w:widowControl w:val="0"/>
        <w:jc w:val="both"/>
        <w:rPr>
          <w:kern w:val="2"/>
          <w:lang w:bidi="hi-IN"/>
        </w:rPr>
      </w:pPr>
      <w:r w:rsidRPr="00DB089A">
        <w:rPr>
          <w:kern w:val="2"/>
          <w:lang w:bidi="hi-IN"/>
        </w:rPr>
        <w:t>отрицательно сказывается на системе комплектования и составе фондов</w:t>
      </w:r>
    </w:p>
    <w:p w:rsidR="00E73ABD" w:rsidRPr="00DB089A" w:rsidRDefault="00E73ABD" w:rsidP="00167BCB">
      <w:pPr>
        <w:widowControl w:val="0"/>
        <w:jc w:val="both"/>
        <w:rPr>
          <w:kern w:val="2"/>
          <w:lang w:bidi="hi-IN"/>
        </w:rPr>
      </w:pPr>
      <w:r w:rsidRPr="00DB089A">
        <w:rPr>
          <w:kern w:val="2"/>
          <w:lang w:bidi="hi-IN"/>
        </w:rPr>
        <w:t>библиотеки.</w:t>
      </w:r>
    </w:p>
    <w:p w:rsidR="00E73ABD" w:rsidRPr="00DB089A" w:rsidRDefault="00E73ABD" w:rsidP="00167BCB">
      <w:pPr>
        <w:widowControl w:val="0"/>
        <w:jc w:val="both"/>
        <w:rPr>
          <w:kern w:val="2"/>
          <w:lang w:bidi="hi-IN"/>
        </w:rPr>
      </w:pPr>
      <w:r w:rsidRPr="00DB089A">
        <w:rPr>
          <w:kern w:val="2"/>
          <w:lang w:bidi="hi-IN"/>
        </w:rPr>
        <w:t>• Требует улучшение информатизации библиотеки. Расширение</w:t>
      </w:r>
    </w:p>
    <w:p w:rsidR="00E73ABD" w:rsidRPr="00DB089A" w:rsidRDefault="00E73ABD" w:rsidP="00167BCB">
      <w:pPr>
        <w:widowControl w:val="0"/>
        <w:jc w:val="both"/>
        <w:rPr>
          <w:kern w:val="2"/>
          <w:lang w:bidi="hi-IN"/>
        </w:rPr>
      </w:pPr>
      <w:r w:rsidRPr="00DB089A">
        <w:rPr>
          <w:kern w:val="2"/>
          <w:lang w:bidi="hi-IN"/>
        </w:rPr>
        <w:t>ассортимента информационно-библиотечных услуг, оказание бесплатной</w:t>
      </w:r>
    </w:p>
    <w:p w:rsidR="00E73ABD" w:rsidRPr="00DB089A" w:rsidRDefault="00E73ABD" w:rsidP="00167BCB">
      <w:pPr>
        <w:widowControl w:val="0"/>
        <w:jc w:val="both"/>
        <w:rPr>
          <w:kern w:val="2"/>
          <w:lang w:bidi="hi-IN"/>
        </w:rPr>
      </w:pPr>
      <w:r w:rsidRPr="00DB089A">
        <w:rPr>
          <w:kern w:val="2"/>
          <w:lang w:bidi="hi-IN"/>
        </w:rPr>
        <w:t>юридической помощи населению с использованием видеофонии</w:t>
      </w:r>
    </w:p>
    <w:p w:rsidR="00E73ABD" w:rsidRPr="00DB089A" w:rsidRDefault="00E73ABD" w:rsidP="00167BCB">
      <w:pPr>
        <w:widowControl w:val="0"/>
        <w:jc w:val="both"/>
        <w:rPr>
          <w:kern w:val="2"/>
          <w:lang w:bidi="hi-IN"/>
        </w:rPr>
      </w:pPr>
      <w:r w:rsidRPr="00DB089A">
        <w:rPr>
          <w:kern w:val="2"/>
          <w:lang w:bidi="hi-IN"/>
        </w:rPr>
        <w:t>сдерживается отсутствием необходимого высокоскоростного «Интернета».</w:t>
      </w:r>
    </w:p>
    <w:p w:rsidR="00E73ABD" w:rsidRPr="00DB089A" w:rsidRDefault="00E73ABD" w:rsidP="00167BCB">
      <w:pPr>
        <w:widowControl w:val="0"/>
        <w:jc w:val="both"/>
        <w:rPr>
          <w:kern w:val="2"/>
          <w:lang w:bidi="hi-IN"/>
        </w:rPr>
      </w:pPr>
      <w:r w:rsidRPr="00DB089A">
        <w:rPr>
          <w:kern w:val="2"/>
          <w:lang w:bidi="hi-IN"/>
        </w:rPr>
        <w:t>• Неудовлетворительное состояние материально-технической базы.</w:t>
      </w:r>
    </w:p>
    <w:p w:rsidR="00E73ABD" w:rsidRPr="00DB089A" w:rsidRDefault="00E73ABD" w:rsidP="00167BCB">
      <w:pPr>
        <w:widowControl w:val="0"/>
        <w:jc w:val="both"/>
        <w:rPr>
          <w:kern w:val="2"/>
          <w:lang w:bidi="hi-IN"/>
        </w:rPr>
      </w:pPr>
      <w:r w:rsidRPr="00DB089A">
        <w:rPr>
          <w:kern w:val="2"/>
          <w:lang w:bidi="hi-IN"/>
        </w:rPr>
        <w:t>Библиотека нуждается в приобретении мебели, компьютеров, видео-аудио</w:t>
      </w:r>
    </w:p>
    <w:p w:rsidR="00E73ABD" w:rsidRPr="00DB089A" w:rsidRDefault="00E73ABD" w:rsidP="00167BCB">
      <w:pPr>
        <w:widowControl w:val="0"/>
        <w:jc w:val="both"/>
        <w:rPr>
          <w:kern w:val="2"/>
          <w:lang w:bidi="hi-IN"/>
        </w:rPr>
      </w:pPr>
      <w:r w:rsidRPr="00DB089A">
        <w:rPr>
          <w:kern w:val="2"/>
          <w:lang w:bidi="hi-IN"/>
        </w:rPr>
        <w:t>аппаратуры. Недостаточно обеспечена современными системами</w:t>
      </w:r>
    </w:p>
    <w:p w:rsidR="00E73ABD" w:rsidRPr="00DB089A" w:rsidRDefault="00E73ABD" w:rsidP="00167BCB">
      <w:pPr>
        <w:widowControl w:val="0"/>
        <w:jc w:val="both"/>
        <w:rPr>
          <w:kern w:val="2"/>
          <w:lang w:bidi="hi-IN"/>
        </w:rPr>
      </w:pPr>
      <w:r w:rsidRPr="00DB089A">
        <w:rPr>
          <w:kern w:val="2"/>
          <w:lang w:bidi="hi-IN"/>
        </w:rPr>
        <w:t>видеонаблюдения, сигнализации, пожаротушения, климатического контроля,</w:t>
      </w:r>
    </w:p>
    <w:p w:rsidR="00E73ABD" w:rsidRPr="00DB089A" w:rsidRDefault="00E73ABD" w:rsidP="00167BCB">
      <w:pPr>
        <w:widowControl w:val="0"/>
        <w:jc w:val="both"/>
        <w:rPr>
          <w:kern w:val="2"/>
          <w:lang w:bidi="hi-IN"/>
        </w:rPr>
      </w:pPr>
      <w:r w:rsidRPr="00DB089A">
        <w:rPr>
          <w:kern w:val="2"/>
          <w:lang w:bidi="hi-IN"/>
        </w:rPr>
        <w:t>Музейный фонд города представляет собрание предметов</w:t>
      </w:r>
    </w:p>
    <w:p w:rsidR="00E73ABD" w:rsidRPr="00DB089A" w:rsidRDefault="00E73ABD" w:rsidP="00167BCB">
      <w:pPr>
        <w:widowControl w:val="0"/>
        <w:jc w:val="both"/>
        <w:rPr>
          <w:kern w:val="2"/>
          <w:lang w:bidi="hi-IN"/>
        </w:rPr>
      </w:pPr>
      <w:r w:rsidRPr="00DB089A">
        <w:rPr>
          <w:kern w:val="2"/>
          <w:lang w:bidi="hi-IN"/>
        </w:rPr>
        <w:t>материального мира: произведения изобразительного и декоративно прикладного искусства, бытовые предметы, разнообразные коллекции, письменные источники и т.д. Разнообразие музейных собраний позволяет в масштабах музейного фонда воссоздать историю не только города</w:t>
      </w:r>
    </w:p>
    <w:p w:rsidR="00E73ABD" w:rsidRPr="00DB089A" w:rsidRDefault="00E73ABD" w:rsidP="00167BCB">
      <w:pPr>
        <w:widowControl w:val="0"/>
        <w:jc w:val="both"/>
        <w:rPr>
          <w:kern w:val="2"/>
          <w:lang w:bidi="hi-IN"/>
        </w:rPr>
      </w:pPr>
      <w:r w:rsidRPr="00DB089A">
        <w:rPr>
          <w:kern w:val="2"/>
          <w:lang w:bidi="hi-IN"/>
        </w:rPr>
        <w:t>Кирсанова, но и Тамбовщины и России в целом. В музее продолжается работа по созданию электронной базы данных, что позволяет повысить доступность</w:t>
      </w:r>
    </w:p>
    <w:p w:rsidR="00E73ABD" w:rsidRPr="00DB089A" w:rsidRDefault="00E73ABD" w:rsidP="00167BCB">
      <w:pPr>
        <w:widowControl w:val="0"/>
        <w:jc w:val="both"/>
        <w:rPr>
          <w:kern w:val="2"/>
          <w:lang w:bidi="hi-IN"/>
        </w:rPr>
      </w:pPr>
      <w:r w:rsidRPr="00DB089A">
        <w:rPr>
          <w:kern w:val="2"/>
          <w:lang w:bidi="hi-IN"/>
        </w:rPr>
        <w:t>музейных фондов и облегчить формы их использования. Музей занимает</w:t>
      </w:r>
    </w:p>
    <w:p w:rsidR="00E73ABD" w:rsidRPr="00DB089A" w:rsidRDefault="00E73ABD" w:rsidP="00167BCB">
      <w:pPr>
        <w:widowControl w:val="0"/>
        <w:jc w:val="both"/>
        <w:rPr>
          <w:kern w:val="2"/>
          <w:lang w:bidi="hi-IN"/>
        </w:rPr>
      </w:pPr>
      <w:r w:rsidRPr="00DB089A">
        <w:rPr>
          <w:kern w:val="2"/>
          <w:lang w:bidi="hi-IN"/>
        </w:rPr>
        <w:t>особое место, являясь одним из самых доступных видов учреждений</w:t>
      </w:r>
    </w:p>
    <w:p w:rsidR="00E73ABD" w:rsidRPr="00DB089A" w:rsidRDefault="00E73ABD" w:rsidP="00167BCB">
      <w:pPr>
        <w:widowControl w:val="0"/>
        <w:jc w:val="both"/>
        <w:rPr>
          <w:kern w:val="2"/>
          <w:lang w:bidi="hi-IN"/>
        </w:rPr>
      </w:pPr>
      <w:r w:rsidRPr="00DB089A">
        <w:rPr>
          <w:kern w:val="2"/>
          <w:lang w:bidi="hi-IN"/>
        </w:rPr>
        <w:t>культуры, совмещая в себе многообразные функции: научного и</w:t>
      </w:r>
    </w:p>
    <w:p w:rsidR="00E73ABD" w:rsidRPr="00DB089A" w:rsidRDefault="00E73ABD" w:rsidP="00167BCB">
      <w:pPr>
        <w:widowControl w:val="0"/>
        <w:jc w:val="both"/>
        <w:rPr>
          <w:kern w:val="2"/>
          <w:lang w:bidi="hi-IN"/>
        </w:rPr>
      </w:pPr>
      <w:r w:rsidRPr="00DB089A">
        <w:rPr>
          <w:kern w:val="2"/>
          <w:lang w:bidi="hi-IN"/>
        </w:rPr>
        <w:t>просветительского центра, образовательного учреждения, центра</w:t>
      </w:r>
    </w:p>
    <w:p w:rsidR="00E73ABD" w:rsidRPr="00DB089A" w:rsidRDefault="00E73ABD" w:rsidP="00167BCB">
      <w:pPr>
        <w:widowControl w:val="0"/>
        <w:jc w:val="both"/>
        <w:rPr>
          <w:kern w:val="2"/>
          <w:lang w:bidi="hi-IN"/>
        </w:rPr>
      </w:pPr>
      <w:r w:rsidRPr="00DB089A">
        <w:rPr>
          <w:kern w:val="2"/>
          <w:lang w:bidi="hi-IN"/>
        </w:rPr>
        <w:t>организации досуга и места проведения различного рода общественных</w:t>
      </w:r>
    </w:p>
    <w:p w:rsidR="00E73ABD" w:rsidRPr="00DB089A" w:rsidRDefault="00E73ABD" w:rsidP="00167BCB">
      <w:pPr>
        <w:widowControl w:val="0"/>
        <w:jc w:val="both"/>
        <w:rPr>
          <w:kern w:val="2"/>
          <w:lang w:bidi="hi-IN"/>
        </w:rPr>
      </w:pPr>
      <w:r w:rsidRPr="00DB089A">
        <w:rPr>
          <w:kern w:val="2"/>
          <w:lang w:bidi="hi-IN"/>
        </w:rPr>
        <w:t>мероприятий.</w:t>
      </w:r>
    </w:p>
    <w:p w:rsidR="00E73ABD" w:rsidRPr="00DB089A" w:rsidRDefault="00E73ABD" w:rsidP="00167BCB">
      <w:pPr>
        <w:widowControl w:val="0"/>
        <w:jc w:val="both"/>
        <w:rPr>
          <w:kern w:val="2"/>
          <w:lang w:bidi="hi-IN"/>
        </w:rPr>
      </w:pPr>
      <w:r w:rsidRPr="00DB089A">
        <w:rPr>
          <w:kern w:val="2"/>
          <w:lang w:bidi="hi-IN"/>
        </w:rPr>
        <w:t>Однако имеют место ряд проблем в деятельности музея:</w:t>
      </w:r>
    </w:p>
    <w:p w:rsidR="00E73ABD" w:rsidRPr="00DB089A" w:rsidRDefault="00E73ABD" w:rsidP="00167BCB">
      <w:pPr>
        <w:widowControl w:val="0"/>
        <w:jc w:val="both"/>
        <w:rPr>
          <w:kern w:val="2"/>
          <w:lang w:bidi="hi-IN"/>
        </w:rPr>
      </w:pPr>
      <w:r w:rsidRPr="00DB089A">
        <w:rPr>
          <w:kern w:val="2"/>
          <w:lang w:bidi="hi-IN"/>
        </w:rPr>
        <w:t>• Дефицит фондовых площадей.</w:t>
      </w:r>
    </w:p>
    <w:p w:rsidR="00E73ABD" w:rsidRPr="00DB089A" w:rsidRDefault="00E73ABD" w:rsidP="00167BCB">
      <w:pPr>
        <w:widowControl w:val="0"/>
        <w:jc w:val="both"/>
        <w:rPr>
          <w:kern w:val="2"/>
          <w:lang w:bidi="hi-IN"/>
        </w:rPr>
      </w:pPr>
      <w:r w:rsidRPr="00DB089A">
        <w:rPr>
          <w:kern w:val="2"/>
          <w:lang w:bidi="hi-IN"/>
        </w:rPr>
        <w:t>• Фондохранилища располагаются в приспособленных для этих</w:t>
      </w:r>
    </w:p>
    <w:p w:rsidR="00E73ABD" w:rsidRPr="00DB089A" w:rsidRDefault="00E73ABD" w:rsidP="00167BCB">
      <w:pPr>
        <w:widowControl w:val="0"/>
        <w:jc w:val="both"/>
        <w:rPr>
          <w:kern w:val="2"/>
          <w:lang w:bidi="hi-IN"/>
        </w:rPr>
      </w:pPr>
      <w:r w:rsidRPr="00DB089A">
        <w:rPr>
          <w:kern w:val="2"/>
          <w:lang w:bidi="hi-IN"/>
        </w:rPr>
        <w:t>целей помещениях. Не соблюдаются нормы температурно-влажностного,</w:t>
      </w:r>
    </w:p>
    <w:p w:rsidR="00E73ABD" w:rsidRPr="00DB089A" w:rsidRDefault="00E73ABD" w:rsidP="00167BCB">
      <w:pPr>
        <w:widowControl w:val="0"/>
        <w:jc w:val="both"/>
        <w:rPr>
          <w:kern w:val="2"/>
          <w:lang w:bidi="hi-IN"/>
        </w:rPr>
      </w:pPr>
      <w:r w:rsidRPr="00DB089A">
        <w:rPr>
          <w:kern w:val="2"/>
          <w:lang w:bidi="hi-IN"/>
        </w:rPr>
        <w:t>пылевого, светового и биологического режимов хранения.</w:t>
      </w:r>
    </w:p>
    <w:p w:rsidR="00E73ABD" w:rsidRPr="00DB089A" w:rsidRDefault="00E73ABD" w:rsidP="00167BCB">
      <w:pPr>
        <w:widowControl w:val="0"/>
        <w:jc w:val="both"/>
        <w:rPr>
          <w:kern w:val="2"/>
          <w:lang w:bidi="hi-IN"/>
        </w:rPr>
      </w:pPr>
      <w:r w:rsidRPr="00DB089A">
        <w:rPr>
          <w:kern w:val="2"/>
          <w:lang w:bidi="hi-IN"/>
        </w:rPr>
        <w:t>Отсутствуют элементарные средства обеспечения сохранности</w:t>
      </w:r>
    </w:p>
    <w:p w:rsidR="00E73ABD" w:rsidRPr="00DB089A" w:rsidRDefault="00E73ABD" w:rsidP="00167BCB">
      <w:pPr>
        <w:widowControl w:val="0"/>
        <w:jc w:val="both"/>
        <w:rPr>
          <w:kern w:val="2"/>
          <w:lang w:bidi="hi-IN"/>
        </w:rPr>
      </w:pPr>
      <w:r w:rsidRPr="00DB089A">
        <w:rPr>
          <w:kern w:val="2"/>
          <w:lang w:bidi="hi-IN"/>
        </w:rPr>
        <w:t>предметов. Наблюдается дефицит фондового оборудования, стеллажей, орг.</w:t>
      </w:r>
    </w:p>
    <w:p w:rsidR="00E73ABD" w:rsidRPr="00DB089A" w:rsidRDefault="00E73ABD" w:rsidP="00167BCB">
      <w:pPr>
        <w:widowControl w:val="0"/>
        <w:jc w:val="both"/>
        <w:rPr>
          <w:kern w:val="2"/>
          <w:lang w:bidi="hi-IN"/>
        </w:rPr>
      </w:pPr>
      <w:r w:rsidRPr="00DB089A">
        <w:rPr>
          <w:kern w:val="2"/>
          <w:lang w:bidi="hi-IN"/>
        </w:rPr>
        <w:t>техники, видеоаппаратуры.</w:t>
      </w:r>
    </w:p>
    <w:p w:rsidR="00E73ABD" w:rsidRPr="00DB089A" w:rsidRDefault="00E73ABD" w:rsidP="00167BCB">
      <w:pPr>
        <w:widowControl w:val="0"/>
        <w:jc w:val="both"/>
        <w:rPr>
          <w:kern w:val="2"/>
          <w:lang w:bidi="hi-IN"/>
        </w:rPr>
      </w:pPr>
      <w:r w:rsidRPr="00DB089A">
        <w:rPr>
          <w:kern w:val="2"/>
          <w:lang w:bidi="hi-IN"/>
        </w:rPr>
        <w:t>Необходимость решения указанных в настоящей Подпрограмме задач</w:t>
      </w:r>
    </w:p>
    <w:p w:rsidR="00E73ABD" w:rsidRPr="00DB089A" w:rsidRDefault="00E73ABD" w:rsidP="00167BCB">
      <w:pPr>
        <w:widowControl w:val="0"/>
        <w:jc w:val="both"/>
        <w:rPr>
          <w:kern w:val="2"/>
          <w:lang w:bidi="hi-IN"/>
        </w:rPr>
      </w:pPr>
      <w:r w:rsidRPr="00DB089A">
        <w:rPr>
          <w:kern w:val="2"/>
          <w:lang w:bidi="hi-IN"/>
        </w:rPr>
        <w:t>и проблем вытекает из закрепленной в Конституции и действующем</w:t>
      </w:r>
    </w:p>
    <w:p w:rsidR="00E73ABD" w:rsidRPr="00DB089A" w:rsidRDefault="00E73ABD" w:rsidP="00167BCB">
      <w:pPr>
        <w:widowControl w:val="0"/>
        <w:jc w:val="both"/>
        <w:rPr>
          <w:kern w:val="2"/>
          <w:lang w:bidi="hi-IN"/>
        </w:rPr>
      </w:pPr>
      <w:r w:rsidRPr="00DB089A">
        <w:rPr>
          <w:kern w:val="2"/>
          <w:lang w:bidi="hi-IN"/>
        </w:rPr>
        <w:t>законодательстве обязательности предоставления за счет районного,</w:t>
      </w:r>
    </w:p>
    <w:p w:rsidR="00E73ABD" w:rsidRPr="00DB089A" w:rsidRDefault="00E73ABD" w:rsidP="00167BCB">
      <w:pPr>
        <w:widowControl w:val="0"/>
        <w:jc w:val="both"/>
        <w:rPr>
          <w:kern w:val="2"/>
          <w:lang w:bidi="hi-IN"/>
        </w:rPr>
      </w:pPr>
      <w:r w:rsidRPr="00DB089A">
        <w:rPr>
          <w:kern w:val="2"/>
          <w:lang w:bidi="hi-IN"/>
        </w:rPr>
        <w:t>региональных бюджетов услуг по организации библиотечного обслуживания,</w:t>
      </w:r>
    </w:p>
    <w:p w:rsidR="00E73ABD" w:rsidRPr="00DB089A" w:rsidRDefault="00E73ABD" w:rsidP="00167BCB">
      <w:pPr>
        <w:widowControl w:val="0"/>
        <w:jc w:val="both"/>
        <w:rPr>
          <w:kern w:val="2"/>
          <w:lang w:bidi="hi-IN"/>
        </w:rPr>
      </w:pPr>
      <w:r w:rsidRPr="00DB089A">
        <w:rPr>
          <w:kern w:val="2"/>
          <w:lang w:bidi="hi-IN"/>
        </w:rPr>
        <w:t>по созданию и поддержке государственных музеев (в том числе услуг по</w:t>
      </w:r>
    </w:p>
    <w:p w:rsidR="00E73ABD" w:rsidRPr="00DB089A" w:rsidRDefault="00E73ABD" w:rsidP="00167BCB">
      <w:pPr>
        <w:widowControl w:val="0"/>
        <w:jc w:val="both"/>
        <w:rPr>
          <w:kern w:val="2"/>
          <w:lang w:bidi="hi-IN"/>
        </w:rPr>
      </w:pPr>
      <w:r w:rsidRPr="00DB089A">
        <w:rPr>
          <w:kern w:val="2"/>
          <w:lang w:bidi="hi-IN"/>
        </w:rPr>
        <w:t>обеспечению музейных фондов).</w:t>
      </w:r>
    </w:p>
    <w:p w:rsidR="00E73ABD" w:rsidRPr="00DB089A" w:rsidRDefault="00E73ABD" w:rsidP="00167BCB">
      <w:pPr>
        <w:widowControl w:val="0"/>
        <w:jc w:val="both"/>
        <w:rPr>
          <w:kern w:val="2"/>
          <w:lang w:bidi="hi-IN"/>
        </w:rPr>
      </w:pPr>
      <w:r w:rsidRPr="00DB089A">
        <w:rPr>
          <w:kern w:val="2"/>
          <w:lang w:bidi="hi-IN"/>
        </w:rPr>
        <w:t>Подпрограмма определяет объемы и источники финансирования на</w:t>
      </w:r>
    </w:p>
    <w:p w:rsidR="00E73ABD" w:rsidRPr="00DB089A" w:rsidRDefault="00E73ABD" w:rsidP="00167BCB">
      <w:pPr>
        <w:widowControl w:val="0"/>
        <w:jc w:val="both"/>
        <w:rPr>
          <w:kern w:val="2"/>
          <w:lang w:bidi="hi-IN"/>
        </w:rPr>
      </w:pPr>
      <w:r w:rsidRPr="00DB089A">
        <w:rPr>
          <w:kern w:val="2"/>
          <w:lang w:bidi="hi-IN"/>
        </w:rPr>
        <w:t>каждое мероприятие, устанавливает ответственных за реализацию этих</w:t>
      </w:r>
    </w:p>
    <w:p w:rsidR="00E73ABD" w:rsidRPr="00DB089A" w:rsidRDefault="00E73ABD" w:rsidP="00167BCB">
      <w:pPr>
        <w:widowControl w:val="0"/>
        <w:jc w:val="both"/>
        <w:rPr>
          <w:kern w:val="2"/>
          <w:lang w:bidi="hi-IN"/>
        </w:rPr>
      </w:pPr>
      <w:r w:rsidRPr="00DB089A">
        <w:rPr>
          <w:kern w:val="2"/>
          <w:lang w:bidi="hi-IN"/>
        </w:rPr>
        <w:t>мероприятий и отражает показатели результативности от проведения</w:t>
      </w:r>
    </w:p>
    <w:p w:rsidR="00E73ABD" w:rsidRPr="00DB089A" w:rsidRDefault="00E73ABD" w:rsidP="00167BCB">
      <w:pPr>
        <w:widowControl w:val="0"/>
        <w:jc w:val="both"/>
        <w:rPr>
          <w:kern w:val="2"/>
          <w:lang w:bidi="hi-IN"/>
        </w:rPr>
      </w:pPr>
      <w:r w:rsidRPr="00DB089A">
        <w:rPr>
          <w:kern w:val="2"/>
          <w:lang w:bidi="hi-IN"/>
        </w:rPr>
        <w:t>мероприятий.</w:t>
      </w:r>
    </w:p>
    <w:p w:rsidR="00E73ABD" w:rsidRPr="00DB089A" w:rsidRDefault="00E73ABD" w:rsidP="00167BCB">
      <w:pPr>
        <w:widowControl w:val="0"/>
        <w:jc w:val="center"/>
        <w:rPr>
          <w:b/>
          <w:kern w:val="2"/>
          <w:lang w:bidi="hi-IN"/>
        </w:rPr>
      </w:pPr>
      <w:r w:rsidRPr="00DB089A">
        <w:rPr>
          <w:b/>
          <w:kern w:val="2"/>
          <w:lang w:bidi="hi-IN"/>
        </w:rPr>
        <w:t>Раздел 2.</w:t>
      </w:r>
    </w:p>
    <w:p w:rsidR="00E73ABD" w:rsidRPr="00DB089A" w:rsidRDefault="00E73ABD" w:rsidP="00167BCB">
      <w:pPr>
        <w:widowControl w:val="0"/>
        <w:jc w:val="center"/>
        <w:rPr>
          <w:kern w:val="2"/>
          <w:lang w:bidi="hi-IN"/>
        </w:rPr>
      </w:pPr>
      <w:r w:rsidRPr="00DB089A">
        <w:rPr>
          <w:b/>
          <w:kern w:val="2"/>
          <w:lang w:bidi="hi-IN"/>
        </w:rPr>
        <w:t>Приоритеты, цели, задачи, сроки реализации подпрограммы</w:t>
      </w:r>
      <w:r w:rsidRPr="00DB089A">
        <w:rPr>
          <w:kern w:val="2"/>
          <w:lang w:bidi="hi-IN"/>
        </w:rPr>
        <w:t>.</w:t>
      </w:r>
    </w:p>
    <w:p w:rsidR="00E73ABD" w:rsidRPr="00DB089A" w:rsidRDefault="00E73ABD" w:rsidP="00167BCB">
      <w:pPr>
        <w:widowControl w:val="0"/>
        <w:jc w:val="both"/>
        <w:rPr>
          <w:kern w:val="2"/>
          <w:lang w:bidi="hi-IN"/>
        </w:rPr>
      </w:pPr>
      <w:r w:rsidRPr="00DB089A">
        <w:rPr>
          <w:kern w:val="2"/>
          <w:lang w:bidi="hi-IN"/>
        </w:rPr>
        <w:t>Реализация подпрограммы будет осуществляться в соответствии со</w:t>
      </w:r>
    </w:p>
    <w:p w:rsidR="00E73ABD" w:rsidRPr="00DB089A" w:rsidRDefault="00E73ABD" w:rsidP="00167BCB">
      <w:pPr>
        <w:widowControl w:val="0"/>
        <w:jc w:val="both"/>
        <w:rPr>
          <w:kern w:val="2"/>
          <w:lang w:bidi="hi-IN"/>
        </w:rPr>
      </w:pPr>
      <w:r w:rsidRPr="00DB089A">
        <w:rPr>
          <w:kern w:val="2"/>
          <w:lang w:bidi="hi-IN"/>
        </w:rPr>
        <w:t>следующими приоритетами:</w:t>
      </w:r>
    </w:p>
    <w:p w:rsidR="00E73ABD" w:rsidRPr="00DB089A" w:rsidRDefault="00E73ABD" w:rsidP="00167BCB">
      <w:pPr>
        <w:widowControl w:val="0"/>
        <w:jc w:val="both"/>
        <w:rPr>
          <w:kern w:val="2"/>
          <w:lang w:bidi="hi-IN"/>
        </w:rPr>
      </w:pPr>
      <w:r w:rsidRPr="00DB089A">
        <w:rPr>
          <w:kern w:val="2"/>
          <w:lang w:bidi="hi-IN"/>
        </w:rPr>
        <w:t>• обеспечение максимальной доступности для широких слоев</w:t>
      </w:r>
    </w:p>
    <w:p w:rsidR="00E73ABD" w:rsidRPr="00DB089A" w:rsidRDefault="00E73ABD" w:rsidP="00167BCB">
      <w:pPr>
        <w:widowControl w:val="0"/>
        <w:jc w:val="both"/>
        <w:rPr>
          <w:kern w:val="2"/>
          <w:lang w:bidi="hi-IN"/>
        </w:rPr>
      </w:pPr>
      <w:r w:rsidRPr="00DB089A">
        <w:rPr>
          <w:kern w:val="2"/>
          <w:lang w:bidi="hi-IN"/>
        </w:rPr>
        <w:t>населения лучших образцов культуры и искусства;</w:t>
      </w:r>
    </w:p>
    <w:p w:rsidR="00E73ABD" w:rsidRPr="00DB089A" w:rsidRDefault="00E73ABD" w:rsidP="00167BCB">
      <w:pPr>
        <w:widowControl w:val="0"/>
        <w:jc w:val="both"/>
        <w:rPr>
          <w:kern w:val="2"/>
          <w:lang w:bidi="hi-IN"/>
        </w:rPr>
      </w:pPr>
      <w:r w:rsidRPr="00DB089A">
        <w:rPr>
          <w:kern w:val="2"/>
          <w:lang w:bidi="hi-IN"/>
        </w:rPr>
        <w:t>• продвижение в культурном пространстве города нравственных</w:t>
      </w:r>
    </w:p>
    <w:p w:rsidR="00E73ABD" w:rsidRPr="00DB089A" w:rsidRDefault="00E73ABD" w:rsidP="00167BCB">
      <w:pPr>
        <w:widowControl w:val="0"/>
        <w:jc w:val="both"/>
        <w:rPr>
          <w:kern w:val="2"/>
          <w:lang w:bidi="hi-IN"/>
        </w:rPr>
      </w:pPr>
      <w:r w:rsidRPr="00DB089A">
        <w:rPr>
          <w:kern w:val="2"/>
          <w:lang w:bidi="hi-IN"/>
        </w:rPr>
        <w:t>ценностей и образцов, способствующих культурному и гражданскому</w:t>
      </w:r>
    </w:p>
    <w:p w:rsidR="00E73ABD" w:rsidRPr="00DB089A" w:rsidRDefault="00E73ABD" w:rsidP="00167BCB">
      <w:pPr>
        <w:widowControl w:val="0"/>
        <w:jc w:val="both"/>
        <w:rPr>
          <w:kern w:val="2"/>
          <w:lang w:bidi="hi-IN"/>
        </w:rPr>
      </w:pPr>
      <w:r w:rsidRPr="00DB089A">
        <w:rPr>
          <w:kern w:val="2"/>
          <w:lang w:bidi="hi-IN"/>
        </w:rPr>
        <w:t>воспитанию личности;</w:t>
      </w:r>
    </w:p>
    <w:p w:rsidR="00E73ABD" w:rsidRPr="00DB089A" w:rsidRDefault="00E73ABD" w:rsidP="00167BCB">
      <w:pPr>
        <w:widowControl w:val="0"/>
        <w:jc w:val="both"/>
        <w:rPr>
          <w:kern w:val="2"/>
          <w:lang w:bidi="hi-IN"/>
        </w:rPr>
      </w:pPr>
      <w:r w:rsidRPr="00DB089A">
        <w:rPr>
          <w:kern w:val="2"/>
          <w:lang w:bidi="hi-IN"/>
        </w:rPr>
        <w:t>• обеспечение инновационного развития отрасли культуры;</w:t>
      </w:r>
    </w:p>
    <w:p w:rsidR="00E73ABD" w:rsidRPr="00DB089A" w:rsidRDefault="00E73ABD" w:rsidP="00167BCB">
      <w:pPr>
        <w:widowControl w:val="0"/>
        <w:jc w:val="both"/>
        <w:rPr>
          <w:kern w:val="2"/>
          <w:lang w:bidi="hi-IN"/>
        </w:rPr>
      </w:pPr>
      <w:r w:rsidRPr="00DB089A">
        <w:rPr>
          <w:kern w:val="2"/>
          <w:lang w:bidi="hi-IN"/>
        </w:rPr>
        <w:t>Основными целями подпрограммы являются:</w:t>
      </w:r>
    </w:p>
    <w:p w:rsidR="00E73ABD" w:rsidRPr="00DB089A" w:rsidRDefault="00E73ABD" w:rsidP="00167BCB">
      <w:pPr>
        <w:widowControl w:val="0"/>
        <w:jc w:val="both"/>
        <w:rPr>
          <w:kern w:val="2"/>
          <w:lang w:bidi="hi-IN"/>
        </w:rPr>
      </w:pPr>
      <w:r w:rsidRPr="00DB089A">
        <w:rPr>
          <w:kern w:val="2"/>
          <w:lang w:bidi="hi-IN"/>
        </w:rPr>
        <w:t>• создание условий для улучшения доступа населения города к</w:t>
      </w:r>
    </w:p>
    <w:p w:rsidR="00E73ABD" w:rsidRPr="00DB089A" w:rsidRDefault="00E73ABD" w:rsidP="00167BCB">
      <w:pPr>
        <w:widowControl w:val="0"/>
        <w:jc w:val="both"/>
        <w:rPr>
          <w:kern w:val="2"/>
          <w:lang w:bidi="hi-IN"/>
        </w:rPr>
      </w:pPr>
      <w:r w:rsidRPr="00DB089A">
        <w:rPr>
          <w:kern w:val="2"/>
          <w:lang w:bidi="hi-IN"/>
        </w:rPr>
        <w:t>информации и знаниям;</w:t>
      </w:r>
    </w:p>
    <w:p w:rsidR="00E73ABD" w:rsidRPr="00DB089A" w:rsidRDefault="00E73ABD" w:rsidP="00167BCB">
      <w:pPr>
        <w:widowControl w:val="0"/>
        <w:jc w:val="both"/>
        <w:rPr>
          <w:kern w:val="2"/>
          <w:lang w:bidi="hi-IN"/>
        </w:rPr>
      </w:pPr>
      <w:r w:rsidRPr="00DB089A">
        <w:rPr>
          <w:kern w:val="2"/>
          <w:lang w:bidi="hi-IN"/>
        </w:rPr>
        <w:t>• поддержка и совершенствование музейной деятельности,</w:t>
      </w:r>
    </w:p>
    <w:p w:rsidR="00E73ABD" w:rsidRPr="00DB089A" w:rsidRDefault="00E73ABD" w:rsidP="00167BCB">
      <w:pPr>
        <w:widowControl w:val="0"/>
        <w:jc w:val="both"/>
        <w:rPr>
          <w:kern w:val="2"/>
          <w:lang w:bidi="hi-IN"/>
        </w:rPr>
      </w:pPr>
      <w:r w:rsidRPr="00DB089A">
        <w:rPr>
          <w:kern w:val="2"/>
          <w:lang w:bidi="hi-IN"/>
        </w:rPr>
        <w:t>обеспечение прав граждан города на доступ к культурным ценностям и</w:t>
      </w:r>
    </w:p>
    <w:p w:rsidR="00E73ABD" w:rsidRPr="00DB089A" w:rsidRDefault="00E73ABD" w:rsidP="00167BCB">
      <w:pPr>
        <w:widowControl w:val="0"/>
        <w:jc w:val="both"/>
        <w:rPr>
          <w:kern w:val="2"/>
          <w:lang w:bidi="hi-IN"/>
        </w:rPr>
      </w:pPr>
      <w:r w:rsidRPr="00DB089A">
        <w:rPr>
          <w:kern w:val="2"/>
          <w:lang w:bidi="hi-IN"/>
        </w:rPr>
        <w:t>участию в культурно жизни.</w:t>
      </w:r>
    </w:p>
    <w:p w:rsidR="00E73ABD" w:rsidRPr="00DB089A" w:rsidRDefault="00E73ABD" w:rsidP="00167BCB">
      <w:pPr>
        <w:widowControl w:val="0"/>
        <w:jc w:val="both"/>
        <w:rPr>
          <w:kern w:val="2"/>
          <w:lang w:bidi="hi-IN"/>
        </w:rPr>
      </w:pPr>
      <w:r w:rsidRPr="00DB089A">
        <w:rPr>
          <w:kern w:val="2"/>
          <w:lang w:bidi="hi-IN"/>
        </w:rPr>
        <w:t>Основными задачами подпрограммы являются:</w:t>
      </w:r>
    </w:p>
    <w:p w:rsidR="00E73ABD" w:rsidRPr="00DB089A" w:rsidRDefault="00E73ABD" w:rsidP="00167BCB">
      <w:pPr>
        <w:widowControl w:val="0"/>
        <w:jc w:val="both"/>
        <w:rPr>
          <w:kern w:val="2"/>
          <w:lang w:bidi="hi-IN"/>
        </w:rPr>
      </w:pPr>
      <w:r w:rsidRPr="00DB089A">
        <w:rPr>
          <w:kern w:val="2"/>
          <w:lang w:bidi="hi-IN"/>
        </w:rPr>
        <w:t>• совершенствование деятельности библиотеки по развитию,</w:t>
      </w:r>
    </w:p>
    <w:p w:rsidR="00E73ABD" w:rsidRPr="00DB089A" w:rsidRDefault="00E73ABD" w:rsidP="00167BCB">
      <w:pPr>
        <w:widowControl w:val="0"/>
        <w:jc w:val="both"/>
        <w:rPr>
          <w:kern w:val="2"/>
          <w:lang w:bidi="hi-IN"/>
        </w:rPr>
      </w:pPr>
      <w:r w:rsidRPr="00DB089A">
        <w:rPr>
          <w:kern w:val="2"/>
          <w:lang w:bidi="hi-IN"/>
        </w:rPr>
        <w:t>сохранности и использованию библиотечных фондов;</w:t>
      </w:r>
    </w:p>
    <w:p w:rsidR="00E73ABD" w:rsidRPr="00DB089A" w:rsidRDefault="00E73ABD" w:rsidP="00167BCB">
      <w:pPr>
        <w:widowControl w:val="0"/>
        <w:jc w:val="both"/>
        <w:rPr>
          <w:kern w:val="2"/>
          <w:lang w:bidi="hi-IN"/>
        </w:rPr>
      </w:pPr>
      <w:r w:rsidRPr="00DB089A">
        <w:rPr>
          <w:kern w:val="2"/>
          <w:lang w:bidi="hi-IN"/>
        </w:rPr>
        <w:t>• развитие деятельности библиотеки как методического,</w:t>
      </w:r>
    </w:p>
    <w:p w:rsidR="00E73ABD" w:rsidRPr="00DB089A" w:rsidRDefault="00E73ABD" w:rsidP="00167BCB">
      <w:pPr>
        <w:widowControl w:val="0"/>
        <w:jc w:val="both"/>
        <w:rPr>
          <w:kern w:val="2"/>
          <w:lang w:bidi="hi-IN"/>
        </w:rPr>
      </w:pPr>
      <w:r w:rsidRPr="00DB089A">
        <w:rPr>
          <w:kern w:val="2"/>
          <w:lang w:bidi="hi-IN"/>
        </w:rPr>
        <w:t>информационного, образовательного и культурного центра;</w:t>
      </w:r>
    </w:p>
    <w:p w:rsidR="00E73ABD" w:rsidRPr="00DB089A" w:rsidRDefault="00E73ABD" w:rsidP="00167BCB">
      <w:pPr>
        <w:widowControl w:val="0"/>
        <w:jc w:val="both"/>
        <w:rPr>
          <w:kern w:val="2"/>
          <w:lang w:bidi="hi-IN"/>
        </w:rPr>
      </w:pPr>
      <w:r w:rsidRPr="00DB089A">
        <w:rPr>
          <w:kern w:val="2"/>
          <w:lang w:bidi="hi-IN"/>
        </w:rPr>
        <w:t>• улучшение условий для обеспечения возможности участия</w:t>
      </w:r>
    </w:p>
    <w:p w:rsidR="00E73ABD" w:rsidRPr="00DB089A" w:rsidRDefault="00E73ABD" w:rsidP="00167BCB">
      <w:pPr>
        <w:widowControl w:val="0"/>
        <w:jc w:val="both"/>
        <w:rPr>
          <w:kern w:val="2"/>
          <w:lang w:bidi="hi-IN"/>
        </w:rPr>
      </w:pPr>
      <w:r w:rsidRPr="00DB089A">
        <w:rPr>
          <w:kern w:val="2"/>
          <w:lang w:bidi="hi-IN"/>
        </w:rPr>
        <w:t>граждан в культурной жизни и пользования учреждениями культуры.</w:t>
      </w:r>
    </w:p>
    <w:p w:rsidR="00E73ABD" w:rsidRPr="00DB089A" w:rsidRDefault="00E73ABD" w:rsidP="00167BCB">
      <w:pPr>
        <w:widowControl w:val="0"/>
        <w:jc w:val="both"/>
        <w:rPr>
          <w:kern w:val="2"/>
          <w:lang w:bidi="hi-IN"/>
        </w:rPr>
      </w:pPr>
      <w:r w:rsidRPr="00DB089A">
        <w:rPr>
          <w:kern w:val="2"/>
          <w:lang w:bidi="hi-IN"/>
        </w:rPr>
        <w:t>• организация работ по систематическому комплектованию, учету</w:t>
      </w:r>
    </w:p>
    <w:p w:rsidR="00E73ABD" w:rsidRPr="00DB089A" w:rsidRDefault="00E73ABD" w:rsidP="00167BCB">
      <w:pPr>
        <w:widowControl w:val="0"/>
        <w:jc w:val="both"/>
        <w:rPr>
          <w:kern w:val="2"/>
          <w:lang w:bidi="hi-IN"/>
        </w:rPr>
      </w:pPr>
      <w:r w:rsidRPr="00DB089A">
        <w:rPr>
          <w:kern w:val="2"/>
          <w:lang w:bidi="hi-IN"/>
        </w:rPr>
        <w:t>и хранению предметов музейного фонда;</w:t>
      </w:r>
    </w:p>
    <w:p w:rsidR="00E73ABD" w:rsidRPr="00DB089A" w:rsidRDefault="00E73ABD" w:rsidP="00167BCB">
      <w:pPr>
        <w:widowControl w:val="0"/>
        <w:jc w:val="both"/>
        <w:rPr>
          <w:kern w:val="2"/>
          <w:lang w:bidi="hi-IN"/>
        </w:rPr>
      </w:pPr>
      <w:r w:rsidRPr="00DB089A">
        <w:rPr>
          <w:kern w:val="2"/>
          <w:lang w:bidi="hi-IN"/>
        </w:rPr>
        <w:t>• модернизация материально технической базы, направленная на</w:t>
      </w:r>
    </w:p>
    <w:p w:rsidR="00E73ABD" w:rsidRPr="00DB089A" w:rsidRDefault="00E73ABD" w:rsidP="00167BCB">
      <w:pPr>
        <w:widowControl w:val="0"/>
        <w:jc w:val="both"/>
        <w:rPr>
          <w:kern w:val="2"/>
          <w:lang w:bidi="hi-IN"/>
        </w:rPr>
      </w:pPr>
      <w:r w:rsidRPr="00DB089A">
        <w:rPr>
          <w:kern w:val="2"/>
          <w:lang w:bidi="hi-IN"/>
        </w:rPr>
        <w:t>обеспечение условий хранения и экспонирования музейного фонда;</w:t>
      </w:r>
    </w:p>
    <w:p w:rsidR="00E73ABD" w:rsidRPr="00DB089A" w:rsidRDefault="00E73ABD" w:rsidP="00167BCB">
      <w:pPr>
        <w:widowControl w:val="0"/>
        <w:jc w:val="both"/>
        <w:rPr>
          <w:kern w:val="2"/>
          <w:lang w:bidi="hi-IN"/>
        </w:rPr>
      </w:pPr>
      <w:r w:rsidRPr="00DB089A">
        <w:rPr>
          <w:kern w:val="2"/>
          <w:lang w:bidi="hi-IN"/>
        </w:rPr>
        <w:t>• внедрение новых технологий в систему учета и хранения</w:t>
      </w:r>
    </w:p>
    <w:p w:rsidR="00E73ABD" w:rsidRPr="00DB089A" w:rsidRDefault="00E73ABD" w:rsidP="00167BCB">
      <w:pPr>
        <w:widowControl w:val="0"/>
        <w:jc w:val="both"/>
        <w:rPr>
          <w:kern w:val="2"/>
          <w:lang w:bidi="hi-IN"/>
        </w:rPr>
      </w:pPr>
      <w:r w:rsidRPr="00DB089A">
        <w:rPr>
          <w:kern w:val="2"/>
          <w:lang w:bidi="hi-IN"/>
        </w:rPr>
        <w:t>предметов музейного фонда;</w:t>
      </w:r>
    </w:p>
    <w:p w:rsidR="00E73ABD" w:rsidRPr="00DB089A" w:rsidRDefault="00E73ABD" w:rsidP="00167BCB">
      <w:pPr>
        <w:widowControl w:val="0"/>
        <w:jc w:val="both"/>
        <w:rPr>
          <w:kern w:val="2"/>
          <w:lang w:bidi="hi-IN"/>
        </w:rPr>
      </w:pPr>
      <w:r w:rsidRPr="00DB089A">
        <w:rPr>
          <w:kern w:val="2"/>
          <w:lang w:bidi="hi-IN"/>
        </w:rPr>
        <w:t>• создание экспозиций и выставок, потенциально привлекательных</w:t>
      </w:r>
    </w:p>
    <w:p w:rsidR="00E73ABD" w:rsidRPr="00DB089A" w:rsidRDefault="00E73ABD" w:rsidP="00167BCB">
      <w:pPr>
        <w:widowControl w:val="0"/>
        <w:jc w:val="both"/>
        <w:rPr>
          <w:kern w:val="2"/>
          <w:lang w:bidi="hi-IN"/>
        </w:rPr>
      </w:pPr>
      <w:r w:rsidRPr="00DB089A">
        <w:rPr>
          <w:kern w:val="2"/>
          <w:lang w:bidi="hi-IN"/>
        </w:rPr>
        <w:t>для посетителей.</w:t>
      </w:r>
    </w:p>
    <w:p w:rsidR="00E73ABD" w:rsidRPr="00DB089A" w:rsidRDefault="00E73ABD" w:rsidP="00167BCB">
      <w:pPr>
        <w:widowControl w:val="0"/>
        <w:jc w:val="both"/>
        <w:rPr>
          <w:kern w:val="2"/>
          <w:lang w:bidi="hi-IN"/>
        </w:rPr>
      </w:pPr>
      <w:r w:rsidRPr="00DB089A">
        <w:rPr>
          <w:kern w:val="2"/>
          <w:lang w:bidi="hi-IN"/>
        </w:rPr>
        <w:t>Срок реализации подпрограммы 2014-2030 годы.</w:t>
      </w:r>
    </w:p>
    <w:p w:rsidR="00E73ABD" w:rsidRPr="00DB089A" w:rsidRDefault="00E73ABD" w:rsidP="00167BCB">
      <w:pPr>
        <w:widowControl w:val="0"/>
        <w:jc w:val="center"/>
        <w:rPr>
          <w:b/>
          <w:kern w:val="2"/>
          <w:lang w:bidi="hi-IN"/>
        </w:rPr>
      </w:pPr>
      <w:r w:rsidRPr="00DB089A">
        <w:rPr>
          <w:b/>
          <w:kern w:val="2"/>
          <w:lang w:bidi="hi-IN"/>
        </w:rPr>
        <w:t>Раздел 3.</w:t>
      </w:r>
    </w:p>
    <w:p w:rsidR="00E73ABD" w:rsidRPr="00DB089A" w:rsidRDefault="00E73ABD" w:rsidP="00167BCB">
      <w:pPr>
        <w:widowControl w:val="0"/>
        <w:jc w:val="center"/>
        <w:rPr>
          <w:b/>
          <w:kern w:val="2"/>
          <w:lang w:bidi="hi-IN"/>
        </w:rPr>
      </w:pPr>
      <w:r w:rsidRPr="00DB089A">
        <w:rPr>
          <w:b/>
          <w:kern w:val="2"/>
          <w:lang w:bidi="hi-IN"/>
        </w:rPr>
        <w:t>Показатели (индикаторы) достижения целей и решения задач,</w:t>
      </w:r>
    </w:p>
    <w:p w:rsidR="00E73ABD" w:rsidRPr="00DB089A" w:rsidRDefault="00E73ABD" w:rsidP="00167BCB">
      <w:pPr>
        <w:widowControl w:val="0"/>
        <w:jc w:val="center"/>
        <w:rPr>
          <w:b/>
          <w:kern w:val="2"/>
          <w:lang w:bidi="hi-IN"/>
        </w:rPr>
      </w:pPr>
      <w:r w:rsidRPr="00DB089A">
        <w:rPr>
          <w:b/>
          <w:kern w:val="2"/>
          <w:lang w:bidi="hi-IN"/>
        </w:rPr>
        <w:t>ожидаемые конечные результаты подпрограммы.</w:t>
      </w:r>
    </w:p>
    <w:p w:rsidR="00E73ABD" w:rsidRPr="00DB089A" w:rsidRDefault="00E73ABD" w:rsidP="00167BCB">
      <w:pPr>
        <w:widowControl w:val="0"/>
        <w:jc w:val="both"/>
        <w:rPr>
          <w:kern w:val="2"/>
          <w:lang w:bidi="hi-IN"/>
        </w:rPr>
      </w:pPr>
      <w:r w:rsidRPr="00DB089A">
        <w:rPr>
          <w:kern w:val="2"/>
          <w:lang w:bidi="hi-IN"/>
        </w:rPr>
        <w:t>Ожидаемые результаты реализации подпрограммы:</w:t>
      </w:r>
    </w:p>
    <w:p w:rsidR="00E73ABD" w:rsidRPr="00DB089A" w:rsidRDefault="00E73ABD" w:rsidP="00167BCB">
      <w:pPr>
        <w:widowControl w:val="0"/>
        <w:jc w:val="both"/>
        <w:rPr>
          <w:kern w:val="2"/>
          <w:lang w:bidi="hi-IN"/>
        </w:rPr>
      </w:pPr>
      <w:r w:rsidRPr="00DB089A">
        <w:rPr>
          <w:kern w:val="2"/>
          <w:lang w:bidi="hi-IN"/>
        </w:rPr>
        <w:t>• обеспечение и защита конституционных прав граждан на</w:t>
      </w:r>
    </w:p>
    <w:p w:rsidR="00E73ABD" w:rsidRPr="00DB089A" w:rsidRDefault="00E73ABD" w:rsidP="00167BCB">
      <w:pPr>
        <w:widowControl w:val="0"/>
        <w:jc w:val="both"/>
        <w:rPr>
          <w:kern w:val="2"/>
          <w:lang w:bidi="hi-IN"/>
        </w:rPr>
      </w:pPr>
      <w:r w:rsidRPr="00DB089A">
        <w:rPr>
          <w:kern w:val="2"/>
          <w:lang w:bidi="hi-IN"/>
        </w:rPr>
        <w:t>свободный и равный доступ ко всем видам информации и знаний для всех</w:t>
      </w:r>
    </w:p>
    <w:p w:rsidR="00E73ABD" w:rsidRPr="00DB089A" w:rsidRDefault="00E73ABD" w:rsidP="00167BCB">
      <w:pPr>
        <w:widowControl w:val="0"/>
        <w:jc w:val="both"/>
        <w:rPr>
          <w:kern w:val="2"/>
          <w:lang w:bidi="hi-IN"/>
        </w:rPr>
      </w:pPr>
      <w:r w:rsidRPr="00DB089A">
        <w:rPr>
          <w:kern w:val="2"/>
          <w:lang w:bidi="hi-IN"/>
        </w:rPr>
        <w:t>слоев населения;</w:t>
      </w:r>
    </w:p>
    <w:p w:rsidR="00E73ABD" w:rsidRPr="00DB089A" w:rsidRDefault="00E73ABD" w:rsidP="00167BCB">
      <w:pPr>
        <w:widowControl w:val="0"/>
        <w:jc w:val="both"/>
        <w:rPr>
          <w:kern w:val="2"/>
          <w:lang w:bidi="hi-IN"/>
        </w:rPr>
      </w:pPr>
      <w:r w:rsidRPr="00DB089A">
        <w:rPr>
          <w:kern w:val="2"/>
          <w:lang w:bidi="hi-IN"/>
        </w:rPr>
        <w:t>• создание качественно-новой системы информационно-библиотечного обслуживания населения;</w:t>
      </w:r>
    </w:p>
    <w:p w:rsidR="00E73ABD" w:rsidRPr="00DB089A" w:rsidRDefault="00E73ABD" w:rsidP="00167BCB">
      <w:pPr>
        <w:widowControl w:val="0"/>
        <w:jc w:val="both"/>
        <w:rPr>
          <w:kern w:val="2"/>
          <w:lang w:bidi="hi-IN"/>
        </w:rPr>
      </w:pPr>
      <w:r w:rsidRPr="00DB089A">
        <w:rPr>
          <w:kern w:val="2"/>
          <w:lang w:bidi="hi-IN"/>
        </w:rPr>
        <w:t>• повышение кадрового и научно-методического потенциала библиотеки.</w:t>
      </w:r>
    </w:p>
    <w:p w:rsidR="00E73ABD" w:rsidRPr="00DB089A" w:rsidRDefault="00E73ABD" w:rsidP="00167BCB">
      <w:pPr>
        <w:widowControl w:val="0"/>
        <w:jc w:val="both"/>
        <w:rPr>
          <w:kern w:val="2"/>
          <w:lang w:bidi="hi-IN"/>
        </w:rPr>
      </w:pPr>
      <w:r w:rsidRPr="00DB089A">
        <w:rPr>
          <w:kern w:val="2"/>
          <w:lang w:bidi="hi-IN"/>
        </w:rPr>
        <w:t>• сохранение, изучение и передачу через поколения историко-культурного наследия города Кирсанова;</w:t>
      </w:r>
    </w:p>
    <w:p w:rsidR="00E73ABD" w:rsidRPr="00DB089A" w:rsidRDefault="00E73ABD" w:rsidP="00167BCB">
      <w:pPr>
        <w:widowControl w:val="0"/>
        <w:jc w:val="both"/>
        <w:rPr>
          <w:kern w:val="2"/>
          <w:lang w:bidi="hi-IN"/>
        </w:rPr>
      </w:pPr>
      <w:r w:rsidRPr="00DB089A">
        <w:rPr>
          <w:kern w:val="2"/>
          <w:lang w:bidi="hi-IN"/>
        </w:rPr>
        <w:t>• обеспечение возможности для свободного и равного доступа к культурным ценностям жителей города;</w:t>
      </w:r>
    </w:p>
    <w:p w:rsidR="00E73ABD" w:rsidRPr="00DB089A" w:rsidRDefault="00E73ABD" w:rsidP="00167BCB">
      <w:pPr>
        <w:widowControl w:val="0"/>
        <w:jc w:val="both"/>
        <w:rPr>
          <w:kern w:val="2"/>
          <w:lang w:bidi="hi-IN"/>
        </w:rPr>
      </w:pPr>
      <w:r w:rsidRPr="00DB089A">
        <w:rPr>
          <w:kern w:val="2"/>
          <w:lang w:bidi="hi-IN"/>
        </w:rPr>
        <w:t>Эффективность реализации подпрограммы зависит от уровня</w:t>
      </w:r>
    </w:p>
    <w:p w:rsidR="00E73ABD" w:rsidRPr="00DB089A" w:rsidRDefault="00E73ABD" w:rsidP="00167BCB">
      <w:pPr>
        <w:widowControl w:val="0"/>
        <w:jc w:val="both"/>
        <w:rPr>
          <w:kern w:val="2"/>
          <w:lang w:bidi="hi-IN"/>
        </w:rPr>
      </w:pPr>
      <w:r w:rsidRPr="00DB089A">
        <w:rPr>
          <w:kern w:val="2"/>
          <w:lang w:bidi="hi-IN"/>
        </w:rPr>
        <w:t>финансирования мероприятий Программы и их выполнения.</w:t>
      </w:r>
    </w:p>
    <w:p w:rsidR="00E73ABD" w:rsidRPr="00DB089A" w:rsidRDefault="00E73ABD" w:rsidP="00167BCB">
      <w:pPr>
        <w:widowControl w:val="0"/>
        <w:jc w:val="both"/>
        <w:rPr>
          <w:kern w:val="2"/>
          <w:lang w:bidi="hi-IN"/>
        </w:rPr>
      </w:pPr>
      <w:r w:rsidRPr="00DB089A">
        <w:rPr>
          <w:kern w:val="2"/>
          <w:lang w:bidi="hi-IN"/>
        </w:rPr>
        <w:t>Перечень показателей (индикаторов) подпрограммы приведен в</w:t>
      </w:r>
    </w:p>
    <w:p w:rsidR="00E73ABD" w:rsidRPr="00DB089A" w:rsidRDefault="00E73ABD" w:rsidP="00167BCB">
      <w:pPr>
        <w:widowControl w:val="0"/>
        <w:jc w:val="both"/>
        <w:rPr>
          <w:kern w:val="2"/>
          <w:lang w:bidi="hi-IN"/>
        </w:rPr>
      </w:pPr>
      <w:r w:rsidRPr="00DB089A">
        <w:rPr>
          <w:kern w:val="2"/>
          <w:lang w:bidi="hi-IN"/>
        </w:rPr>
        <w:t>Приложении №1к Программе.</w:t>
      </w:r>
    </w:p>
    <w:p w:rsidR="00E73ABD" w:rsidRPr="00DB089A" w:rsidRDefault="00E73ABD" w:rsidP="00167BCB">
      <w:pPr>
        <w:widowControl w:val="0"/>
        <w:jc w:val="center"/>
        <w:rPr>
          <w:b/>
          <w:kern w:val="2"/>
          <w:lang w:bidi="hi-IN"/>
        </w:rPr>
      </w:pPr>
      <w:r w:rsidRPr="00DB089A">
        <w:rPr>
          <w:b/>
          <w:kern w:val="2"/>
          <w:lang w:bidi="hi-IN"/>
        </w:rPr>
        <w:t>Раздел 4.</w:t>
      </w:r>
    </w:p>
    <w:p w:rsidR="00E73ABD" w:rsidRPr="00DB089A" w:rsidRDefault="00E73ABD" w:rsidP="00167BCB">
      <w:pPr>
        <w:widowControl w:val="0"/>
        <w:jc w:val="center"/>
        <w:rPr>
          <w:b/>
          <w:kern w:val="2"/>
          <w:lang w:bidi="hi-IN"/>
        </w:rPr>
      </w:pPr>
      <w:r w:rsidRPr="00DB089A">
        <w:rPr>
          <w:b/>
          <w:kern w:val="2"/>
          <w:lang w:bidi="hi-IN"/>
        </w:rPr>
        <w:t>Обобщенная характеристика мероприятий подпрограммы</w:t>
      </w:r>
    </w:p>
    <w:p w:rsidR="00E73ABD" w:rsidRPr="00DB089A" w:rsidRDefault="00E73ABD" w:rsidP="00167BCB">
      <w:pPr>
        <w:widowControl w:val="0"/>
        <w:jc w:val="both"/>
        <w:rPr>
          <w:kern w:val="2"/>
          <w:lang w:bidi="hi-IN"/>
        </w:rPr>
      </w:pPr>
      <w:r w:rsidRPr="00DB089A">
        <w:rPr>
          <w:kern w:val="2"/>
          <w:lang w:bidi="hi-IN"/>
        </w:rPr>
        <w:t xml:space="preserve">         Мероприятия, предусмотренные подпрограммой, направлены на</w:t>
      </w:r>
    </w:p>
    <w:p w:rsidR="00E73ABD" w:rsidRPr="00DB089A" w:rsidRDefault="00E73ABD" w:rsidP="00167BCB">
      <w:pPr>
        <w:widowControl w:val="0"/>
        <w:jc w:val="both"/>
        <w:rPr>
          <w:kern w:val="2"/>
          <w:lang w:bidi="hi-IN"/>
        </w:rPr>
      </w:pPr>
      <w:r w:rsidRPr="00DB089A">
        <w:rPr>
          <w:kern w:val="2"/>
          <w:lang w:bidi="hi-IN"/>
        </w:rPr>
        <w:t>сохранение, пополнение и использование культурного и исторического</w:t>
      </w:r>
    </w:p>
    <w:p w:rsidR="00E73ABD" w:rsidRPr="00DB089A" w:rsidRDefault="00E73ABD" w:rsidP="00167BCB">
      <w:pPr>
        <w:widowControl w:val="0"/>
        <w:jc w:val="both"/>
        <w:rPr>
          <w:kern w:val="2"/>
          <w:lang w:bidi="hi-IN"/>
        </w:rPr>
      </w:pPr>
      <w:r w:rsidRPr="00DB089A">
        <w:rPr>
          <w:kern w:val="2"/>
          <w:lang w:bidi="hi-IN"/>
        </w:rPr>
        <w:t>наследия города Кирсанова, развитие и реализацию культурного и</w:t>
      </w:r>
    </w:p>
    <w:p w:rsidR="00E73ABD" w:rsidRPr="00DB089A" w:rsidRDefault="00E73ABD" w:rsidP="00167BCB">
      <w:pPr>
        <w:widowControl w:val="0"/>
        <w:jc w:val="both"/>
        <w:rPr>
          <w:kern w:val="2"/>
          <w:lang w:bidi="hi-IN"/>
        </w:rPr>
      </w:pPr>
      <w:r w:rsidRPr="00DB089A">
        <w:rPr>
          <w:kern w:val="2"/>
          <w:lang w:bidi="hi-IN"/>
        </w:rPr>
        <w:t>духовного потенциала каждой личности, обеспечение равного доступа</w:t>
      </w:r>
    </w:p>
    <w:p w:rsidR="00E73ABD" w:rsidRPr="00DB089A" w:rsidRDefault="00E73ABD" w:rsidP="00167BCB">
      <w:pPr>
        <w:widowControl w:val="0"/>
        <w:jc w:val="both"/>
        <w:rPr>
          <w:kern w:val="2"/>
          <w:lang w:bidi="hi-IN"/>
        </w:rPr>
      </w:pPr>
      <w:r w:rsidRPr="00DB089A">
        <w:rPr>
          <w:kern w:val="2"/>
          <w:lang w:bidi="hi-IN"/>
        </w:rPr>
        <w:t>населения к культурным ценностям и участию в культурной жизни,</w:t>
      </w:r>
    </w:p>
    <w:p w:rsidR="00E73ABD" w:rsidRPr="00DB089A" w:rsidRDefault="00E73ABD" w:rsidP="00167BCB">
      <w:pPr>
        <w:widowControl w:val="0"/>
        <w:jc w:val="both"/>
        <w:rPr>
          <w:kern w:val="2"/>
          <w:lang w:bidi="hi-IN"/>
        </w:rPr>
      </w:pPr>
      <w:r w:rsidRPr="00DB089A">
        <w:rPr>
          <w:kern w:val="2"/>
          <w:lang w:bidi="hi-IN"/>
        </w:rPr>
        <w:t>сохранение, использование, популяризация и государственная охрана</w:t>
      </w:r>
    </w:p>
    <w:p w:rsidR="00E73ABD" w:rsidRPr="00DB089A" w:rsidRDefault="00E73ABD" w:rsidP="00167BCB">
      <w:pPr>
        <w:widowControl w:val="0"/>
        <w:jc w:val="both"/>
        <w:rPr>
          <w:kern w:val="2"/>
          <w:lang w:bidi="hi-IN"/>
        </w:rPr>
      </w:pPr>
      <w:r w:rsidRPr="00DB089A">
        <w:rPr>
          <w:kern w:val="2"/>
          <w:lang w:bidi="hi-IN"/>
        </w:rPr>
        <w:t>объектов культурного наследия города, развитие библиотечного и музейного</w:t>
      </w:r>
    </w:p>
    <w:p w:rsidR="00E73ABD" w:rsidRPr="00DB089A" w:rsidRDefault="00E73ABD" w:rsidP="00167BCB">
      <w:pPr>
        <w:widowControl w:val="0"/>
        <w:jc w:val="both"/>
        <w:rPr>
          <w:kern w:val="2"/>
          <w:lang w:bidi="hi-IN"/>
        </w:rPr>
      </w:pPr>
      <w:r w:rsidRPr="00DB089A">
        <w:rPr>
          <w:kern w:val="2"/>
          <w:lang w:bidi="hi-IN"/>
        </w:rPr>
        <w:t>дела.</w:t>
      </w:r>
    </w:p>
    <w:p w:rsidR="00E73ABD" w:rsidRPr="00DB089A" w:rsidRDefault="00E73ABD" w:rsidP="00167BCB">
      <w:pPr>
        <w:widowControl w:val="0"/>
        <w:jc w:val="both"/>
        <w:rPr>
          <w:kern w:val="2"/>
          <w:lang w:bidi="hi-IN"/>
        </w:rPr>
      </w:pPr>
      <w:r w:rsidRPr="00DB089A">
        <w:rPr>
          <w:kern w:val="2"/>
          <w:lang w:bidi="hi-IN"/>
        </w:rPr>
        <w:t>Для каждого мероприятия определены ответственные исполнители, а</w:t>
      </w:r>
    </w:p>
    <w:p w:rsidR="00E73ABD" w:rsidRPr="00DB089A" w:rsidRDefault="00E73ABD" w:rsidP="00167BCB">
      <w:pPr>
        <w:widowControl w:val="0"/>
        <w:jc w:val="both"/>
        <w:rPr>
          <w:kern w:val="2"/>
          <w:lang w:bidi="hi-IN"/>
        </w:rPr>
      </w:pPr>
      <w:r w:rsidRPr="00DB089A">
        <w:rPr>
          <w:kern w:val="2"/>
          <w:lang w:bidi="hi-IN"/>
        </w:rPr>
        <w:t>также установлены объемы финансирования за счет средств бюджетов всех</w:t>
      </w:r>
    </w:p>
    <w:p w:rsidR="00E73ABD" w:rsidRPr="00DB089A" w:rsidRDefault="00E73ABD" w:rsidP="00167BCB">
      <w:pPr>
        <w:widowControl w:val="0"/>
        <w:jc w:val="both"/>
        <w:rPr>
          <w:kern w:val="2"/>
          <w:lang w:bidi="hi-IN"/>
        </w:rPr>
      </w:pPr>
      <w:r w:rsidRPr="00DB089A">
        <w:rPr>
          <w:kern w:val="2"/>
          <w:lang w:bidi="hi-IN"/>
        </w:rPr>
        <w:t>уровней.</w:t>
      </w:r>
    </w:p>
    <w:p w:rsidR="00E73ABD" w:rsidRPr="00DB089A" w:rsidRDefault="00E73ABD" w:rsidP="00167BCB">
      <w:pPr>
        <w:widowControl w:val="0"/>
        <w:jc w:val="both"/>
        <w:rPr>
          <w:kern w:val="2"/>
          <w:lang w:bidi="hi-IN"/>
        </w:rPr>
      </w:pPr>
      <w:r w:rsidRPr="00DB089A">
        <w:rPr>
          <w:kern w:val="2"/>
          <w:lang w:bidi="hi-IN"/>
        </w:rPr>
        <w:t>Перечень мероприятий подпрограммы приведен в Приложении №2 к</w:t>
      </w:r>
    </w:p>
    <w:p w:rsidR="00E73ABD" w:rsidRPr="00DB089A" w:rsidRDefault="00E73ABD" w:rsidP="00167BCB">
      <w:pPr>
        <w:widowControl w:val="0"/>
        <w:jc w:val="both"/>
        <w:rPr>
          <w:kern w:val="2"/>
          <w:lang w:bidi="hi-IN"/>
        </w:rPr>
      </w:pPr>
      <w:r w:rsidRPr="00DB089A">
        <w:rPr>
          <w:kern w:val="2"/>
          <w:lang w:bidi="hi-IN"/>
        </w:rPr>
        <w:t>Программе.</w:t>
      </w:r>
    </w:p>
    <w:p w:rsidR="00E73ABD" w:rsidRPr="00DB089A" w:rsidRDefault="00E73ABD" w:rsidP="00167BCB">
      <w:pPr>
        <w:widowControl w:val="0"/>
        <w:jc w:val="center"/>
        <w:rPr>
          <w:b/>
          <w:kern w:val="2"/>
          <w:lang w:bidi="hi-IN"/>
        </w:rPr>
      </w:pPr>
      <w:r w:rsidRPr="00DB089A">
        <w:rPr>
          <w:b/>
          <w:kern w:val="2"/>
          <w:lang w:bidi="hi-IN"/>
        </w:rPr>
        <w:t>Раздел 5.</w:t>
      </w:r>
    </w:p>
    <w:p w:rsidR="00E73ABD" w:rsidRPr="00DB089A" w:rsidRDefault="00E73ABD" w:rsidP="00167BCB">
      <w:pPr>
        <w:widowControl w:val="0"/>
        <w:jc w:val="center"/>
        <w:rPr>
          <w:b/>
          <w:kern w:val="2"/>
          <w:lang w:bidi="hi-IN"/>
        </w:rPr>
      </w:pPr>
      <w:r w:rsidRPr="00DB089A">
        <w:rPr>
          <w:b/>
          <w:kern w:val="2"/>
          <w:lang w:bidi="hi-IN"/>
        </w:rPr>
        <w:t>Обоснование объема финансовых ресурсов, необходимых для</w:t>
      </w:r>
    </w:p>
    <w:p w:rsidR="00E73ABD" w:rsidRPr="00DB089A" w:rsidRDefault="00E73ABD" w:rsidP="00167BCB">
      <w:pPr>
        <w:widowControl w:val="0"/>
        <w:jc w:val="center"/>
        <w:rPr>
          <w:b/>
          <w:kern w:val="2"/>
          <w:lang w:bidi="hi-IN"/>
        </w:rPr>
      </w:pPr>
      <w:r w:rsidRPr="00DB089A">
        <w:rPr>
          <w:b/>
          <w:kern w:val="2"/>
          <w:lang w:bidi="hi-IN"/>
        </w:rPr>
        <w:t>реализации подпрограммы.</w:t>
      </w:r>
    </w:p>
    <w:p w:rsidR="00E73ABD" w:rsidRPr="00DB089A" w:rsidRDefault="00E73ABD" w:rsidP="00167BCB">
      <w:pPr>
        <w:widowControl w:val="0"/>
        <w:jc w:val="both"/>
        <w:rPr>
          <w:kern w:val="2"/>
          <w:lang w:bidi="hi-IN"/>
        </w:rPr>
      </w:pPr>
      <w:r w:rsidRPr="00DB089A">
        <w:rPr>
          <w:kern w:val="2"/>
          <w:lang w:bidi="hi-IN"/>
        </w:rPr>
        <w:t>Основными источниками финансирования подпрограммы являются</w:t>
      </w:r>
    </w:p>
    <w:p w:rsidR="00E73ABD" w:rsidRPr="00DB089A" w:rsidRDefault="00E73ABD" w:rsidP="00167BCB">
      <w:pPr>
        <w:widowControl w:val="0"/>
        <w:jc w:val="both"/>
        <w:rPr>
          <w:kern w:val="2"/>
          <w:lang w:bidi="hi-IN"/>
        </w:rPr>
      </w:pPr>
      <w:r w:rsidRPr="00DB089A">
        <w:rPr>
          <w:kern w:val="2"/>
          <w:lang w:bidi="hi-IN"/>
        </w:rPr>
        <w:t>средства городского бюджета, областного бюджета и внебюджетные</w:t>
      </w:r>
    </w:p>
    <w:p w:rsidR="00E73ABD" w:rsidRPr="00DB089A" w:rsidRDefault="00E73ABD" w:rsidP="00167BCB">
      <w:pPr>
        <w:widowControl w:val="0"/>
        <w:jc w:val="both"/>
        <w:rPr>
          <w:kern w:val="2"/>
          <w:lang w:bidi="hi-IN"/>
        </w:rPr>
      </w:pPr>
      <w:r w:rsidRPr="00DB089A">
        <w:rPr>
          <w:kern w:val="2"/>
          <w:lang w:bidi="hi-IN"/>
        </w:rPr>
        <w:t>средства.</w:t>
      </w:r>
    </w:p>
    <w:p w:rsidR="00E73ABD" w:rsidRPr="00DB089A" w:rsidRDefault="00E73ABD" w:rsidP="00AA6D85">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w:t>
      </w:r>
      <w:r w:rsidRPr="00DB089A">
        <w:rPr>
          <w:kern w:val="2"/>
          <w:lang w:val="en-US"/>
        </w:rPr>
        <w:t>I</w:t>
      </w:r>
      <w:r w:rsidRPr="00DB089A">
        <w:rPr>
          <w:kern w:val="2"/>
        </w:rPr>
        <w:t xml:space="preserve"> этапа на 2014-2022 годы </w:t>
      </w:r>
      <w:r w:rsidRPr="00DB089A">
        <w:rPr>
          <w:kern w:val="2"/>
          <w:lang w:bidi="hi-IN"/>
        </w:rPr>
        <w:t>составляет;</w:t>
      </w:r>
    </w:p>
    <w:p w:rsidR="00E73ABD" w:rsidRPr="00DB089A" w:rsidRDefault="00E73ABD" w:rsidP="00684A1E">
      <w:pPr>
        <w:widowControl w:val="0"/>
        <w:autoSpaceDE w:val="0"/>
        <w:snapToGrid w:val="0"/>
        <w:spacing w:line="256" w:lineRule="auto"/>
        <w:jc w:val="both"/>
        <w:rPr>
          <w:kern w:val="2"/>
          <w:lang w:bidi="hi-IN"/>
        </w:rPr>
      </w:pPr>
      <w:r w:rsidRPr="00DB089A">
        <w:rPr>
          <w:kern w:val="2"/>
          <w:lang w:bidi="hi-IN"/>
        </w:rPr>
        <w:t>13133,4 тыс. рублей, в том числе:</w:t>
      </w:r>
    </w:p>
    <w:p w:rsidR="00E73ABD" w:rsidRPr="00DB089A" w:rsidRDefault="00E73ABD" w:rsidP="00684A1E">
      <w:pPr>
        <w:widowControl w:val="0"/>
        <w:jc w:val="both"/>
        <w:rPr>
          <w:kern w:val="2"/>
          <w:lang w:bidi="hi-IN"/>
        </w:rPr>
      </w:pPr>
      <w:r w:rsidRPr="00DB089A">
        <w:rPr>
          <w:kern w:val="2"/>
          <w:lang w:bidi="hi-IN"/>
        </w:rPr>
        <w:t>средства федерального бюджета- 10058,0 тыс. рубле;</w:t>
      </w:r>
    </w:p>
    <w:p w:rsidR="00E73ABD" w:rsidRPr="00DB089A" w:rsidRDefault="00E73ABD" w:rsidP="00684A1E">
      <w:pPr>
        <w:widowControl w:val="0"/>
        <w:jc w:val="both"/>
        <w:rPr>
          <w:kern w:val="2"/>
          <w:lang w:bidi="hi-IN"/>
        </w:rPr>
      </w:pPr>
      <w:r w:rsidRPr="00DB089A">
        <w:rPr>
          <w:kern w:val="2"/>
          <w:lang w:bidi="hi-IN"/>
        </w:rPr>
        <w:t>средства бюджета области –2844,6 тыс. рублей;</w:t>
      </w:r>
    </w:p>
    <w:p w:rsidR="00E73ABD" w:rsidRPr="00DB089A" w:rsidRDefault="00E73ABD" w:rsidP="00684A1E">
      <w:pPr>
        <w:widowControl w:val="0"/>
        <w:jc w:val="both"/>
        <w:rPr>
          <w:kern w:val="2"/>
          <w:lang w:bidi="hi-IN"/>
        </w:rPr>
      </w:pPr>
      <w:r w:rsidRPr="00DB089A">
        <w:rPr>
          <w:kern w:val="2"/>
          <w:lang w:bidi="hi-IN"/>
        </w:rPr>
        <w:t>средства бюджета города – 162,8 тыс. рублей;</w:t>
      </w:r>
    </w:p>
    <w:p w:rsidR="00E73ABD" w:rsidRPr="00DB089A" w:rsidRDefault="00E73ABD" w:rsidP="00684A1E">
      <w:pPr>
        <w:widowControl w:val="0"/>
        <w:jc w:val="both"/>
        <w:rPr>
          <w:kern w:val="2"/>
          <w:lang w:bidi="hi-IN"/>
        </w:rPr>
      </w:pPr>
      <w:r w:rsidRPr="00DB089A">
        <w:rPr>
          <w:kern w:val="2"/>
          <w:lang w:bidi="hi-IN"/>
        </w:rPr>
        <w:t>средства внебюджетные – 68,0 тыс. рублей.</w:t>
      </w:r>
    </w:p>
    <w:p w:rsidR="00E73ABD" w:rsidRPr="00DB089A" w:rsidRDefault="00E73ABD" w:rsidP="00AA6D85">
      <w:pPr>
        <w:widowControl w:val="0"/>
        <w:jc w:val="both"/>
        <w:rPr>
          <w:kern w:val="2"/>
          <w:lang w:bidi="hi-IN"/>
        </w:rPr>
      </w:pPr>
      <w:r w:rsidRPr="00DB089A">
        <w:rPr>
          <w:kern w:val="2"/>
          <w:lang w:bidi="hi-IN"/>
        </w:rPr>
        <w:t>2014 год - 274,6 тыс. рублей, в том числе:</w:t>
      </w:r>
    </w:p>
    <w:p w:rsidR="00E73ABD" w:rsidRPr="00DB089A" w:rsidRDefault="00E73ABD" w:rsidP="00AA6D85">
      <w:pPr>
        <w:widowControl w:val="0"/>
        <w:jc w:val="both"/>
        <w:rPr>
          <w:kern w:val="2"/>
          <w:lang w:bidi="hi-IN"/>
        </w:rPr>
      </w:pPr>
      <w:r w:rsidRPr="00DB089A">
        <w:rPr>
          <w:kern w:val="2"/>
          <w:lang w:bidi="hi-IN"/>
        </w:rPr>
        <w:t>средства бюджета области - 214,3 тыс. рублей;</w:t>
      </w:r>
    </w:p>
    <w:p w:rsidR="00E73ABD" w:rsidRPr="00DB089A" w:rsidRDefault="00E73ABD" w:rsidP="00AA6D85">
      <w:pPr>
        <w:widowControl w:val="0"/>
        <w:jc w:val="both"/>
        <w:rPr>
          <w:kern w:val="2"/>
          <w:lang w:bidi="hi-IN"/>
        </w:rPr>
      </w:pPr>
      <w:r w:rsidRPr="00DB089A">
        <w:rPr>
          <w:kern w:val="2"/>
          <w:lang w:bidi="hi-IN"/>
        </w:rPr>
        <w:t>средства бюджета города - 43,3 тыс. рублей;</w:t>
      </w:r>
    </w:p>
    <w:p w:rsidR="00E73ABD" w:rsidRPr="00DB089A" w:rsidRDefault="00E73ABD" w:rsidP="00AA6D85">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AA6D85">
      <w:pPr>
        <w:widowControl w:val="0"/>
        <w:jc w:val="both"/>
        <w:rPr>
          <w:kern w:val="2"/>
          <w:lang w:bidi="hi-IN"/>
        </w:rPr>
      </w:pPr>
      <w:r w:rsidRPr="00DB089A">
        <w:rPr>
          <w:kern w:val="2"/>
          <w:lang w:bidi="hi-IN"/>
        </w:rPr>
        <w:t>2015 год - 71,0 тыс. рублей, в том числе:</w:t>
      </w:r>
    </w:p>
    <w:p w:rsidR="00E73ABD" w:rsidRPr="00DB089A" w:rsidRDefault="00E73ABD" w:rsidP="00AA6D85">
      <w:pPr>
        <w:widowControl w:val="0"/>
        <w:jc w:val="both"/>
        <w:rPr>
          <w:kern w:val="2"/>
          <w:lang w:bidi="hi-IN"/>
        </w:rPr>
      </w:pPr>
      <w:r w:rsidRPr="00DB089A">
        <w:rPr>
          <w:kern w:val="2"/>
          <w:lang w:bidi="hi-IN"/>
        </w:rPr>
        <w:t>средства  бюджета области - 49,0 тыс. рублей;</w:t>
      </w:r>
    </w:p>
    <w:p w:rsidR="00E73ABD" w:rsidRPr="00DB089A" w:rsidRDefault="00E73ABD" w:rsidP="00AA6D85">
      <w:pPr>
        <w:widowControl w:val="0"/>
        <w:jc w:val="both"/>
        <w:rPr>
          <w:kern w:val="2"/>
          <w:lang w:bidi="hi-IN"/>
        </w:rPr>
      </w:pPr>
      <w:r w:rsidRPr="00DB089A">
        <w:rPr>
          <w:kern w:val="2"/>
          <w:lang w:bidi="hi-IN"/>
        </w:rPr>
        <w:t>средства бюджета города - 5,0 тыс. рублей;</w:t>
      </w:r>
    </w:p>
    <w:p w:rsidR="00E73ABD" w:rsidRPr="00DB089A" w:rsidRDefault="00E73ABD" w:rsidP="00AA6D85">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AA6D85">
      <w:pPr>
        <w:widowControl w:val="0"/>
        <w:jc w:val="both"/>
        <w:rPr>
          <w:kern w:val="2"/>
          <w:lang w:bidi="hi-IN"/>
        </w:rPr>
      </w:pPr>
      <w:r w:rsidRPr="00DB089A">
        <w:rPr>
          <w:kern w:val="2"/>
          <w:lang w:bidi="hi-IN"/>
        </w:rPr>
        <w:t>2016 год -  51,7 тыс. рублей, в том числе:</w:t>
      </w:r>
    </w:p>
    <w:p w:rsidR="00E73ABD" w:rsidRPr="00DB089A" w:rsidRDefault="00E73ABD" w:rsidP="00AA6D85">
      <w:pPr>
        <w:widowControl w:val="0"/>
        <w:jc w:val="both"/>
        <w:rPr>
          <w:kern w:val="2"/>
          <w:lang w:bidi="hi-IN"/>
        </w:rPr>
      </w:pPr>
      <w:r w:rsidRPr="00DB089A">
        <w:rPr>
          <w:kern w:val="2"/>
          <w:lang w:bidi="hi-IN"/>
        </w:rPr>
        <w:t>средства бюджета области – 46,7 тыс. рублей;</w:t>
      </w:r>
    </w:p>
    <w:p w:rsidR="00E73ABD" w:rsidRPr="00DB089A" w:rsidRDefault="00E73ABD" w:rsidP="00AA6D85">
      <w:pPr>
        <w:widowControl w:val="0"/>
        <w:jc w:val="both"/>
        <w:rPr>
          <w:kern w:val="2"/>
          <w:lang w:bidi="hi-IN"/>
        </w:rPr>
      </w:pPr>
      <w:r w:rsidRPr="00DB089A">
        <w:rPr>
          <w:kern w:val="2"/>
          <w:lang w:bidi="hi-IN"/>
        </w:rPr>
        <w:t>средства бюджета города - 5,0 тыс. рублей.</w:t>
      </w:r>
    </w:p>
    <w:p w:rsidR="00E73ABD" w:rsidRPr="00DB089A" w:rsidRDefault="00E73ABD" w:rsidP="00AA6D85">
      <w:pPr>
        <w:widowControl w:val="0"/>
        <w:jc w:val="both"/>
        <w:rPr>
          <w:kern w:val="2"/>
          <w:lang w:bidi="hi-IN"/>
        </w:rPr>
      </w:pPr>
      <w:r w:rsidRPr="00DB089A">
        <w:rPr>
          <w:kern w:val="2"/>
          <w:lang w:bidi="hi-IN"/>
        </w:rPr>
        <w:t>2017 год-  2183,1 тыс. рублей, в том числе:</w:t>
      </w:r>
    </w:p>
    <w:p w:rsidR="00E73ABD" w:rsidRPr="00DB089A" w:rsidRDefault="00E73ABD" w:rsidP="00AA6D85">
      <w:pPr>
        <w:widowControl w:val="0"/>
        <w:jc w:val="both"/>
        <w:rPr>
          <w:kern w:val="2"/>
          <w:lang w:bidi="hi-IN"/>
        </w:rPr>
      </w:pPr>
      <w:r w:rsidRPr="00DB089A">
        <w:rPr>
          <w:kern w:val="2"/>
          <w:lang w:bidi="hi-IN"/>
        </w:rPr>
        <w:t>средства  бюджета области - 2178,1 тыс. рублей;</w:t>
      </w:r>
    </w:p>
    <w:p w:rsidR="00E73ABD" w:rsidRPr="00DB089A" w:rsidRDefault="00E73ABD" w:rsidP="00AA6D85">
      <w:pPr>
        <w:widowControl w:val="0"/>
        <w:jc w:val="both"/>
        <w:rPr>
          <w:kern w:val="2"/>
          <w:lang w:bidi="hi-IN"/>
        </w:rPr>
      </w:pPr>
      <w:r w:rsidRPr="00DB089A">
        <w:rPr>
          <w:kern w:val="2"/>
          <w:lang w:bidi="hi-IN"/>
        </w:rPr>
        <w:t>средства бюджета города - 5,0 тыс. рублей.</w:t>
      </w:r>
    </w:p>
    <w:p w:rsidR="00E73ABD" w:rsidRPr="00DB089A" w:rsidRDefault="00E73ABD" w:rsidP="00AA6D85">
      <w:pPr>
        <w:widowControl w:val="0"/>
        <w:jc w:val="both"/>
        <w:rPr>
          <w:kern w:val="2"/>
          <w:lang w:bidi="hi-IN"/>
        </w:rPr>
      </w:pPr>
      <w:r w:rsidRPr="00DB089A">
        <w:rPr>
          <w:kern w:val="2"/>
          <w:lang w:bidi="hi-IN"/>
        </w:rPr>
        <w:t>2018 год -  45,5 тыс. рублей, в том числе:</w:t>
      </w:r>
    </w:p>
    <w:p w:rsidR="00E73ABD" w:rsidRPr="00DB089A" w:rsidRDefault="00E73ABD" w:rsidP="00AA6D85">
      <w:pPr>
        <w:widowControl w:val="0"/>
        <w:jc w:val="both"/>
        <w:rPr>
          <w:kern w:val="2"/>
          <w:lang w:bidi="hi-IN"/>
        </w:rPr>
      </w:pPr>
      <w:r w:rsidRPr="00DB089A">
        <w:rPr>
          <w:kern w:val="2"/>
          <w:lang w:bidi="hi-IN"/>
        </w:rPr>
        <w:t>средства бюджета области – 40,6 тыс. рублей;</w:t>
      </w:r>
    </w:p>
    <w:p w:rsidR="00E73ABD" w:rsidRPr="00DB089A" w:rsidRDefault="00E73ABD" w:rsidP="00AA6D85">
      <w:pPr>
        <w:widowControl w:val="0"/>
        <w:jc w:val="both"/>
        <w:rPr>
          <w:kern w:val="2"/>
          <w:lang w:bidi="hi-IN"/>
        </w:rPr>
      </w:pPr>
      <w:r w:rsidRPr="00DB089A">
        <w:rPr>
          <w:kern w:val="2"/>
          <w:lang w:bidi="hi-IN"/>
        </w:rPr>
        <w:t>средства бюджета города - 4,9 тыс. рублей.</w:t>
      </w:r>
    </w:p>
    <w:p w:rsidR="00E73ABD" w:rsidRPr="00DB089A" w:rsidRDefault="00E73ABD" w:rsidP="00AA6D85">
      <w:pPr>
        <w:widowControl w:val="0"/>
        <w:jc w:val="both"/>
        <w:rPr>
          <w:kern w:val="2"/>
          <w:lang w:bidi="hi-IN"/>
        </w:rPr>
      </w:pPr>
      <w:r w:rsidRPr="00DB089A">
        <w:rPr>
          <w:kern w:val="2"/>
          <w:lang w:bidi="hi-IN"/>
        </w:rPr>
        <w:t>2019 год -  54.9 тыс. рублей, в том числе:</w:t>
      </w:r>
    </w:p>
    <w:p w:rsidR="00E73ABD" w:rsidRPr="00DB089A" w:rsidRDefault="00E73ABD" w:rsidP="00AA6D85">
      <w:pPr>
        <w:widowControl w:val="0"/>
        <w:jc w:val="both"/>
        <w:rPr>
          <w:kern w:val="2"/>
          <w:lang w:bidi="hi-IN"/>
        </w:rPr>
      </w:pPr>
      <w:r w:rsidRPr="00DB089A">
        <w:rPr>
          <w:kern w:val="2"/>
          <w:lang w:bidi="hi-IN"/>
        </w:rPr>
        <w:t>средства  бюджета области – 49.5 тыс. рублей;</w:t>
      </w:r>
    </w:p>
    <w:p w:rsidR="00E73ABD" w:rsidRPr="00DB089A" w:rsidRDefault="00E73ABD" w:rsidP="00AA6D85">
      <w:pPr>
        <w:widowControl w:val="0"/>
        <w:jc w:val="both"/>
        <w:rPr>
          <w:kern w:val="2"/>
          <w:lang w:bidi="hi-IN"/>
        </w:rPr>
      </w:pPr>
      <w:r w:rsidRPr="00DB089A">
        <w:rPr>
          <w:kern w:val="2"/>
          <w:lang w:bidi="hi-IN"/>
        </w:rPr>
        <w:t>средства бюджета города - 5,4 тыс. рублей.</w:t>
      </w:r>
    </w:p>
    <w:p w:rsidR="00E73ABD" w:rsidRPr="00DB089A" w:rsidRDefault="00E73ABD" w:rsidP="00AA6D85">
      <w:pPr>
        <w:widowControl w:val="0"/>
        <w:jc w:val="both"/>
        <w:rPr>
          <w:kern w:val="2"/>
          <w:lang w:bidi="hi-IN"/>
        </w:rPr>
      </w:pPr>
      <w:r w:rsidRPr="00DB089A">
        <w:rPr>
          <w:kern w:val="2"/>
          <w:lang w:bidi="hi-IN"/>
        </w:rPr>
        <w:t>2020 год -  46,0 тыс. рублей, в том числе:</w:t>
      </w:r>
    </w:p>
    <w:p w:rsidR="00E73ABD" w:rsidRPr="00DB089A" w:rsidRDefault="00E73ABD" w:rsidP="00AA6D85">
      <w:pPr>
        <w:widowControl w:val="0"/>
        <w:jc w:val="both"/>
        <w:rPr>
          <w:kern w:val="2"/>
          <w:lang w:bidi="hi-IN"/>
        </w:rPr>
      </w:pPr>
      <w:r w:rsidRPr="00DB089A">
        <w:rPr>
          <w:kern w:val="2"/>
          <w:lang w:bidi="hi-IN"/>
        </w:rPr>
        <w:t>средства  бюджета области – 41,0 тыс. рублей;</w:t>
      </w:r>
    </w:p>
    <w:p w:rsidR="00E73ABD" w:rsidRPr="00DB089A" w:rsidRDefault="00E73ABD" w:rsidP="00AA6D85">
      <w:pPr>
        <w:widowControl w:val="0"/>
        <w:jc w:val="both"/>
        <w:rPr>
          <w:kern w:val="2"/>
          <w:lang w:bidi="hi-IN"/>
        </w:rPr>
      </w:pPr>
      <w:r w:rsidRPr="00DB089A">
        <w:rPr>
          <w:kern w:val="2"/>
          <w:lang w:bidi="hi-IN"/>
        </w:rPr>
        <w:t>средства бюджета города - 5,0 тыс. рублей.</w:t>
      </w:r>
    </w:p>
    <w:p w:rsidR="00E73ABD" w:rsidRPr="00DB089A" w:rsidRDefault="00E73ABD" w:rsidP="00AA6D85">
      <w:pPr>
        <w:widowControl w:val="0"/>
        <w:jc w:val="both"/>
        <w:rPr>
          <w:kern w:val="2"/>
          <w:lang w:bidi="hi-IN"/>
        </w:rPr>
      </w:pPr>
      <w:r w:rsidRPr="00DB089A">
        <w:rPr>
          <w:kern w:val="2"/>
          <w:lang w:bidi="hi-IN"/>
        </w:rPr>
        <w:t xml:space="preserve">  2021 год -  10130,9 тыс. рублей, в том числе:</w:t>
      </w:r>
    </w:p>
    <w:p w:rsidR="00E73ABD" w:rsidRPr="00DB089A" w:rsidRDefault="00E73ABD" w:rsidP="00AA6D85">
      <w:pPr>
        <w:widowControl w:val="0"/>
        <w:jc w:val="both"/>
        <w:rPr>
          <w:kern w:val="2"/>
          <w:lang w:bidi="hi-IN"/>
        </w:rPr>
      </w:pPr>
      <w:r w:rsidRPr="00DB089A">
        <w:rPr>
          <w:kern w:val="2"/>
          <w:lang w:bidi="hi-IN"/>
        </w:rPr>
        <w:t>средства федерального бюджета – 10000,0 тыс. рублей;</w:t>
      </w:r>
    </w:p>
    <w:p w:rsidR="00E73ABD" w:rsidRPr="00DB089A" w:rsidRDefault="00E73ABD" w:rsidP="00AA6D85">
      <w:pPr>
        <w:widowControl w:val="0"/>
        <w:jc w:val="both"/>
        <w:rPr>
          <w:kern w:val="2"/>
          <w:lang w:bidi="hi-IN"/>
        </w:rPr>
      </w:pPr>
      <w:r w:rsidRPr="00DB089A">
        <w:rPr>
          <w:kern w:val="2"/>
          <w:lang w:bidi="hi-IN"/>
        </w:rPr>
        <w:t>средства  бюджета области – 126,0 тыс. рублей;</w:t>
      </w:r>
    </w:p>
    <w:p w:rsidR="00E73ABD" w:rsidRPr="00DB089A" w:rsidRDefault="00E73ABD" w:rsidP="00AA6D85">
      <w:pPr>
        <w:widowControl w:val="0"/>
        <w:jc w:val="both"/>
        <w:rPr>
          <w:kern w:val="2"/>
          <w:lang w:bidi="hi-IN"/>
        </w:rPr>
      </w:pPr>
      <w:r w:rsidRPr="00DB089A">
        <w:rPr>
          <w:kern w:val="2"/>
          <w:lang w:bidi="hi-IN"/>
        </w:rPr>
        <w:t>средства бюджета города – 4,9 тыс. рублей.</w:t>
      </w:r>
    </w:p>
    <w:p w:rsidR="00E73ABD" w:rsidRPr="00DB089A" w:rsidRDefault="00E73ABD" w:rsidP="00684A1E">
      <w:pPr>
        <w:widowControl w:val="0"/>
        <w:jc w:val="both"/>
        <w:rPr>
          <w:kern w:val="2"/>
          <w:lang w:bidi="hi-IN"/>
        </w:rPr>
      </w:pPr>
      <w:bookmarkStart w:id="26" w:name="_Hlk126844058"/>
      <w:r w:rsidRPr="00DB089A">
        <w:rPr>
          <w:kern w:val="2"/>
          <w:lang w:bidi="hi-IN"/>
        </w:rPr>
        <w:t>2022 год -  275,7 тыс. рублей, в том числе:</w:t>
      </w:r>
    </w:p>
    <w:p w:rsidR="00E73ABD" w:rsidRPr="00DB089A" w:rsidRDefault="00E73ABD" w:rsidP="00684A1E">
      <w:pPr>
        <w:widowControl w:val="0"/>
        <w:jc w:val="both"/>
        <w:rPr>
          <w:kern w:val="2"/>
          <w:lang w:bidi="hi-IN"/>
        </w:rPr>
      </w:pPr>
      <w:r w:rsidRPr="00DB089A">
        <w:rPr>
          <w:kern w:val="2"/>
          <w:lang w:bidi="hi-IN"/>
        </w:rPr>
        <w:t>средства федерального бюджета- 64,5 тыс. рублей;</w:t>
      </w:r>
    </w:p>
    <w:p w:rsidR="00E73ABD" w:rsidRPr="00DB089A" w:rsidRDefault="00E73ABD" w:rsidP="00684A1E">
      <w:pPr>
        <w:widowControl w:val="0"/>
        <w:jc w:val="both"/>
        <w:rPr>
          <w:kern w:val="2"/>
          <w:lang w:bidi="hi-IN"/>
        </w:rPr>
      </w:pPr>
      <w:r w:rsidRPr="00DB089A">
        <w:rPr>
          <w:kern w:val="2"/>
          <w:lang w:bidi="hi-IN"/>
        </w:rPr>
        <w:t>средства  бюджета области – 39,3 тыс. рублей;</w:t>
      </w:r>
    </w:p>
    <w:p w:rsidR="00E73ABD" w:rsidRPr="00DB089A" w:rsidRDefault="00E73ABD" w:rsidP="00684A1E">
      <w:pPr>
        <w:widowControl w:val="0"/>
        <w:jc w:val="both"/>
        <w:rPr>
          <w:kern w:val="2"/>
          <w:lang w:bidi="hi-IN"/>
        </w:rPr>
      </w:pPr>
      <w:r w:rsidRPr="00DB089A">
        <w:rPr>
          <w:kern w:val="2"/>
          <w:lang w:bidi="hi-IN"/>
        </w:rPr>
        <w:t>средства бюджета города - 171,9 тыс. рублей</w:t>
      </w:r>
    </w:p>
    <w:p w:rsidR="00E73ABD" w:rsidRPr="00DB089A" w:rsidRDefault="00E73ABD" w:rsidP="00D513C3">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этапа  на 2023-2030 годы составляет:</w:t>
      </w:r>
      <w:bookmarkEnd w:id="26"/>
      <w:r w:rsidRPr="00DB089A">
        <w:rPr>
          <w:kern w:val="2"/>
        </w:rPr>
        <w:t xml:space="preserve"> 1117,0 тыс. рублей, в том числе:</w:t>
      </w:r>
    </w:p>
    <w:p w:rsidR="00E73ABD" w:rsidRPr="00DB089A" w:rsidRDefault="00E73ABD" w:rsidP="00D513C3">
      <w:pPr>
        <w:widowControl w:val="0"/>
        <w:autoSpaceDE w:val="0"/>
        <w:snapToGrid w:val="0"/>
        <w:spacing w:line="256" w:lineRule="auto"/>
        <w:jc w:val="both"/>
        <w:rPr>
          <w:kern w:val="2"/>
        </w:rPr>
      </w:pPr>
      <w:r w:rsidRPr="00DB089A">
        <w:rPr>
          <w:kern w:val="2"/>
        </w:rPr>
        <w:t>средства федерального бюджета – 98,7 тыс. рублей;</w:t>
      </w:r>
    </w:p>
    <w:p w:rsidR="00E73ABD" w:rsidRPr="00DB089A" w:rsidRDefault="00E73ABD" w:rsidP="00D513C3">
      <w:pPr>
        <w:widowControl w:val="0"/>
        <w:autoSpaceDE w:val="0"/>
        <w:snapToGrid w:val="0"/>
        <w:spacing w:line="256" w:lineRule="auto"/>
        <w:jc w:val="both"/>
        <w:rPr>
          <w:kern w:val="2"/>
        </w:rPr>
      </w:pPr>
      <w:r w:rsidRPr="00DB089A">
        <w:rPr>
          <w:kern w:val="2"/>
        </w:rPr>
        <w:t>средства областного бюджета – 618,5тыс. рублей;</w:t>
      </w:r>
    </w:p>
    <w:p w:rsidR="00E73ABD" w:rsidRPr="00DB089A" w:rsidRDefault="00E73ABD" w:rsidP="00D513C3">
      <w:pPr>
        <w:spacing w:line="256" w:lineRule="auto"/>
        <w:rPr>
          <w:kern w:val="2"/>
        </w:rPr>
      </w:pPr>
      <w:r w:rsidRPr="00DB089A">
        <w:rPr>
          <w:kern w:val="2"/>
        </w:rPr>
        <w:t>средства бюджета города – 176,0 тыс. рублей;</w:t>
      </w:r>
    </w:p>
    <w:p w:rsidR="00E73ABD" w:rsidRPr="00DB089A" w:rsidRDefault="00E73ABD" w:rsidP="002273ED">
      <w:pPr>
        <w:spacing w:line="256" w:lineRule="auto"/>
        <w:rPr>
          <w:kern w:val="2"/>
        </w:rPr>
      </w:pPr>
      <w:r w:rsidRPr="00DB089A">
        <w:rPr>
          <w:kern w:val="2"/>
        </w:rPr>
        <w:t>2023 год –261,7 тыс. рублей, в том числе:</w:t>
      </w:r>
    </w:p>
    <w:p w:rsidR="00E73ABD" w:rsidRPr="00DB089A" w:rsidRDefault="00E73ABD" w:rsidP="002273ED">
      <w:pPr>
        <w:spacing w:line="256" w:lineRule="auto"/>
        <w:rPr>
          <w:kern w:val="2"/>
        </w:rPr>
      </w:pPr>
      <w:r w:rsidRPr="00DB089A">
        <w:rPr>
          <w:kern w:val="2"/>
        </w:rPr>
        <w:t>средства федерального бюджета – 52,3 тыс. рублей</w:t>
      </w:r>
    </w:p>
    <w:p w:rsidR="00E73ABD" w:rsidRPr="00DB089A" w:rsidRDefault="00E73ABD" w:rsidP="002273ED">
      <w:pPr>
        <w:widowControl w:val="0"/>
        <w:autoSpaceDE w:val="0"/>
        <w:snapToGrid w:val="0"/>
        <w:spacing w:line="256" w:lineRule="auto"/>
        <w:jc w:val="both"/>
        <w:rPr>
          <w:kern w:val="2"/>
        </w:rPr>
      </w:pPr>
      <w:r w:rsidRPr="00DB089A">
        <w:rPr>
          <w:kern w:val="2"/>
        </w:rPr>
        <w:t>средства областного бюджета – 44,5 тыс. рублей;</w:t>
      </w:r>
    </w:p>
    <w:p w:rsidR="00E73ABD" w:rsidRPr="00DB089A" w:rsidRDefault="00E73ABD" w:rsidP="002273ED">
      <w:pPr>
        <w:spacing w:line="256" w:lineRule="auto"/>
        <w:rPr>
          <w:kern w:val="2"/>
        </w:rPr>
      </w:pPr>
      <w:r w:rsidRPr="00DB089A">
        <w:rPr>
          <w:kern w:val="2"/>
        </w:rPr>
        <w:t>2024 год –265,4 тыс. рублей, в том числе:</w:t>
      </w:r>
    </w:p>
    <w:p w:rsidR="00E73ABD" w:rsidRPr="00DB089A" w:rsidRDefault="00E73ABD" w:rsidP="002273ED">
      <w:pPr>
        <w:spacing w:line="256" w:lineRule="auto"/>
        <w:rPr>
          <w:kern w:val="2"/>
        </w:rPr>
      </w:pPr>
      <w:r w:rsidRPr="00DB089A">
        <w:rPr>
          <w:kern w:val="2"/>
        </w:rPr>
        <w:t>средства федерального бюджета – 51,1 тыс. рублей</w:t>
      </w:r>
    </w:p>
    <w:p w:rsidR="00E73ABD" w:rsidRPr="00DB089A" w:rsidRDefault="00E73ABD" w:rsidP="002273ED">
      <w:pPr>
        <w:widowControl w:val="0"/>
        <w:autoSpaceDE w:val="0"/>
        <w:snapToGrid w:val="0"/>
        <w:spacing w:line="256" w:lineRule="auto"/>
        <w:jc w:val="both"/>
        <w:rPr>
          <w:kern w:val="2"/>
        </w:rPr>
      </w:pPr>
      <w:r w:rsidRPr="00DB089A">
        <w:rPr>
          <w:kern w:val="2"/>
        </w:rPr>
        <w:t>средства областного бюджета – 39,3тыс. рублей;</w:t>
      </w:r>
    </w:p>
    <w:p w:rsidR="00E73ABD" w:rsidRPr="00DB089A" w:rsidRDefault="00E73ABD" w:rsidP="002273ED">
      <w:pPr>
        <w:spacing w:line="256" w:lineRule="auto"/>
        <w:rPr>
          <w:kern w:val="2"/>
        </w:rPr>
      </w:pPr>
      <w:r w:rsidRPr="00DB089A">
        <w:rPr>
          <w:kern w:val="2"/>
        </w:rPr>
        <w:t>средства бюджета города -175,0 тыс. рублей;</w:t>
      </w:r>
    </w:p>
    <w:p w:rsidR="00E73ABD" w:rsidRPr="00DB089A" w:rsidRDefault="00E73ABD" w:rsidP="002273ED">
      <w:pPr>
        <w:spacing w:line="256" w:lineRule="auto"/>
        <w:rPr>
          <w:kern w:val="2"/>
        </w:rPr>
      </w:pPr>
      <w:r w:rsidRPr="00DB089A">
        <w:rPr>
          <w:kern w:val="2"/>
        </w:rPr>
        <w:t>2025 год - 90,4 тыс. рублей, в том числе:</w:t>
      </w:r>
    </w:p>
    <w:p w:rsidR="00E73ABD" w:rsidRPr="00DB089A" w:rsidRDefault="00E73ABD" w:rsidP="002273ED">
      <w:pPr>
        <w:spacing w:line="256" w:lineRule="auto"/>
        <w:rPr>
          <w:kern w:val="2"/>
        </w:rPr>
      </w:pPr>
      <w:r w:rsidRPr="00DB089A">
        <w:rPr>
          <w:kern w:val="2"/>
        </w:rPr>
        <w:t>средства федерального бюджета -51,1 тыс. рублей;</w:t>
      </w:r>
    </w:p>
    <w:p w:rsidR="00E73ABD" w:rsidRPr="00DB089A" w:rsidRDefault="00E73ABD" w:rsidP="002273ED">
      <w:pPr>
        <w:widowControl w:val="0"/>
        <w:autoSpaceDE w:val="0"/>
        <w:snapToGrid w:val="0"/>
        <w:spacing w:line="256" w:lineRule="auto"/>
        <w:jc w:val="both"/>
        <w:rPr>
          <w:kern w:val="2"/>
        </w:rPr>
      </w:pPr>
      <w:r w:rsidRPr="00DB089A">
        <w:rPr>
          <w:kern w:val="2"/>
        </w:rPr>
        <w:t>средства областного бюджета – 39,3 тыс. рублей;</w:t>
      </w:r>
    </w:p>
    <w:p w:rsidR="00E73ABD" w:rsidRPr="00DB089A" w:rsidRDefault="00E73ABD" w:rsidP="00D513C3">
      <w:pPr>
        <w:widowControl w:val="0"/>
        <w:autoSpaceDE w:val="0"/>
        <w:snapToGrid w:val="0"/>
        <w:spacing w:line="256" w:lineRule="auto"/>
        <w:jc w:val="both"/>
        <w:rPr>
          <w:kern w:val="2"/>
        </w:rPr>
      </w:pPr>
      <w:r w:rsidRPr="00DB089A">
        <w:rPr>
          <w:kern w:val="2"/>
        </w:rPr>
        <w:t>2026 год - 99,9 тыс. рублей, в том числе:</w:t>
      </w:r>
    </w:p>
    <w:p w:rsidR="00E73ABD" w:rsidRPr="00DB089A" w:rsidRDefault="00E73ABD" w:rsidP="00AA6D85">
      <w:pPr>
        <w:widowControl w:val="0"/>
        <w:autoSpaceDE w:val="0"/>
        <w:snapToGrid w:val="0"/>
        <w:spacing w:line="256" w:lineRule="auto"/>
        <w:jc w:val="both"/>
        <w:rPr>
          <w:kern w:val="2"/>
        </w:rPr>
      </w:pPr>
      <w:r w:rsidRPr="00DB089A">
        <w:rPr>
          <w:kern w:val="2"/>
        </w:rPr>
        <w:t>средства областного бюджета – 94,9 тыс. рублей;</w:t>
      </w:r>
    </w:p>
    <w:p w:rsidR="00E73ABD" w:rsidRPr="00DB089A" w:rsidRDefault="00E73ABD" w:rsidP="00AA6D85">
      <w:pPr>
        <w:spacing w:line="256" w:lineRule="auto"/>
        <w:rPr>
          <w:kern w:val="2"/>
        </w:rPr>
      </w:pPr>
      <w:r w:rsidRPr="00DB089A">
        <w:rPr>
          <w:kern w:val="2"/>
        </w:rPr>
        <w:t>средства бюджета города -5,0 тыс. рублей;</w:t>
      </w:r>
    </w:p>
    <w:p w:rsidR="00E73ABD" w:rsidRPr="00DB089A" w:rsidRDefault="00E73ABD" w:rsidP="00AA6D85">
      <w:pPr>
        <w:spacing w:line="256" w:lineRule="auto"/>
        <w:rPr>
          <w:kern w:val="2"/>
        </w:rPr>
      </w:pPr>
      <w:r w:rsidRPr="00DB089A">
        <w:rPr>
          <w:kern w:val="2"/>
        </w:rPr>
        <w:t>2027 год - 99,9 тыс. рублей, в том числе:</w:t>
      </w:r>
    </w:p>
    <w:p w:rsidR="00E73ABD" w:rsidRPr="00DB089A" w:rsidRDefault="00E73ABD" w:rsidP="00AA6D85">
      <w:pPr>
        <w:widowControl w:val="0"/>
        <w:autoSpaceDE w:val="0"/>
        <w:snapToGrid w:val="0"/>
        <w:spacing w:line="256" w:lineRule="auto"/>
        <w:jc w:val="both"/>
        <w:rPr>
          <w:kern w:val="2"/>
        </w:rPr>
      </w:pPr>
      <w:r w:rsidRPr="00DB089A">
        <w:rPr>
          <w:kern w:val="2"/>
        </w:rPr>
        <w:t>средства областного бюджета – 94,9 тыс. рублей;</w:t>
      </w:r>
    </w:p>
    <w:p w:rsidR="00E73ABD" w:rsidRPr="00DB089A" w:rsidRDefault="00E73ABD" w:rsidP="00AA6D85">
      <w:pPr>
        <w:spacing w:line="256" w:lineRule="auto"/>
        <w:rPr>
          <w:kern w:val="2"/>
        </w:rPr>
      </w:pPr>
      <w:r w:rsidRPr="00DB089A">
        <w:rPr>
          <w:kern w:val="2"/>
        </w:rPr>
        <w:t>средства бюджета города -5,0 тыс. рублей;</w:t>
      </w:r>
    </w:p>
    <w:p w:rsidR="00E73ABD" w:rsidRPr="00DB089A" w:rsidRDefault="00E73ABD" w:rsidP="00AA6D85">
      <w:pPr>
        <w:spacing w:line="256" w:lineRule="auto"/>
        <w:rPr>
          <w:kern w:val="2"/>
        </w:rPr>
      </w:pPr>
      <w:r w:rsidRPr="00DB089A">
        <w:rPr>
          <w:kern w:val="2"/>
        </w:rPr>
        <w:t>2028 год - 99,9 тыс. рублей, в том числе:</w:t>
      </w:r>
    </w:p>
    <w:p w:rsidR="00E73ABD" w:rsidRPr="00DB089A" w:rsidRDefault="00E73ABD" w:rsidP="00AA6D85">
      <w:pPr>
        <w:widowControl w:val="0"/>
        <w:autoSpaceDE w:val="0"/>
        <w:snapToGrid w:val="0"/>
        <w:spacing w:line="256" w:lineRule="auto"/>
        <w:jc w:val="both"/>
        <w:rPr>
          <w:kern w:val="2"/>
        </w:rPr>
      </w:pPr>
      <w:r w:rsidRPr="00DB089A">
        <w:rPr>
          <w:kern w:val="2"/>
        </w:rPr>
        <w:t>средства областного бюджета – 94,9 тыс. рублей;</w:t>
      </w:r>
    </w:p>
    <w:p w:rsidR="00E73ABD" w:rsidRPr="00DB089A" w:rsidRDefault="00E73ABD" w:rsidP="00AA6D85">
      <w:pPr>
        <w:spacing w:line="256" w:lineRule="auto"/>
        <w:rPr>
          <w:kern w:val="2"/>
        </w:rPr>
      </w:pPr>
      <w:r w:rsidRPr="00DB089A">
        <w:rPr>
          <w:kern w:val="2"/>
        </w:rPr>
        <w:t>средства бюджета города -5,0 тыс. рублей;</w:t>
      </w:r>
    </w:p>
    <w:p w:rsidR="00E73ABD" w:rsidRPr="00DB089A" w:rsidRDefault="00E73ABD" w:rsidP="00AA6D85">
      <w:pPr>
        <w:spacing w:line="256" w:lineRule="auto"/>
        <w:rPr>
          <w:kern w:val="2"/>
        </w:rPr>
      </w:pPr>
      <w:r w:rsidRPr="00DB089A">
        <w:rPr>
          <w:kern w:val="2"/>
        </w:rPr>
        <w:t>2029 год - 99,9 тыс. рублей, в том числе:</w:t>
      </w:r>
    </w:p>
    <w:p w:rsidR="00E73ABD" w:rsidRPr="00DB089A" w:rsidRDefault="00E73ABD" w:rsidP="00AA6D85">
      <w:pPr>
        <w:widowControl w:val="0"/>
        <w:autoSpaceDE w:val="0"/>
        <w:snapToGrid w:val="0"/>
        <w:spacing w:line="256" w:lineRule="auto"/>
        <w:jc w:val="both"/>
        <w:rPr>
          <w:kern w:val="2"/>
        </w:rPr>
      </w:pPr>
      <w:r w:rsidRPr="00DB089A">
        <w:rPr>
          <w:kern w:val="2"/>
        </w:rPr>
        <w:t>средства областного бюджета – 94,9 тыс. рублей;</w:t>
      </w:r>
    </w:p>
    <w:p w:rsidR="00E73ABD" w:rsidRPr="00DB089A" w:rsidRDefault="00E73ABD" w:rsidP="00AA6D85">
      <w:pPr>
        <w:spacing w:line="256" w:lineRule="auto"/>
        <w:rPr>
          <w:kern w:val="2"/>
        </w:rPr>
      </w:pPr>
      <w:r w:rsidRPr="00DB089A">
        <w:rPr>
          <w:kern w:val="2"/>
        </w:rPr>
        <w:t>средства бюджета города -5,0 тыс. рублей;</w:t>
      </w:r>
    </w:p>
    <w:p w:rsidR="00E73ABD" w:rsidRPr="00DB089A" w:rsidRDefault="00E73ABD" w:rsidP="00AA6D85">
      <w:pPr>
        <w:spacing w:line="256" w:lineRule="auto"/>
        <w:rPr>
          <w:kern w:val="2"/>
        </w:rPr>
      </w:pPr>
      <w:r w:rsidRPr="00DB089A">
        <w:rPr>
          <w:kern w:val="2"/>
        </w:rPr>
        <w:t xml:space="preserve"> 2030 год 99,9 тыс. рублей, в том числе:</w:t>
      </w:r>
    </w:p>
    <w:p w:rsidR="00E73ABD" w:rsidRPr="00DB089A" w:rsidRDefault="00E73ABD" w:rsidP="00AA6D85">
      <w:pPr>
        <w:widowControl w:val="0"/>
        <w:autoSpaceDE w:val="0"/>
        <w:snapToGrid w:val="0"/>
        <w:spacing w:line="256" w:lineRule="auto"/>
        <w:jc w:val="both"/>
        <w:rPr>
          <w:kern w:val="2"/>
        </w:rPr>
      </w:pPr>
      <w:r w:rsidRPr="00DB089A">
        <w:rPr>
          <w:kern w:val="2"/>
        </w:rPr>
        <w:t>средства областного бюджета – 94,9 тыс. рублей;</w:t>
      </w:r>
    </w:p>
    <w:p w:rsidR="00E73ABD" w:rsidRPr="00DB089A" w:rsidRDefault="00E73ABD" w:rsidP="00AA6D85">
      <w:pPr>
        <w:spacing w:line="256" w:lineRule="auto"/>
        <w:rPr>
          <w:kern w:val="2"/>
        </w:rPr>
      </w:pPr>
      <w:r w:rsidRPr="00DB089A">
        <w:rPr>
          <w:kern w:val="2"/>
        </w:rPr>
        <w:t>средства бюджета города -5,0 тыс. рублей;</w:t>
      </w:r>
    </w:p>
    <w:p w:rsidR="00E73ABD" w:rsidRPr="00DB089A" w:rsidRDefault="00E73ABD" w:rsidP="001A067A">
      <w:pPr>
        <w:widowControl w:val="0"/>
        <w:jc w:val="center"/>
        <w:rPr>
          <w:b/>
          <w:kern w:val="2"/>
          <w:lang w:bidi="hi-IN"/>
        </w:rPr>
      </w:pPr>
      <w:r w:rsidRPr="00DB089A">
        <w:rPr>
          <w:b/>
          <w:kern w:val="2"/>
          <w:lang w:bidi="hi-IN"/>
        </w:rPr>
        <w:t>Раздел 6.</w:t>
      </w:r>
    </w:p>
    <w:p w:rsidR="00E73ABD" w:rsidRPr="00DB089A" w:rsidRDefault="00E73ABD" w:rsidP="00167BCB">
      <w:pPr>
        <w:widowControl w:val="0"/>
        <w:jc w:val="center"/>
        <w:rPr>
          <w:b/>
          <w:kern w:val="2"/>
          <w:lang w:bidi="hi-IN"/>
        </w:rPr>
      </w:pPr>
      <w:r w:rsidRPr="00DB089A">
        <w:rPr>
          <w:b/>
          <w:kern w:val="2"/>
          <w:lang w:bidi="hi-IN"/>
        </w:rPr>
        <w:t>Механизмы реализации подпрограммы.</w:t>
      </w:r>
    </w:p>
    <w:p w:rsidR="00E73ABD" w:rsidRPr="00DB089A" w:rsidRDefault="00E73ABD" w:rsidP="00167BCB">
      <w:pPr>
        <w:widowControl w:val="0"/>
        <w:rPr>
          <w:kern w:val="2"/>
          <w:lang w:bidi="hi-IN"/>
        </w:rPr>
      </w:pPr>
      <w:r w:rsidRPr="00DB089A">
        <w:rPr>
          <w:kern w:val="2"/>
          <w:lang w:bidi="hi-IN"/>
        </w:rPr>
        <w:t xml:space="preserve">           Механизм реализации подпрограммы - это система программных</w:t>
      </w:r>
    </w:p>
    <w:p w:rsidR="00E73ABD" w:rsidRPr="00DB089A" w:rsidRDefault="00E73ABD" w:rsidP="00167BCB">
      <w:pPr>
        <w:widowControl w:val="0"/>
        <w:rPr>
          <w:kern w:val="2"/>
          <w:lang w:bidi="hi-IN"/>
        </w:rPr>
      </w:pPr>
      <w:r w:rsidRPr="00DB089A">
        <w:rPr>
          <w:kern w:val="2"/>
          <w:lang w:bidi="hi-IN"/>
        </w:rPr>
        <w:t>Мероприятий, скоординированных по объему финансирования и ответственным исполнителям, обеспечивающих достижение намеченных целей и результатов. Ответственным исполнителем подпрограммы является отдел по культуре и молодежной политике администрации города. Соисполнителями являются: МБУК «Кирсановский краеведческий музей, МБУК «Кирсановская городская библиотека».  Контроль за целевым использованием бюджетных и внебюджетныхсредств осуществляет финансовое управление администрации города.</w:t>
      </w:r>
    </w:p>
    <w:p w:rsidR="00E73ABD" w:rsidRPr="00DB089A" w:rsidRDefault="00E73ABD" w:rsidP="00A4022F">
      <w:pPr>
        <w:widowControl w:val="0"/>
        <w:contextualSpacing/>
        <w:jc w:val="right"/>
        <w:rPr>
          <w:kern w:val="2"/>
          <w:lang w:bidi="hi-IN"/>
        </w:rPr>
      </w:pPr>
    </w:p>
    <w:p w:rsidR="00E73ABD" w:rsidRPr="00DB089A" w:rsidRDefault="00E73ABD" w:rsidP="00A4022F">
      <w:pPr>
        <w:widowControl w:val="0"/>
        <w:contextualSpacing/>
        <w:jc w:val="right"/>
        <w:rPr>
          <w:kern w:val="2"/>
          <w:lang w:bidi="hi-IN"/>
        </w:rPr>
      </w:pPr>
    </w:p>
    <w:p w:rsidR="00E73ABD" w:rsidRPr="00DB089A" w:rsidRDefault="00E73ABD" w:rsidP="00A4022F">
      <w:pPr>
        <w:widowControl w:val="0"/>
        <w:contextualSpacing/>
        <w:jc w:val="right"/>
        <w:rPr>
          <w:kern w:val="2"/>
          <w:lang w:bidi="hi-IN"/>
        </w:rPr>
      </w:pPr>
    </w:p>
    <w:p w:rsidR="00E73ABD" w:rsidRPr="00DB089A" w:rsidRDefault="00E73ABD" w:rsidP="00A4022F">
      <w:pPr>
        <w:widowControl w:val="0"/>
        <w:contextualSpacing/>
        <w:jc w:val="right"/>
        <w:rPr>
          <w:kern w:val="2"/>
          <w:lang w:bidi="hi-IN"/>
        </w:rPr>
      </w:pPr>
    </w:p>
    <w:p w:rsidR="00E73ABD" w:rsidRPr="00DB089A" w:rsidRDefault="00E73ABD" w:rsidP="00A4022F">
      <w:pPr>
        <w:widowControl w:val="0"/>
        <w:contextualSpacing/>
        <w:jc w:val="right"/>
        <w:rPr>
          <w:kern w:val="2"/>
          <w:lang w:bidi="hi-IN"/>
        </w:rPr>
      </w:pPr>
    </w:p>
    <w:p w:rsidR="00E73ABD" w:rsidRPr="00DB089A" w:rsidRDefault="00E73ABD" w:rsidP="00A4022F">
      <w:pPr>
        <w:widowControl w:val="0"/>
        <w:contextualSpacing/>
        <w:jc w:val="right"/>
        <w:rPr>
          <w:kern w:val="2"/>
          <w:lang w:bidi="hi-IN"/>
        </w:rPr>
      </w:pPr>
    </w:p>
    <w:p w:rsidR="00E73ABD" w:rsidRPr="00DB089A" w:rsidRDefault="00E73ABD" w:rsidP="00A4022F">
      <w:pPr>
        <w:widowControl w:val="0"/>
        <w:contextualSpacing/>
        <w:jc w:val="right"/>
        <w:rPr>
          <w:kern w:val="2"/>
          <w:lang w:bidi="hi-IN"/>
        </w:rPr>
      </w:pPr>
    </w:p>
    <w:p w:rsidR="00E73ABD" w:rsidRPr="00DB089A" w:rsidRDefault="00E73ABD" w:rsidP="00A4022F">
      <w:pPr>
        <w:widowControl w:val="0"/>
        <w:jc w:val="center"/>
        <w:rPr>
          <w:b/>
          <w:kern w:val="2"/>
          <w:lang w:bidi="hi-IN"/>
        </w:rPr>
      </w:pPr>
      <w:r w:rsidRPr="00DB089A">
        <w:rPr>
          <w:b/>
          <w:kern w:val="2"/>
          <w:lang w:bidi="hi-IN"/>
        </w:rPr>
        <w:t>Паспорт</w:t>
      </w:r>
    </w:p>
    <w:p w:rsidR="00E73ABD" w:rsidRPr="00DB089A" w:rsidRDefault="00E73ABD" w:rsidP="00A4022F">
      <w:pPr>
        <w:widowControl w:val="0"/>
        <w:jc w:val="center"/>
        <w:rPr>
          <w:b/>
          <w:kern w:val="2"/>
          <w:lang w:bidi="hi-IN"/>
        </w:rPr>
      </w:pPr>
      <w:r w:rsidRPr="00DB089A">
        <w:rPr>
          <w:b/>
          <w:kern w:val="2"/>
          <w:lang w:bidi="hi-IN"/>
        </w:rPr>
        <w:t>подпрограммы «Организация и проведение городских</w:t>
      </w:r>
    </w:p>
    <w:p w:rsidR="00E73ABD" w:rsidRPr="00DB089A" w:rsidRDefault="00E73ABD" w:rsidP="00A4022F">
      <w:pPr>
        <w:widowControl w:val="0"/>
        <w:jc w:val="center"/>
        <w:rPr>
          <w:kern w:val="2"/>
          <w:lang w:bidi="hi-IN"/>
        </w:rPr>
      </w:pPr>
      <w:r w:rsidRPr="00DB089A">
        <w:rPr>
          <w:b/>
          <w:kern w:val="2"/>
          <w:lang w:bidi="hi-IN"/>
        </w:rPr>
        <w:t>общественно значимых массовых мероприятий» на 2014-2030 годы</w:t>
      </w:r>
    </w:p>
    <w:p w:rsidR="00E73ABD" w:rsidRPr="00DB089A" w:rsidRDefault="00E73ABD" w:rsidP="00A4022F">
      <w:pPr>
        <w:widowControl w:val="0"/>
        <w:jc w:val="both"/>
        <w:rPr>
          <w:b/>
          <w:kern w:val="2"/>
          <w:lang w:bidi="hi-IN"/>
        </w:rPr>
      </w:pPr>
    </w:p>
    <w:tbl>
      <w:tblPr>
        <w:tblW w:w="0" w:type="auto"/>
        <w:tblInd w:w="34" w:type="dxa"/>
        <w:tblLayout w:type="fixed"/>
        <w:tblCellMar>
          <w:left w:w="65" w:type="dxa"/>
          <w:right w:w="75" w:type="dxa"/>
        </w:tblCellMar>
        <w:tblLook w:val="0000"/>
      </w:tblPr>
      <w:tblGrid>
        <w:gridCol w:w="2866"/>
        <w:gridCol w:w="6753"/>
      </w:tblGrid>
      <w:tr w:rsidR="00E73ABD" w:rsidRPr="00DB089A" w:rsidTr="00536FF7">
        <w:trPr>
          <w:trHeight w:val="400"/>
        </w:trPr>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 xml:space="preserve">Ответственный исполнитель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Отдел по культуре администрации города</w:t>
            </w:r>
          </w:p>
        </w:tc>
      </w:tr>
      <w:tr w:rsidR="00E73ABD" w:rsidRPr="00DB089A" w:rsidTr="00536FF7">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Соисполнители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 xml:space="preserve">Отдел по молодежной политике и патриотическому воспитанию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tr w:rsidR="00E73ABD" w:rsidRPr="00DB089A" w:rsidTr="00536FF7">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 xml:space="preserve">Цель подпрограммы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Обеспечение качественного проведения</w:t>
            </w:r>
          </w:p>
          <w:p w:rsidR="00E73ABD" w:rsidRPr="00DB089A" w:rsidRDefault="00E73ABD" w:rsidP="00536FF7">
            <w:pPr>
              <w:widowControl w:val="0"/>
              <w:jc w:val="both"/>
              <w:rPr>
                <w:kern w:val="2"/>
                <w:lang w:bidi="hi-IN"/>
              </w:rPr>
            </w:pPr>
            <w:r w:rsidRPr="00DB089A">
              <w:rPr>
                <w:kern w:val="2"/>
                <w:lang w:bidi="hi-IN"/>
              </w:rPr>
              <w:t>городских общественно значимых массовых</w:t>
            </w:r>
          </w:p>
          <w:p w:rsidR="00E73ABD" w:rsidRPr="00DB089A" w:rsidRDefault="00E73ABD" w:rsidP="00536FF7">
            <w:pPr>
              <w:widowControl w:val="0"/>
              <w:jc w:val="both"/>
              <w:rPr>
                <w:kern w:val="2"/>
                <w:lang w:bidi="hi-IN"/>
              </w:rPr>
            </w:pPr>
            <w:r w:rsidRPr="00DB089A">
              <w:rPr>
                <w:kern w:val="2"/>
                <w:lang w:bidi="hi-IN"/>
              </w:rPr>
              <w:t>мероприятий</w:t>
            </w:r>
          </w:p>
        </w:tc>
      </w:tr>
      <w:tr w:rsidR="00E73ABD" w:rsidRPr="00DB089A" w:rsidTr="00536FF7">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Задачи  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1)Организация и проведение мероприятий,</w:t>
            </w:r>
          </w:p>
          <w:p w:rsidR="00E73ABD" w:rsidRPr="00DB089A" w:rsidRDefault="00E73ABD" w:rsidP="00536FF7">
            <w:pPr>
              <w:widowControl w:val="0"/>
              <w:jc w:val="both"/>
              <w:rPr>
                <w:kern w:val="2"/>
                <w:lang w:bidi="hi-IN"/>
              </w:rPr>
            </w:pPr>
            <w:r w:rsidRPr="00DB089A">
              <w:rPr>
                <w:kern w:val="2"/>
                <w:lang w:bidi="hi-IN"/>
              </w:rPr>
              <w:t>посвященных государственным и</w:t>
            </w:r>
          </w:p>
          <w:p w:rsidR="00E73ABD" w:rsidRPr="00DB089A" w:rsidRDefault="00E73ABD" w:rsidP="00536FF7">
            <w:pPr>
              <w:widowControl w:val="0"/>
              <w:jc w:val="both"/>
              <w:rPr>
                <w:kern w:val="2"/>
                <w:lang w:bidi="hi-IN"/>
              </w:rPr>
            </w:pPr>
            <w:r w:rsidRPr="00DB089A">
              <w:rPr>
                <w:kern w:val="2"/>
                <w:lang w:bidi="hi-IN"/>
              </w:rPr>
              <w:t>профессиональным праздникам,</w:t>
            </w:r>
          </w:p>
          <w:p w:rsidR="00E73ABD" w:rsidRPr="00DB089A" w:rsidRDefault="00E73ABD" w:rsidP="00536FF7">
            <w:pPr>
              <w:widowControl w:val="0"/>
              <w:jc w:val="both"/>
              <w:rPr>
                <w:kern w:val="2"/>
                <w:lang w:bidi="hi-IN"/>
              </w:rPr>
            </w:pPr>
            <w:r w:rsidRPr="00DB089A">
              <w:rPr>
                <w:kern w:val="2"/>
                <w:lang w:bidi="hi-IN"/>
              </w:rPr>
              <w:t>международным праздникам и датам,</w:t>
            </w:r>
          </w:p>
          <w:p w:rsidR="00E73ABD" w:rsidRPr="00DB089A" w:rsidRDefault="00E73ABD" w:rsidP="00536FF7">
            <w:pPr>
              <w:widowControl w:val="0"/>
              <w:jc w:val="both"/>
              <w:rPr>
                <w:kern w:val="2"/>
                <w:lang w:bidi="hi-IN"/>
              </w:rPr>
            </w:pPr>
            <w:r w:rsidRPr="00DB089A">
              <w:rPr>
                <w:kern w:val="2"/>
                <w:lang w:bidi="hi-IN"/>
              </w:rPr>
              <w:t>памятным датам и знаменательным</w:t>
            </w:r>
          </w:p>
          <w:p w:rsidR="00E73ABD" w:rsidRPr="00DB089A" w:rsidRDefault="00E73ABD" w:rsidP="00536FF7">
            <w:pPr>
              <w:widowControl w:val="0"/>
              <w:jc w:val="both"/>
              <w:rPr>
                <w:kern w:val="2"/>
                <w:lang w:bidi="hi-IN"/>
              </w:rPr>
            </w:pPr>
            <w:r w:rsidRPr="00DB089A">
              <w:rPr>
                <w:kern w:val="2"/>
                <w:lang w:bidi="hi-IN"/>
              </w:rPr>
              <w:t>событиям;</w:t>
            </w:r>
          </w:p>
          <w:p w:rsidR="00E73ABD" w:rsidRPr="00DB089A" w:rsidRDefault="00E73ABD" w:rsidP="00536FF7">
            <w:pPr>
              <w:widowControl w:val="0"/>
              <w:jc w:val="both"/>
              <w:rPr>
                <w:kern w:val="2"/>
                <w:lang w:bidi="hi-IN"/>
              </w:rPr>
            </w:pPr>
            <w:r w:rsidRPr="00DB089A">
              <w:rPr>
                <w:kern w:val="2"/>
                <w:lang w:bidi="hi-IN"/>
              </w:rPr>
              <w:t>2)Развитие культурно-массовых форм досуга;</w:t>
            </w:r>
          </w:p>
          <w:p w:rsidR="00E73ABD" w:rsidRPr="00DB089A" w:rsidRDefault="00E73ABD" w:rsidP="00536FF7">
            <w:pPr>
              <w:widowControl w:val="0"/>
              <w:jc w:val="both"/>
              <w:rPr>
                <w:kern w:val="2"/>
                <w:lang w:bidi="hi-IN"/>
              </w:rPr>
            </w:pPr>
            <w:r w:rsidRPr="00DB089A">
              <w:rPr>
                <w:kern w:val="2"/>
                <w:lang w:bidi="hi-IN"/>
              </w:rPr>
              <w:t>3)Оказание поддержки самодеятельным</w:t>
            </w:r>
          </w:p>
          <w:p w:rsidR="00E73ABD" w:rsidRPr="00DB089A" w:rsidRDefault="00E73ABD" w:rsidP="00536FF7">
            <w:pPr>
              <w:widowControl w:val="0"/>
              <w:jc w:val="both"/>
              <w:rPr>
                <w:kern w:val="2"/>
                <w:lang w:bidi="hi-IN"/>
              </w:rPr>
            </w:pPr>
            <w:r w:rsidRPr="00DB089A">
              <w:rPr>
                <w:kern w:val="2"/>
                <w:lang w:bidi="hi-IN"/>
              </w:rPr>
              <w:t>коллективам в обеспечении их творческой</w:t>
            </w:r>
          </w:p>
          <w:p w:rsidR="00E73ABD" w:rsidRPr="00DB089A" w:rsidRDefault="00E73ABD" w:rsidP="00536FF7">
            <w:pPr>
              <w:widowControl w:val="0"/>
              <w:jc w:val="both"/>
              <w:rPr>
                <w:kern w:val="2"/>
                <w:lang w:bidi="hi-IN"/>
              </w:rPr>
            </w:pPr>
            <w:r w:rsidRPr="00DB089A">
              <w:rPr>
                <w:kern w:val="2"/>
                <w:lang w:bidi="hi-IN"/>
              </w:rPr>
              <w:t>деятельности</w:t>
            </w:r>
          </w:p>
        </w:tc>
      </w:tr>
      <w:tr w:rsidR="00E73ABD" w:rsidRPr="00DB089A" w:rsidTr="00536FF7">
        <w:trPr>
          <w:trHeight w:val="600"/>
        </w:trPr>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 xml:space="preserve">Целевые индикаторы и </w:t>
            </w:r>
          </w:p>
          <w:p w:rsidR="00E73ABD" w:rsidRPr="00DB089A" w:rsidRDefault="00E73ABD" w:rsidP="00536FF7">
            <w:pPr>
              <w:widowControl w:val="0"/>
              <w:jc w:val="both"/>
              <w:rPr>
                <w:kern w:val="2"/>
                <w:lang w:bidi="hi-IN"/>
              </w:rPr>
            </w:pPr>
            <w:r w:rsidRPr="00DB089A">
              <w:rPr>
                <w:kern w:val="2"/>
                <w:lang w:bidi="hi-IN"/>
              </w:rPr>
              <w:t xml:space="preserve">показатели программы, </w:t>
            </w:r>
            <w:r w:rsidRPr="00DB089A">
              <w:rPr>
                <w:kern w:val="2"/>
                <w:lang w:bidi="hi-IN"/>
              </w:rPr>
              <w:br/>
              <w:t xml:space="preserve">и их значения на последний год реализации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1. Количество проведенных мероприятий из</w:t>
            </w:r>
          </w:p>
          <w:p w:rsidR="00E73ABD" w:rsidRPr="00DB089A" w:rsidRDefault="00E73ABD" w:rsidP="00536FF7">
            <w:pPr>
              <w:widowControl w:val="0"/>
              <w:jc w:val="both"/>
              <w:rPr>
                <w:kern w:val="2"/>
                <w:lang w:bidi="hi-IN"/>
              </w:rPr>
            </w:pPr>
            <w:r w:rsidRPr="00DB089A">
              <w:rPr>
                <w:kern w:val="2"/>
                <w:lang w:bidi="hi-IN"/>
              </w:rPr>
              <w:t>общего числа запланированных (25 ед.).</w:t>
            </w:r>
          </w:p>
          <w:p w:rsidR="00E73ABD" w:rsidRPr="00DB089A" w:rsidRDefault="00E73ABD" w:rsidP="00536FF7">
            <w:pPr>
              <w:widowControl w:val="0"/>
              <w:jc w:val="both"/>
              <w:rPr>
                <w:kern w:val="2"/>
                <w:lang w:bidi="hi-IN"/>
              </w:rPr>
            </w:pPr>
            <w:r w:rsidRPr="00DB089A">
              <w:rPr>
                <w:kern w:val="2"/>
                <w:lang w:bidi="hi-IN"/>
              </w:rPr>
              <w:t>2. Количество населения, принявшего</w:t>
            </w:r>
          </w:p>
          <w:p w:rsidR="00E73ABD" w:rsidRPr="00DB089A" w:rsidRDefault="00E73ABD" w:rsidP="00536FF7">
            <w:pPr>
              <w:widowControl w:val="0"/>
              <w:jc w:val="both"/>
              <w:rPr>
                <w:kern w:val="2"/>
                <w:lang w:bidi="hi-IN"/>
              </w:rPr>
            </w:pPr>
            <w:r w:rsidRPr="00DB089A">
              <w:rPr>
                <w:kern w:val="2"/>
                <w:lang w:bidi="hi-IN"/>
              </w:rPr>
              <w:t>участие в проведенных мероприятиях (12000</w:t>
            </w:r>
          </w:p>
          <w:p w:rsidR="00E73ABD" w:rsidRPr="00DB089A" w:rsidRDefault="00E73ABD" w:rsidP="00536FF7">
            <w:pPr>
              <w:widowControl w:val="0"/>
              <w:jc w:val="both"/>
              <w:rPr>
                <w:kern w:val="2"/>
                <w:lang w:bidi="hi-IN"/>
              </w:rPr>
            </w:pPr>
            <w:r w:rsidRPr="00DB089A">
              <w:rPr>
                <w:kern w:val="2"/>
                <w:lang w:bidi="hi-IN"/>
              </w:rPr>
              <w:t>чел)</w:t>
            </w:r>
          </w:p>
        </w:tc>
      </w:tr>
      <w:tr w:rsidR="00E73ABD" w:rsidRPr="00DB089A" w:rsidTr="00536FF7">
        <w:trPr>
          <w:trHeight w:val="400"/>
        </w:trPr>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 xml:space="preserve">Сроки и этапы реализации программы                       </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D048D">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rsidR="00E73ABD" w:rsidRPr="00DB089A" w:rsidRDefault="00E73ABD" w:rsidP="005D048D">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 2014-2022 годы;</w:t>
            </w:r>
          </w:p>
          <w:p w:rsidR="00E73ABD" w:rsidRPr="00DB089A" w:rsidRDefault="00E73ABD" w:rsidP="005D048D">
            <w:pPr>
              <w:widowControl w:val="0"/>
              <w:jc w:val="both"/>
              <w:rPr>
                <w:kern w:val="2"/>
                <w:lang w:bidi="hi-IN"/>
              </w:rPr>
            </w:pPr>
            <w:r w:rsidRPr="00DB089A">
              <w:rPr>
                <w:kern w:val="2"/>
                <w:lang w:val="en-US"/>
              </w:rPr>
              <w:t>II</w:t>
            </w:r>
            <w:r w:rsidRPr="00DB089A">
              <w:rPr>
                <w:kern w:val="2"/>
              </w:rPr>
              <w:t xml:space="preserve"> этап реализациина2023-2030 годы.</w:t>
            </w:r>
          </w:p>
        </w:tc>
      </w:tr>
      <w:tr w:rsidR="00E73ABD" w:rsidRPr="00DB089A" w:rsidTr="00536FF7">
        <w:trPr>
          <w:trHeight w:val="400"/>
        </w:trPr>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Объемы и источники финансирования     подпрограммы</w:t>
            </w:r>
          </w:p>
        </w:tc>
        <w:tc>
          <w:tcPr>
            <w:tcW w:w="675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536FF7">
            <w:pPr>
              <w:widowControl w:val="0"/>
              <w:jc w:val="both"/>
              <w:rPr>
                <w:kern w:val="2"/>
                <w:lang w:bidi="hi-IN"/>
              </w:rPr>
            </w:pPr>
            <w:r w:rsidRPr="00DB089A">
              <w:rPr>
                <w:kern w:val="2"/>
                <w:lang w:bidi="hi-IN"/>
              </w:rPr>
              <w:t xml:space="preserve">Мероприятия подпрограммы финансируются за счет средств бюджета города, бюджета области и внебюджетных средств. </w:t>
            </w:r>
          </w:p>
          <w:p w:rsidR="00E73ABD" w:rsidRPr="00DB089A" w:rsidRDefault="00E73ABD" w:rsidP="005D048D">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w:t>
            </w:r>
            <w:r w:rsidRPr="00DB089A">
              <w:rPr>
                <w:kern w:val="2"/>
                <w:lang w:val="en-US"/>
              </w:rPr>
              <w:t>I</w:t>
            </w:r>
            <w:r w:rsidRPr="00DB089A">
              <w:rPr>
                <w:kern w:val="2"/>
              </w:rPr>
              <w:t>этапа  на 2014-2022 годы с</w:t>
            </w:r>
            <w:r w:rsidRPr="00DB089A">
              <w:rPr>
                <w:kern w:val="2"/>
                <w:lang w:bidi="hi-IN"/>
              </w:rPr>
              <w:t>оставляет:</w:t>
            </w:r>
          </w:p>
          <w:p w:rsidR="00E73ABD" w:rsidRPr="00DB089A" w:rsidRDefault="00E73ABD" w:rsidP="005D048D">
            <w:pPr>
              <w:widowControl w:val="0"/>
              <w:autoSpaceDE w:val="0"/>
              <w:snapToGrid w:val="0"/>
              <w:spacing w:line="256" w:lineRule="auto"/>
              <w:jc w:val="both"/>
              <w:rPr>
                <w:kern w:val="2"/>
                <w:lang w:bidi="hi-IN"/>
              </w:rPr>
            </w:pPr>
            <w:r w:rsidRPr="00DB089A">
              <w:rPr>
                <w:kern w:val="2"/>
                <w:lang w:bidi="hi-IN"/>
              </w:rPr>
              <w:t>68,0 тыс. рублей, в том числе:</w:t>
            </w:r>
          </w:p>
          <w:p w:rsidR="00E73ABD" w:rsidRPr="00DB089A" w:rsidRDefault="00E73ABD" w:rsidP="00536FF7">
            <w:pPr>
              <w:widowControl w:val="0"/>
              <w:jc w:val="both"/>
              <w:rPr>
                <w:kern w:val="2"/>
                <w:lang w:bidi="hi-IN"/>
              </w:rPr>
            </w:pPr>
            <w:r w:rsidRPr="00DB089A">
              <w:rPr>
                <w:kern w:val="2"/>
                <w:lang w:bidi="hi-IN"/>
              </w:rPr>
              <w:t>средства внебюджетные - 68,0 тыс. рублей.</w:t>
            </w:r>
          </w:p>
          <w:p w:rsidR="00E73ABD" w:rsidRPr="00DB089A" w:rsidRDefault="00E73ABD" w:rsidP="00536FF7">
            <w:pPr>
              <w:widowControl w:val="0"/>
              <w:jc w:val="both"/>
              <w:rPr>
                <w:kern w:val="2"/>
                <w:lang w:bidi="hi-IN"/>
              </w:rPr>
            </w:pPr>
            <w:r w:rsidRPr="00DB089A">
              <w:rPr>
                <w:kern w:val="2"/>
                <w:lang w:bidi="hi-IN"/>
              </w:rPr>
              <w:t>2014 год - 17,0 тыс. рублей, в том числе:</w:t>
            </w:r>
          </w:p>
          <w:p w:rsidR="00E73ABD" w:rsidRPr="00DB089A" w:rsidRDefault="00E73ABD" w:rsidP="00536FF7">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536FF7">
            <w:pPr>
              <w:widowControl w:val="0"/>
              <w:jc w:val="both"/>
              <w:rPr>
                <w:kern w:val="2"/>
                <w:lang w:bidi="hi-IN"/>
              </w:rPr>
            </w:pPr>
            <w:r w:rsidRPr="00DB089A">
              <w:rPr>
                <w:kern w:val="2"/>
                <w:lang w:bidi="hi-IN"/>
              </w:rPr>
              <w:t>2015 год - 17,0 тыс. рублей, в том числе:</w:t>
            </w:r>
          </w:p>
          <w:p w:rsidR="00E73ABD" w:rsidRPr="00DB089A" w:rsidRDefault="00E73ABD" w:rsidP="00536FF7">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536FF7">
            <w:pPr>
              <w:widowControl w:val="0"/>
              <w:jc w:val="both"/>
              <w:rPr>
                <w:kern w:val="2"/>
                <w:lang w:bidi="hi-IN"/>
              </w:rPr>
            </w:pPr>
            <w:r w:rsidRPr="00DB089A">
              <w:rPr>
                <w:kern w:val="2"/>
                <w:lang w:bidi="hi-IN"/>
              </w:rPr>
              <w:t>2016 год -  17,0 тыс. рублей, в том числе:</w:t>
            </w:r>
          </w:p>
          <w:p w:rsidR="00E73ABD" w:rsidRPr="00DB089A" w:rsidRDefault="00E73ABD" w:rsidP="00536FF7">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536FF7">
            <w:pPr>
              <w:widowControl w:val="0"/>
              <w:jc w:val="both"/>
              <w:rPr>
                <w:kern w:val="2"/>
                <w:lang w:bidi="hi-IN"/>
              </w:rPr>
            </w:pPr>
            <w:r w:rsidRPr="00DB089A">
              <w:rPr>
                <w:kern w:val="2"/>
                <w:lang w:bidi="hi-IN"/>
              </w:rPr>
              <w:t>2017 год-  17,0 тыс. рублей, в том числе:</w:t>
            </w:r>
          </w:p>
          <w:p w:rsidR="00E73ABD" w:rsidRPr="00DB089A" w:rsidRDefault="00E73ABD" w:rsidP="00536FF7">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536FF7">
            <w:pPr>
              <w:widowControl w:val="0"/>
              <w:jc w:val="both"/>
              <w:rPr>
                <w:kern w:val="2"/>
                <w:lang w:bidi="hi-IN"/>
              </w:rPr>
            </w:pPr>
            <w:r w:rsidRPr="00DB089A">
              <w:rPr>
                <w:kern w:val="2"/>
                <w:lang w:bidi="hi-IN"/>
              </w:rPr>
              <w:t>2018 год -  0,0 тыс. рублей, в том числе:</w:t>
            </w:r>
          </w:p>
          <w:p w:rsidR="00E73ABD" w:rsidRPr="00DB089A" w:rsidRDefault="00E73ABD" w:rsidP="00536FF7">
            <w:pPr>
              <w:widowControl w:val="0"/>
              <w:jc w:val="both"/>
              <w:rPr>
                <w:kern w:val="2"/>
                <w:lang w:bidi="hi-IN"/>
              </w:rPr>
            </w:pPr>
            <w:r w:rsidRPr="00DB089A">
              <w:rPr>
                <w:kern w:val="2"/>
                <w:lang w:bidi="hi-IN"/>
              </w:rPr>
              <w:t>средства внебюджетные - 0,0 тыс. рублей.</w:t>
            </w:r>
          </w:p>
          <w:p w:rsidR="00E73ABD" w:rsidRPr="00DB089A" w:rsidRDefault="00E73ABD" w:rsidP="00536FF7">
            <w:pPr>
              <w:widowControl w:val="0"/>
              <w:jc w:val="both"/>
              <w:rPr>
                <w:kern w:val="2"/>
                <w:lang w:bidi="hi-IN"/>
              </w:rPr>
            </w:pPr>
            <w:r w:rsidRPr="00DB089A">
              <w:rPr>
                <w:kern w:val="2"/>
                <w:lang w:bidi="hi-IN"/>
              </w:rPr>
              <w:t>2019 год -  0 тыс. рублей, в том числе:</w:t>
            </w:r>
          </w:p>
          <w:p w:rsidR="00E73ABD" w:rsidRPr="00DB089A" w:rsidRDefault="00E73ABD" w:rsidP="00536FF7">
            <w:pPr>
              <w:widowControl w:val="0"/>
              <w:jc w:val="both"/>
              <w:rPr>
                <w:kern w:val="2"/>
                <w:lang w:bidi="hi-IN"/>
              </w:rPr>
            </w:pPr>
            <w:r w:rsidRPr="00DB089A">
              <w:rPr>
                <w:kern w:val="2"/>
                <w:lang w:bidi="hi-IN"/>
              </w:rPr>
              <w:t>средства внебюджетные - 0 тыс. рублей.</w:t>
            </w:r>
          </w:p>
          <w:p w:rsidR="00E73ABD" w:rsidRPr="00DB089A" w:rsidRDefault="00E73ABD" w:rsidP="00536FF7">
            <w:pPr>
              <w:widowControl w:val="0"/>
              <w:jc w:val="both"/>
              <w:rPr>
                <w:kern w:val="2"/>
                <w:lang w:bidi="hi-IN"/>
              </w:rPr>
            </w:pPr>
            <w:r w:rsidRPr="00DB089A">
              <w:rPr>
                <w:kern w:val="2"/>
                <w:lang w:bidi="hi-IN"/>
              </w:rPr>
              <w:t>2020 год -  17,0 тыс. рублей, в том числе:</w:t>
            </w:r>
          </w:p>
          <w:p w:rsidR="00E73ABD" w:rsidRPr="00DB089A" w:rsidRDefault="00E73ABD" w:rsidP="00536FF7">
            <w:pPr>
              <w:widowControl w:val="0"/>
              <w:jc w:val="both"/>
              <w:rPr>
                <w:kern w:val="2"/>
                <w:lang w:bidi="hi-IN"/>
              </w:rPr>
            </w:pPr>
            <w:r w:rsidRPr="00DB089A">
              <w:rPr>
                <w:kern w:val="2"/>
                <w:lang w:bidi="hi-IN"/>
              </w:rPr>
              <w:t>средства внебюджетные - 0 тыс. рублей.</w:t>
            </w:r>
          </w:p>
          <w:p w:rsidR="00E73ABD" w:rsidRPr="00DB089A" w:rsidRDefault="00E73ABD" w:rsidP="00536FF7">
            <w:pPr>
              <w:widowControl w:val="0"/>
              <w:jc w:val="both"/>
              <w:rPr>
                <w:kern w:val="2"/>
                <w:lang w:bidi="hi-IN"/>
              </w:rPr>
            </w:pPr>
            <w:r w:rsidRPr="00DB089A">
              <w:rPr>
                <w:kern w:val="2"/>
                <w:lang w:bidi="hi-IN"/>
              </w:rPr>
              <w:t>2021 год -  0 тыс. рублей, в том числе:</w:t>
            </w:r>
          </w:p>
          <w:p w:rsidR="00E73ABD" w:rsidRPr="00DB089A" w:rsidRDefault="00E73ABD" w:rsidP="00536FF7">
            <w:pPr>
              <w:widowControl w:val="0"/>
              <w:jc w:val="both"/>
              <w:rPr>
                <w:kern w:val="2"/>
                <w:lang w:bidi="hi-IN"/>
              </w:rPr>
            </w:pPr>
            <w:r w:rsidRPr="00DB089A">
              <w:rPr>
                <w:kern w:val="2"/>
                <w:lang w:bidi="hi-IN"/>
              </w:rPr>
              <w:t xml:space="preserve"> средства внебюджетные - 0 тыс. рублей.</w:t>
            </w:r>
          </w:p>
          <w:p w:rsidR="00E73ABD" w:rsidRPr="00DB089A" w:rsidRDefault="00E73ABD" w:rsidP="00536FF7">
            <w:pPr>
              <w:widowControl w:val="0"/>
              <w:jc w:val="both"/>
              <w:rPr>
                <w:kern w:val="2"/>
                <w:lang w:bidi="hi-IN"/>
              </w:rPr>
            </w:pPr>
            <w:r w:rsidRPr="00DB089A">
              <w:rPr>
                <w:kern w:val="2"/>
                <w:lang w:bidi="hi-IN"/>
              </w:rPr>
              <w:t>2022 год -  0,0 тыс. рублей, в том числе:</w:t>
            </w:r>
          </w:p>
          <w:p w:rsidR="00E73ABD" w:rsidRPr="00DB089A" w:rsidRDefault="00E73ABD" w:rsidP="00536FF7">
            <w:pPr>
              <w:widowControl w:val="0"/>
              <w:jc w:val="both"/>
              <w:rPr>
                <w:kern w:val="2"/>
                <w:lang w:bidi="hi-IN"/>
              </w:rPr>
            </w:pPr>
            <w:r w:rsidRPr="00DB089A">
              <w:rPr>
                <w:kern w:val="2"/>
                <w:lang w:bidi="hi-IN"/>
              </w:rPr>
              <w:t xml:space="preserve"> средства внебюджетные - 0 тыс. рублей.</w:t>
            </w:r>
          </w:p>
          <w:p w:rsidR="00E73ABD" w:rsidRPr="00DB089A" w:rsidRDefault="00E73ABD" w:rsidP="005D048D">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 xml:space="preserve"> этапа   на 2023-2030 годы составляет:</w:t>
            </w:r>
          </w:p>
          <w:p w:rsidR="00E73ABD" w:rsidRPr="00DB089A" w:rsidRDefault="00E73ABD" w:rsidP="005D048D">
            <w:pPr>
              <w:widowControl w:val="0"/>
              <w:autoSpaceDE w:val="0"/>
              <w:snapToGrid w:val="0"/>
              <w:spacing w:line="256" w:lineRule="auto"/>
              <w:jc w:val="both"/>
              <w:rPr>
                <w:kern w:val="2"/>
              </w:rPr>
            </w:pPr>
            <w:r w:rsidRPr="00DB089A">
              <w:rPr>
                <w:kern w:val="2"/>
              </w:rPr>
              <w:t>0,00 тыс. рублей, в том числе:</w:t>
            </w:r>
          </w:p>
          <w:p w:rsidR="00E73ABD" w:rsidRPr="00DB089A" w:rsidRDefault="00E73ABD" w:rsidP="005D048D">
            <w:pPr>
              <w:spacing w:line="256" w:lineRule="auto"/>
              <w:rPr>
                <w:kern w:val="2"/>
              </w:rPr>
            </w:pPr>
            <w:r w:rsidRPr="00DB089A">
              <w:rPr>
                <w:kern w:val="2"/>
              </w:rPr>
              <w:t xml:space="preserve">2023 год –0,0 тыс. рублей, </w:t>
            </w:r>
          </w:p>
          <w:p w:rsidR="00E73ABD" w:rsidRPr="00DB089A" w:rsidRDefault="00E73ABD" w:rsidP="005D048D">
            <w:pPr>
              <w:spacing w:line="256" w:lineRule="auto"/>
              <w:rPr>
                <w:kern w:val="2"/>
              </w:rPr>
            </w:pPr>
            <w:r w:rsidRPr="00DB089A">
              <w:rPr>
                <w:kern w:val="2"/>
              </w:rPr>
              <w:t xml:space="preserve">2024 год –0,0 тыс. рублей, </w:t>
            </w:r>
          </w:p>
          <w:p w:rsidR="00E73ABD" w:rsidRPr="00DB089A" w:rsidRDefault="00E73ABD" w:rsidP="005D048D">
            <w:pPr>
              <w:spacing w:line="256" w:lineRule="auto"/>
              <w:rPr>
                <w:kern w:val="2"/>
              </w:rPr>
            </w:pPr>
            <w:r w:rsidRPr="00DB089A">
              <w:rPr>
                <w:kern w:val="2"/>
              </w:rPr>
              <w:t xml:space="preserve">2025 год - 0,0 тыс. рублей, </w:t>
            </w:r>
          </w:p>
          <w:p w:rsidR="00E73ABD" w:rsidRPr="00DB089A" w:rsidRDefault="00E73ABD" w:rsidP="005D048D">
            <w:pPr>
              <w:spacing w:line="256" w:lineRule="auto"/>
              <w:rPr>
                <w:kern w:val="2"/>
              </w:rPr>
            </w:pPr>
            <w:r w:rsidRPr="00DB089A">
              <w:rPr>
                <w:kern w:val="2"/>
              </w:rPr>
              <w:t xml:space="preserve">2026 год - 0,0 тыс. рублей, </w:t>
            </w:r>
          </w:p>
          <w:p w:rsidR="00E73ABD" w:rsidRPr="00DB089A" w:rsidRDefault="00E73ABD" w:rsidP="005D048D">
            <w:pPr>
              <w:spacing w:line="256" w:lineRule="auto"/>
              <w:rPr>
                <w:kern w:val="2"/>
              </w:rPr>
            </w:pPr>
            <w:r w:rsidRPr="00DB089A">
              <w:rPr>
                <w:kern w:val="2"/>
              </w:rPr>
              <w:t xml:space="preserve">2027 год - 0,0 тыс. рублей, </w:t>
            </w:r>
          </w:p>
          <w:p w:rsidR="00E73ABD" w:rsidRPr="00DB089A" w:rsidRDefault="00E73ABD" w:rsidP="005D048D">
            <w:pPr>
              <w:spacing w:line="256" w:lineRule="auto"/>
              <w:rPr>
                <w:kern w:val="2"/>
              </w:rPr>
            </w:pPr>
            <w:r w:rsidRPr="00DB089A">
              <w:rPr>
                <w:kern w:val="2"/>
              </w:rPr>
              <w:t xml:space="preserve">2028 год - 0,0 тыс. рублей, </w:t>
            </w:r>
          </w:p>
          <w:p w:rsidR="00E73ABD" w:rsidRPr="00DB089A" w:rsidRDefault="00E73ABD" w:rsidP="005D048D">
            <w:pPr>
              <w:spacing w:line="256" w:lineRule="auto"/>
              <w:rPr>
                <w:kern w:val="2"/>
              </w:rPr>
            </w:pPr>
            <w:r w:rsidRPr="00DB089A">
              <w:rPr>
                <w:kern w:val="2"/>
              </w:rPr>
              <w:t xml:space="preserve">2029 год - 0,0 тыс. рублей, </w:t>
            </w:r>
          </w:p>
          <w:p w:rsidR="00E73ABD" w:rsidRPr="00DB089A" w:rsidRDefault="00E73ABD" w:rsidP="005D048D">
            <w:pPr>
              <w:spacing w:line="256" w:lineRule="auto"/>
              <w:rPr>
                <w:kern w:val="2"/>
              </w:rPr>
            </w:pPr>
            <w:r w:rsidRPr="00DB089A">
              <w:rPr>
                <w:kern w:val="2"/>
              </w:rPr>
              <w:t>2030 год -0,0 тыс. рублей.</w:t>
            </w:r>
          </w:p>
          <w:p w:rsidR="00E73ABD" w:rsidRPr="00DB089A" w:rsidRDefault="00E73ABD" w:rsidP="00536FF7">
            <w:pPr>
              <w:widowControl w:val="0"/>
              <w:jc w:val="both"/>
              <w:rPr>
                <w:kern w:val="2"/>
                <w:lang w:bidi="hi-IN"/>
              </w:rPr>
            </w:pPr>
          </w:p>
        </w:tc>
      </w:tr>
    </w:tbl>
    <w:p w:rsidR="00E73ABD" w:rsidRPr="00DB089A" w:rsidRDefault="00E73ABD" w:rsidP="00A4022F">
      <w:pPr>
        <w:widowControl w:val="0"/>
        <w:jc w:val="center"/>
        <w:rPr>
          <w:b/>
          <w:kern w:val="2"/>
          <w:lang w:bidi="hi-IN"/>
        </w:rPr>
      </w:pPr>
    </w:p>
    <w:p w:rsidR="00E73ABD" w:rsidRPr="00DB089A" w:rsidRDefault="00E73ABD" w:rsidP="00A4022F">
      <w:pPr>
        <w:widowControl w:val="0"/>
        <w:jc w:val="center"/>
        <w:rPr>
          <w:b/>
          <w:kern w:val="2"/>
          <w:lang w:bidi="hi-IN"/>
        </w:rPr>
      </w:pPr>
      <w:r w:rsidRPr="00DB089A">
        <w:rPr>
          <w:b/>
          <w:kern w:val="2"/>
          <w:lang w:bidi="hi-IN"/>
        </w:rPr>
        <w:t>Раздел 1.</w:t>
      </w:r>
    </w:p>
    <w:p w:rsidR="00E73ABD" w:rsidRPr="00DB089A" w:rsidRDefault="00E73ABD" w:rsidP="00A4022F">
      <w:pPr>
        <w:widowControl w:val="0"/>
        <w:jc w:val="center"/>
        <w:rPr>
          <w:b/>
          <w:kern w:val="2"/>
          <w:lang w:bidi="hi-IN"/>
        </w:rPr>
      </w:pPr>
      <w:r w:rsidRPr="00DB089A">
        <w:rPr>
          <w:b/>
          <w:kern w:val="2"/>
          <w:lang w:bidi="hi-IN"/>
        </w:rPr>
        <w:t>Общая характеристика сферы реализации подпрограммы</w:t>
      </w:r>
    </w:p>
    <w:p w:rsidR="00E73ABD" w:rsidRPr="00DB089A" w:rsidRDefault="00E73ABD" w:rsidP="00A4022F">
      <w:pPr>
        <w:widowControl w:val="0"/>
        <w:jc w:val="both"/>
        <w:rPr>
          <w:kern w:val="2"/>
          <w:lang w:bidi="hi-IN"/>
        </w:rPr>
      </w:pPr>
      <w:r w:rsidRPr="00DB089A">
        <w:rPr>
          <w:kern w:val="2"/>
          <w:lang w:bidi="hi-IN"/>
        </w:rPr>
        <w:t>Настоящая подпрограмма разработана в соответствии с</w:t>
      </w:r>
    </w:p>
    <w:p w:rsidR="00E73ABD" w:rsidRPr="00DB089A" w:rsidRDefault="00E73ABD" w:rsidP="00A4022F">
      <w:pPr>
        <w:widowControl w:val="0"/>
        <w:jc w:val="both"/>
        <w:rPr>
          <w:kern w:val="2"/>
          <w:lang w:bidi="hi-IN"/>
        </w:rPr>
      </w:pPr>
      <w:r w:rsidRPr="00DB089A">
        <w:rPr>
          <w:kern w:val="2"/>
          <w:lang w:bidi="hi-IN"/>
        </w:rPr>
        <w:t>Федеральным законом от 06 октября 2003 года № 131-ФЗ « Об общих</w:t>
      </w:r>
    </w:p>
    <w:p w:rsidR="00E73ABD" w:rsidRPr="00DB089A" w:rsidRDefault="00E73ABD" w:rsidP="00A4022F">
      <w:pPr>
        <w:widowControl w:val="0"/>
        <w:jc w:val="both"/>
        <w:rPr>
          <w:kern w:val="2"/>
          <w:lang w:bidi="hi-IN"/>
        </w:rPr>
      </w:pPr>
      <w:r w:rsidRPr="00DB089A">
        <w:rPr>
          <w:kern w:val="2"/>
          <w:lang w:bidi="hi-IN"/>
        </w:rPr>
        <w:t>принципах организации местного самоуправления в Российской</w:t>
      </w:r>
    </w:p>
    <w:p w:rsidR="00E73ABD" w:rsidRPr="00DB089A" w:rsidRDefault="00E73ABD" w:rsidP="00A4022F">
      <w:pPr>
        <w:widowControl w:val="0"/>
        <w:jc w:val="both"/>
        <w:rPr>
          <w:kern w:val="2"/>
          <w:lang w:bidi="hi-IN"/>
        </w:rPr>
      </w:pPr>
      <w:r w:rsidRPr="00DB089A">
        <w:rPr>
          <w:kern w:val="2"/>
          <w:lang w:bidi="hi-IN"/>
        </w:rPr>
        <w:t>Федерации», календарем памятных дат и знаменательных событий</w:t>
      </w:r>
    </w:p>
    <w:p w:rsidR="00E73ABD" w:rsidRPr="00DB089A" w:rsidRDefault="00E73ABD" w:rsidP="00A4022F">
      <w:pPr>
        <w:widowControl w:val="0"/>
        <w:jc w:val="both"/>
        <w:rPr>
          <w:kern w:val="2"/>
          <w:lang w:bidi="hi-IN"/>
        </w:rPr>
      </w:pPr>
      <w:r w:rsidRPr="00DB089A">
        <w:rPr>
          <w:kern w:val="2"/>
          <w:lang w:bidi="hi-IN"/>
        </w:rPr>
        <w:t>Российской Федерации, Тамбовской области и города Кирсанова.</w:t>
      </w:r>
    </w:p>
    <w:p w:rsidR="00E73ABD" w:rsidRPr="00DB089A" w:rsidRDefault="00E73ABD" w:rsidP="00A4022F">
      <w:pPr>
        <w:widowControl w:val="0"/>
        <w:jc w:val="both"/>
        <w:rPr>
          <w:kern w:val="2"/>
          <w:lang w:bidi="hi-IN"/>
        </w:rPr>
      </w:pPr>
      <w:r w:rsidRPr="00DB089A">
        <w:rPr>
          <w:kern w:val="2"/>
          <w:lang w:bidi="hi-IN"/>
        </w:rPr>
        <w:t>Цели и задачи настоящей подпрограммы направлены на создание</w:t>
      </w:r>
    </w:p>
    <w:p w:rsidR="00E73ABD" w:rsidRPr="00DB089A" w:rsidRDefault="00E73ABD" w:rsidP="00A4022F">
      <w:pPr>
        <w:widowControl w:val="0"/>
        <w:jc w:val="both"/>
        <w:rPr>
          <w:kern w:val="2"/>
          <w:lang w:bidi="hi-IN"/>
        </w:rPr>
      </w:pPr>
      <w:r w:rsidRPr="00DB089A">
        <w:rPr>
          <w:kern w:val="2"/>
          <w:lang w:bidi="hi-IN"/>
        </w:rPr>
        <w:t>условий для обеспечения качественного проведения культурно- массовых</w:t>
      </w:r>
    </w:p>
    <w:p w:rsidR="00E73ABD" w:rsidRPr="00DB089A" w:rsidRDefault="00E73ABD" w:rsidP="00A4022F">
      <w:pPr>
        <w:widowControl w:val="0"/>
        <w:jc w:val="both"/>
        <w:rPr>
          <w:kern w:val="2"/>
          <w:lang w:bidi="hi-IN"/>
        </w:rPr>
      </w:pPr>
      <w:r w:rsidRPr="00DB089A">
        <w:rPr>
          <w:kern w:val="2"/>
          <w:lang w:bidi="hi-IN"/>
        </w:rPr>
        <w:t>и праздничных мероприятий.</w:t>
      </w:r>
    </w:p>
    <w:p w:rsidR="00E73ABD" w:rsidRPr="00DB089A" w:rsidRDefault="00E73ABD" w:rsidP="00A4022F">
      <w:pPr>
        <w:widowControl w:val="0"/>
        <w:jc w:val="both"/>
        <w:rPr>
          <w:kern w:val="2"/>
          <w:lang w:bidi="hi-IN"/>
        </w:rPr>
      </w:pPr>
      <w:r w:rsidRPr="00DB089A">
        <w:rPr>
          <w:kern w:val="2"/>
          <w:lang w:bidi="hi-IN"/>
        </w:rPr>
        <w:t>Подпрограмма определяет объемы и источники финансирования,</w:t>
      </w:r>
    </w:p>
    <w:p w:rsidR="00E73ABD" w:rsidRPr="00DB089A" w:rsidRDefault="00E73ABD" w:rsidP="00A4022F">
      <w:pPr>
        <w:widowControl w:val="0"/>
        <w:jc w:val="both"/>
        <w:rPr>
          <w:kern w:val="2"/>
          <w:lang w:bidi="hi-IN"/>
        </w:rPr>
      </w:pPr>
      <w:r w:rsidRPr="00DB089A">
        <w:rPr>
          <w:kern w:val="2"/>
          <w:lang w:bidi="hi-IN"/>
        </w:rPr>
        <w:t>устанавливает ответственных за реализацию мероприятий и отражает</w:t>
      </w:r>
    </w:p>
    <w:p w:rsidR="00E73ABD" w:rsidRPr="00DB089A" w:rsidRDefault="00E73ABD" w:rsidP="00A4022F">
      <w:pPr>
        <w:widowControl w:val="0"/>
        <w:jc w:val="both"/>
        <w:rPr>
          <w:kern w:val="2"/>
          <w:lang w:bidi="hi-IN"/>
        </w:rPr>
      </w:pPr>
      <w:r w:rsidRPr="00DB089A">
        <w:rPr>
          <w:kern w:val="2"/>
          <w:lang w:bidi="hi-IN"/>
        </w:rPr>
        <w:t>показатели результативности от проведения праздничных мероприятий.</w:t>
      </w:r>
    </w:p>
    <w:p w:rsidR="00E73ABD" w:rsidRPr="00DB089A" w:rsidRDefault="00E73ABD" w:rsidP="00A4022F">
      <w:pPr>
        <w:widowControl w:val="0"/>
        <w:jc w:val="center"/>
        <w:rPr>
          <w:b/>
          <w:kern w:val="2"/>
          <w:lang w:bidi="hi-IN"/>
        </w:rPr>
      </w:pPr>
    </w:p>
    <w:p w:rsidR="00E73ABD" w:rsidRPr="00DB089A" w:rsidRDefault="00E73ABD" w:rsidP="00A4022F">
      <w:pPr>
        <w:widowControl w:val="0"/>
        <w:jc w:val="center"/>
        <w:rPr>
          <w:b/>
          <w:kern w:val="2"/>
          <w:lang w:bidi="hi-IN"/>
        </w:rPr>
      </w:pPr>
      <w:r w:rsidRPr="00DB089A">
        <w:rPr>
          <w:b/>
          <w:kern w:val="2"/>
          <w:lang w:bidi="hi-IN"/>
        </w:rPr>
        <w:t>Раздел 2.</w:t>
      </w:r>
    </w:p>
    <w:p w:rsidR="00E73ABD" w:rsidRPr="00DB089A" w:rsidRDefault="00E73ABD" w:rsidP="00A4022F">
      <w:pPr>
        <w:widowControl w:val="0"/>
        <w:jc w:val="center"/>
        <w:rPr>
          <w:b/>
          <w:kern w:val="2"/>
          <w:lang w:bidi="hi-IN"/>
        </w:rPr>
      </w:pPr>
      <w:r w:rsidRPr="00DB089A">
        <w:rPr>
          <w:b/>
          <w:kern w:val="2"/>
          <w:lang w:bidi="hi-IN"/>
        </w:rPr>
        <w:t>Приоритеты, цели, задачи, сроки реализации подпрограммы</w:t>
      </w:r>
    </w:p>
    <w:p w:rsidR="00E73ABD" w:rsidRPr="00DB089A" w:rsidRDefault="00E73ABD" w:rsidP="00A4022F">
      <w:pPr>
        <w:widowControl w:val="0"/>
        <w:jc w:val="both"/>
        <w:rPr>
          <w:kern w:val="2"/>
          <w:lang w:bidi="hi-IN"/>
        </w:rPr>
      </w:pPr>
      <w:r w:rsidRPr="00DB089A">
        <w:rPr>
          <w:kern w:val="2"/>
          <w:lang w:bidi="hi-IN"/>
        </w:rPr>
        <w:t>Основной целью подпрограммы является обеспечение качественного</w:t>
      </w:r>
    </w:p>
    <w:p w:rsidR="00E73ABD" w:rsidRPr="00DB089A" w:rsidRDefault="00E73ABD" w:rsidP="00A4022F">
      <w:pPr>
        <w:widowControl w:val="0"/>
        <w:jc w:val="both"/>
        <w:rPr>
          <w:kern w:val="2"/>
          <w:lang w:bidi="hi-IN"/>
        </w:rPr>
      </w:pPr>
      <w:r w:rsidRPr="00DB089A">
        <w:rPr>
          <w:kern w:val="2"/>
          <w:lang w:bidi="hi-IN"/>
        </w:rPr>
        <w:t>проведения городских общественно значимых массовых мероприятий.</w:t>
      </w:r>
    </w:p>
    <w:p w:rsidR="00E73ABD" w:rsidRPr="00DB089A" w:rsidRDefault="00E73ABD" w:rsidP="00A4022F">
      <w:pPr>
        <w:widowControl w:val="0"/>
        <w:jc w:val="both"/>
        <w:rPr>
          <w:kern w:val="2"/>
          <w:lang w:bidi="hi-IN"/>
        </w:rPr>
      </w:pPr>
      <w:r w:rsidRPr="00DB089A">
        <w:rPr>
          <w:kern w:val="2"/>
          <w:lang w:bidi="hi-IN"/>
        </w:rPr>
        <w:t>Основной задачей является организация и проведение мероприятий,</w:t>
      </w:r>
    </w:p>
    <w:p w:rsidR="00E73ABD" w:rsidRPr="00DB089A" w:rsidRDefault="00E73ABD" w:rsidP="00A4022F">
      <w:pPr>
        <w:widowControl w:val="0"/>
        <w:jc w:val="both"/>
        <w:rPr>
          <w:kern w:val="2"/>
          <w:lang w:bidi="hi-IN"/>
        </w:rPr>
      </w:pPr>
      <w:r w:rsidRPr="00DB089A">
        <w:rPr>
          <w:kern w:val="2"/>
          <w:lang w:bidi="hi-IN"/>
        </w:rPr>
        <w:t>посвященных государственным и профессиональным праздникам,</w:t>
      </w:r>
    </w:p>
    <w:p w:rsidR="00E73ABD" w:rsidRPr="00DB089A" w:rsidRDefault="00E73ABD" w:rsidP="00A4022F">
      <w:pPr>
        <w:widowControl w:val="0"/>
        <w:jc w:val="both"/>
        <w:rPr>
          <w:kern w:val="2"/>
          <w:lang w:bidi="hi-IN"/>
        </w:rPr>
      </w:pPr>
      <w:r w:rsidRPr="00DB089A">
        <w:rPr>
          <w:kern w:val="2"/>
          <w:lang w:bidi="hi-IN"/>
        </w:rPr>
        <w:t>международным праздникам и датам, памятным датам и знаменательным</w:t>
      </w:r>
    </w:p>
    <w:p w:rsidR="00E73ABD" w:rsidRPr="00DB089A" w:rsidRDefault="00E73ABD" w:rsidP="00A4022F">
      <w:pPr>
        <w:widowControl w:val="0"/>
        <w:jc w:val="both"/>
        <w:rPr>
          <w:kern w:val="2"/>
          <w:lang w:bidi="hi-IN"/>
        </w:rPr>
      </w:pPr>
      <w:r w:rsidRPr="00DB089A">
        <w:rPr>
          <w:kern w:val="2"/>
          <w:lang w:bidi="hi-IN"/>
        </w:rPr>
        <w:t>событиям, развитие культурно-массовых форм досуга, оказание поддержки</w:t>
      </w:r>
    </w:p>
    <w:p w:rsidR="00E73ABD" w:rsidRPr="00DB089A" w:rsidRDefault="00E73ABD" w:rsidP="00A4022F">
      <w:pPr>
        <w:widowControl w:val="0"/>
        <w:jc w:val="both"/>
        <w:rPr>
          <w:kern w:val="2"/>
          <w:lang w:bidi="hi-IN"/>
        </w:rPr>
      </w:pPr>
      <w:r w:rsidRPr="00DB089A">
        <w:rPr>
          <w:kern w:val="2"/>
          <w:lang w:bidi="hi-IN"/>
        </w:rPr>
        <w:t>самодеятельным коллективам в обеспечении их творческой деятельности.</w:t>
      </w:r>
    </w:p>
    <w:p w:rsidR="00E73ABD" w:rsidRPr="00DB089A" w:rsidRDefault="00E73ABD" w:rsidP="00A4022F">
      <w:pPr>
        <w:widowControl w:val="0"/>
        <w:jc w:val="both"/>
        <w:rPr>
          <w:kern w:val="2"/>
          <w:lang w:bidi="hi-IN"/>
        </w:rPr>
      </w:pPr>
      <w:r w:rsidRPr="00DB089A">
        <w:rPr>
          <w:kern w:val="2"/>
          <w:lang w:bidi="hi-IN"/>
        </w:rPr>
        <w:t>Срок реализации подпрограммы 2014-2030 годы.</w:t>
      </w:r>
    </w:p>
    <w:p w:rsidR="00E73ABD" w:rsidRPr="00DB089A" w:rsidRDefault="00E73ABD" w:rsidP="00A4022F">
      <w:pPr>
        <w:widowControl w:val="0"/>
        <w:jc w:val="center"/>
        <w:rPr>
          <w:b/>
          <w:kern w:val="2"/>
          <w:lang w:bidi="hi-IN"/>
        </w:rPr>
      </w:pPr>
      <w:r w:rsidRPr="00DB089A">
        <w:rPr>
          <w:b/>
          <w:kern w:val="2"/>
          <w:lang w:bidi="hi-IN"/>
        </w:rPr>
        <w:t>Раздел 3.</w:t>
      </w:r>
    </w:p>
    <w:p w:rsidR="00E73ABD" w:rsidRPr="00DB089A" w:rsidRDefault="00E73ABD" w:rsidP="00A4022F">
      <w:pPr>
        <w:widowControl w:val="0"/>
        <w:jc w:val="center"/>
        <w:rPr>
          <w:b/>
          <w:kern w:val="2"/>
          <w:lang w:bidi="hi-IN"/>
        </w:rPr>
      </w:pPr>
      <w:r w:rsidRPr="00DB089A">
        <w:rPr>
          <w:b/>
          <w:kern w:val="2"/>
          <w:lang w:bidi="hi-IN"/>
        </w:rPr>
        <w:t>Показатели (индикаторы) достижения целей и решения задач,</w:t>
      </w:r>
    </w:p>
    <w:p w:rsidR="00E73ABD" w:rsidRPr="00DB089A" w:rsidRDefault="00E73ABD" w:rsidP="00A4022F">
      <w:pPr>
        <w:widowControl w:val="0"/>
        <w:jc w:val="center"/>
        <w:rPr>
          <w:b/>
          <w:kern w:val="2"/>
          <w:lang w:bidi="hi-IN"/>
        </w:rPr>
      </w:pPr>
      <w:r w:rsidRPr="00DB089A">
        <w:rPr>
          <w:b/>
          <w:kern w:val="2"/>
          <w:lang w:bidi="hi-IN"/>
        </w:rPr>
        <w:t>ожидаемые конечные результаты подпрограммы</w:t>
      </w:r>
    </w:p>
    <w:p w:rsidR="00E73ABD" w:rsidRPr="00DB089A" w:rsidRDefault="00E73ABD" w:rsidP="00A4022F">
      <w:pPr>
        <w:widowControl w:val="0"/>
        <w:jc w:val="both"/>
        <w:rPr>
          <w:kern w:val="2"/>
          <w:lang w:bidi="hi-IN"/>
        </w:rPr>
      </w:pPr>
      <w:r w:rsidRPr="00DB089A">
        <w:rPr>
          <w:kern w:val="2"/>
          <w:lang w:bidi="hi-IN"/>
        </w:rPr>
        <w:t>Эффективность реализации подпрограммы зависит от уровня</w:t>
      </w:r>
    </w:p>
    <w:p w:rsidR="00E73ABD" w:rsidRPr="00DB089A" w:rsidRDefault="00E73ABD" w:rsidP="00A4022F">
      <w:pPr>
        <w:widowControl w:val="0"/>
        <w:jc w:val="both"/>
        <w:rPr>
          <w:kern w:val="2"/>
          <w:lang w:bidi="hi-IN"/>
        </w:rPr>
      </w:pPr>
      <w:r w:rsidRPr="00DB089A">
        <w:rPr>
          <w:kern w:val="2"/>
          <w:lang w:bidi="hi-IN"/>
        </w:rPr>
        <w:t>финансирования мероприятий Программы и их выполнения.</w:t>
      </w:r>
    </w:p>
    <w:p w:rsidR="00E73ABD" w:rsidRPr="00DB089A" w:rsidRDefault="00E73ABD" w:rsidP="00A4022F">
      <w:pPr>
        <w:widowControl w:val="0"/>
        <w:jc w:val="both"/>
        <w:rPr>
          <w:kern w:val="2"/>
          <w:lang w:bidi="hi-IN"/>
        </w:rPr>
      </w:pPr>
      <w:r w:rsidRPr="00DB089A">
        <w:rPr>
          <w:kern w:val="2"/>
          <w:lang w:bidi="hi-IN"/>
        </w:rPr>
        <w:t>В рамках реализации подпрограммы предполагается создать условия</w:t>
      </w:r>
    </w:p>
    <w:p w:rsidR="00E73ABD" w:rsidRPr="00DB089A" w:rsidRDefault="00E73ABD" w:rsidP="00A4022F">
      <w:pPr>
        <w:widowControl w:val="0"/>
        <w:jc w:val="both"/>
        <w:rPr>
          <w:kern w:val="2"/>
          <w:lang w:bidi="hi-IN"/>
        </w:rPr>
      </w:pPr>
      <w:r w:rsidRPr="00DB089A">
        <w:rPr>
          <w:kern w:val="2"/>
          <w:lang w:bidi="hi-IN"/>
        </w:rPr>
        <w:t>для привлечения большего количества населения для участия в праздничных</w:t>
      </w:r>
    </w:p>
    <w:p w:rsidR="00E73ABD" w:rsidRPr="00DB089A" w:rsidRDefault="00E73ABD" w:rsidP="00A4022F">
      <w:pPr>
        <w:widowControl w:val="0"/>
        <w:jc w:val="both"/>
        <w:rPr>
          <w:kern w:val="2"/>
          <w:lang w:bidi="hi-IN"/>
        </w:rPr>
      </w:pPr>
      <w:r w:rsidRPr="00DB089A">
        <w:rPr>
          <w:kern w:val="2"/>
          <w:lang w:bidi="hi-IN"/>
        </w:rPr>
        <w:t>мероприятиях, улучшить качество проведения праздничных мероприятий.</w:t>
      </w:r>
    </w:p>
    <w:p w:rsidR="00E73ABD" w:rsidRPr="00DB089A" w:rsidRDefault="00E73ABD" w:rsidP="00A4022F">
      <w:pPr>
        <w:widowControl w:val="0"/>
        <w:jc w:val="both"/>
        <w:rPr>
          <w:kern w:val="2"/>
          <w:lang w:bidi="hi-IN"/>
        </w:rPr>
      </w:pPr>
      <w:r w:rsidRPr="00DB089A">
        <w:rPr>
          <w:kern w:val="2"/>
          <w:lang w:bidi="hi-IN"/>
        </w:rPr>
        <w:t>Ожидаемые результаты реализации подпрограммы:</w:t>
      </w:r>
    </w:p>
    <w:p w:rsidR="00E73ABD" w:rsidRPr="00DB089A" w:rsidRDefault="00E73ABD" w:rsidP="00A4022F">
      <w:pPr>
        <w:widowControl w:val="0"/>
        <w:jc w:val="both"/>
        <w:rPr>
          <w:kern w:val="2"/>
          <w:lang w:bidi="hi-IN"/>
        </w:rPr>
      </w:pPr>
      <w:r w:rsidRPr="00DB089A">
        <w:rPr>
          <w:kern w:val="2"/>
          <w:lang w:bidi="hi-IN"/>
        </w:rPr>
        <w:t>1. Улучшение качества культурного обслуживания населения</w:t>
      </w:r>
    </w:p>
    <w:p w:rsidR="00E73ABD" w:rsidRPr="00DB089A" w:rsidRDefault="00E73ABD" w:rsidP="00A4022F">
      <w:pPr>
        <w:widowControl w:val="0"/>
        <w:jc w:val="both"/>
        <w:rPr>
          <w:kern w:val="2"/>
          <w:lang w:bidi="hi-IN"/>
        </w:rPr>
      </w:pPr>
      <w:r w:rsidRPr="00DB089A">
        <w:rPr>
          <w:kern w:val="2"/>
          <w:lang w:bidi="hi-IN"/>
        </w:rPr>
        <w:t>города Кирсанова.</w:t>
      </w:r>
    </w:p>
    <w:p w:rsidR="00E73ABD" w:rsidRPr="00DB089A" w:rsidRDefault="00E73ABD" w:rsidP="00A4022F">
      <w:pPr>
        <w:widowControl w:val="0"/>
        <w:jc w:val="both"/>
        <w:rPr>
          <w:kern w:val="2"/>
          <w:lang w:bidi="hi-IN"/>
        </w:rPr>
      </w:pPr>
      <w:r w:rsidRPr="00DB089A">
        <w:rPr>
          <w:kern w:val="2"/>
          <w:lang w:bidi="hi-IN"/>
        </w:rPr>
        <w:t>2. Сохранение традиций и культурного наследия.</w:t>
      </w:r>
    </w:p>
    <w:p w:rsidR="00E73ABD" w:rsidRPr="00DB089A" w:rsidRDefault="00E73ABD" w:rsidP="00A4022F">
      <w:pPr>
        <w:widowControl w:val="0"/>
        <w:jc w:val="both"/>
        <w:rPr>
          <w:kern w:val="2"/>
          <w:lang w:bidi="hi-IN"/>
        </w:rPr>
      </w:pPr>
      <w:r w:rsidRPr="00DB089A">
        <w:rPr>
          <w:kern w:val="2"/>
          <w:lang w:bidi="hi-IN"/>
        </w:rPr>
        <w:t>3. Обеспечение равного доступа населения к культурным и</w:t>
      </w:r>
    </w:p>
    <w:p w:rsidR="00E73ABD" w:rsidRPr="00DB089A" w:rsidRDefault="00E73ABD" w:rsidP="00A4022F">
      <w:pPr>
        <w:widowControl w:val="0"/>
        <w:jc w:val="both"/>
        <w:rPr>
          <w:kern w:val="2"/>
          <w:lang w:bidi="hi-IN"/>
        </w:rPr>
      </w:pPr>
      <w:r w:rsidRPr="00DB089A">
        <w:rPr>
          <w:kern w:val="2"/>
          <w:lang w:bidi="hi-IN"/>
        </w:rPr>
        <w:t>информационным услугам.</w:t>
      </w:r>
    </w:p>
    <w:p w:rsidR="00E73ABD" w:rsidRPr="00DB089A" w:rsidRDefault="00E73ABD" w:rsidP="00A4022F">
      <w:pPr>
        <w:widowControl w:val="0"/>
        <w:jc w:val="both"/>
        <w:rPr>
          <w:kern w:val="2"/>
          <w:lang w:bidi="hi-IN"/>
        </w:rPr>
      </w:pPr>
      <w:r w:rsidRPr="00DB089A">
        <w:rPr>
          <w:kern w:val="2"/>
          <w:lang w:bidi="hi-IN"/>
        </w:rPr>
        <w:t>4. Повышение роли культуры в обществе, системе воспитания и</w:t>
      </w:r>
    </w:p>
    <w:p w:rsidR="00E73ABD" w:rsidRPr="00DB089A" w:rsidRDefault="00E73ABD" w:rsidP="00A4022F">
      <w:pPr>
        <w:widowControl w:val="0"/>
        <w:jc w:val="both"/>
        <w:rPr>
          <w:kern w:val="2"/>
          <w:lang w:bidi="hi-IN"/>
        </w:rPr>
      </w:pPr>
      <w:r w:rsidRPr="00DB089A">
        <w:rPr>
          <w:kern w:val="2"/>
          <w:lang w:bidi="hi-IN"/>
        </w:rPr>
        <w:t>образования населения и организации его досуга.</w:t>
      </w:r>
    </w:p>
    <w:p w:rsidR="00E73ABD" w:rsidRPr="00DB089A" w:rsidRDefault="00E73ABD" w:rsidP="00A4022F">
      <w:pPr>
        <w:widowControl w:val="0"/>
        <w:jc w:val="both"/>
        <w:rPr>
          <w:kern w:val="2"/>
          <w:lang w:bidi="hi-IN"/>
        </w:rPr>
      </w:pPr>
      <w:r w:rsidRPr="00DB089A">
        <w:rPr>
          <w:kern w:val="2"/>
          <w:lang w:bidi="hi-IN"/>
        </w:rPr>
        <w:t>Оценка эффективности реализации подпрограммы будет</w:t>
      </w:r>
    </w:p>
    <w:p w:rsidR="00E73ABD" w:rsidRPr="00DB089A" w:rsidRDefault="00E73ABD" w:rsidP="00A4022F">
      <w:pPr>
        <w:widowControl w:val="0"/>
        <w:jc w:val="both"/>
        <w:rPr>
          <w:kern w:val="2"/>
          <w:lang w:bidi="hi-IN"/>
        </w:rPr>
      </w:pPr>
      <w:r w:rsidRPr="00DB089A">
        <w:rPr>
          <w:kern w:val="2"/>
          <w:lang w:bidi="hi-IN"/>
        </w:rPr>
        <w:t>осуществляться на основе следующих показателей:</w:t>
      </w:r>
    </w:p>
    <w:p w:rsidR="00E73ABD" w:rsidRPr="00DB089A" w:rsidRDefault="00E73ABD" w:rsidP="00A4022F">
      <w:pPr>
        <w:widowControl w:val="0"/>
        <w:jc w:val="both"/>
        <w:rPr>
          <w:kern w:val="2"/>
          <w:lang w:bidi="hi-IN"/>
        </w:rPr>
      </w:pPr>
      <w:r w:rsidRPr="00DB089A">
        <w:rPr>
          <w:kern w:val="2"/>
          <w:lang w:bidi="hi-IN"/>
        </w:rPr>
        <w:t>1. Количество проведенных мероприятий из общего числа</w:t>
      </w:r>
    </w:p>
    <w:p w:rsidR="00E73ABD" w:rsidRPr="00DB089A" w:rsidRDefault="00E73ABD" w:rsidP="00A4022F">
      <w:pPr>
        <w:widowControl w:val="0"/>
        <w:jc w:val="both"/>
        <w:rPr>
          <w:kern w:val="2"/>
          <w:lang w:bidi="hi-IN"/>
        </w:rPr>
      </w:pPr>
      <w:r w:rsidRPr="00DB089A">
        <w:rPr>
          <w:kern w:val="2"/>
          <w:lang w:bidi="hi-IN"/>
        </w:rPr>
        <w:t>запланированных;</w:t>
      </w:r>
    </w:p>
    <w:p w:rsidR="00E73ABD" w:rsidRPr="00DB089A" w:rsidRDefault="00E73ABD" w:rsidP="00A4022F">
      <w:pPr>
        <w:widowControl w:val="0"/>
        <w:jc w:val="both"/>
        <w:rPr>
          <w:kern w:val="2"/>
          <w:lang w:bidi="hi-IN"/>
        </w:rPr>
      </w:pPr>
      <w:r w:rsidRPr="00DB089A">
        <w:rPr>
          <w:kern w:val="2"/>
          <w:lang w:bidi="hi-IN"/>
        </w:rPr>
        <w:t>2. Количество населения, принявшего участие в проведенных</w:t>
      </w:r>
    </w:p>
    <w:p w:rsidR="00E73ABD" w:rsidRPr="00DB089A" w:rsidRDefault="00E73ABD" w:rsidP="00A4022F">
      <w:pPr>
        <w:widowControl w:val="0"/>
        <w:jc w:val="both"/>
        <w:rPr>
          <w:kern w:val="2"/>
          <w:lang w:bidi="hi-IN"/>
        </w:rPr>
      </w:pPr>
      <w:r w:rsidRPr="00DB089A">
        <w:rPr>
          <w:kern w:val="2"/>
          <w:lang w:bidi="hi-IN"/>
        </w:rPr>
        <w:t>мероприятиях.</w:t>
      </w:r>
    </w:p>
    <w:p w:rsidR="00E73ABD" w:rsidRPr="00DB089A" w:rsidRDefault="00E73ABD" w:rsidP="00A4022F">
      <w:pPr>
        <w:widowControl w:val="0"/>
        <w:jc w:val="both"/>
        <w:rPr>
          <w:kern w:val="2"/>
          <w:lang w:bidi="hi-IN"/>
        </w:rPr>
      </w:pPr>
      <w:r w:rsidRPr="00DB089A">
        <w:rPr>
          <w:kern w:val="2"/>
          <w:lang w:bidi="hi-IN"/>
        </w:rPr>
        <w:t>Перечень показателей (индикаторов) подпрограммы приведен в</w:t>
      </w:r>
    </w:p>
    <w:p w:rsidR="00E73ABD" w:rsidRPr="00DB089A" w:rsidRDefault="00E73ABD" w:rsidP="00A4022F">
      <w:pPr>
        <w:widowControl w:val="0"/>
        <w:jc w:val="both"/>
        <w:rPr>
          <w:kern w:val="2"/>
          <w:lang w:bidi="hi-IN"/>
        </w:rPr>
      </w:pPr>
      <w:r w:rsidRPr="00DB089A">
        <w:rPr>
          <w:kern w:val="2"/>
          <w:lang w:bidi="hi-IN"/>
        </w:rPr>
        <w:t>Приложении №1 к Программе.</w:t>
      </w:r>
    </w:p>
    <w:p w:rsidR="00E73ABD" w:rsidRPr="00DB089A" w:rsidRDefault="00E73ABD" w:rsidP="00A4022F">
      <w:pPr>
        <w:widowControl w:val="0"/>
        <w:jc w:val="center"/>
        <w:rPr>
          <w:b/>
          <w:kern w:val="2"/>
          <w:lang w:bidi="hi-IN"/>
        </w:rPr>
      </w:pPr>
      <w:r w:rsidRPr="00DB089A">
        <w:rPr>
          <w:b/>
          <w:kern w:val="2"/>
          <w:lang w:bidi="hi-IN"/>
        </w:rPr>
        <w:t>Раздел 4.</w:t>
      </w:r>
    </w:p>
    <w:p w:rsidR="00E73ABD" w:rsidRPr="00DB089A" w:rsidRDefault="00E73ABD" w:rsidP="00A4022F">
      <w:pPr>
        <w:widowControl w:val="0"/>
        <w:jc w:val="center"/>
        <w:rPr>
          <w:b/>
          <w:kern w:val="2"/>
          <w:lang w:bidi="hi-IN"/>
        </w:rPr>
      </w:pPr>
      <w:r w:rsidRPr="00DB089A">
        <w:rPr>
          <w:b/>
          <w:kern w:val="2"/>
          <w:lang w:bidi="hi-IN"/>
        </w:rPr>
        <w:t>Обобщенная характеристика мероприятий подпрограммы</w:t>
      </w:r>
    </w:p>
    <w:p w:rsidR="00E73ABD" w:rsidRPr="00DB089A" w:rsidRDefault="00E73ABD" w:rsidP="00A4022F">
      <w:pPr>
        <w:widowControl w:val="0"/>
        <w:jc w:val="both"/>
        <w:rPr>
          <w:kern w:val="2"/>
          <w:lang w:bidi="hi-IN"/>
        </w:rPr>
      </w:pPr>
      <w:r w:rsidRPr="00DB089A">
        <w:rPr>
          <w:kern w:val="2"/>
          <w:lang w:bidi="hi-IN"/>
        </w:rPr>
        <w:t>Мероприятия, предусмотренные подпрограммой, направлены на</w:t>
      </w:r>
    </w:p>
    <w:p w:rsidR="00E73ABD" w:rsidRPr="00DB089A" w:rsidRDefault="00E73ABD" w:rsidP="00A4022F">
      <w:pPr>
        <w:widowControl w:val="0"/>
        <w:jc w:val="both"/>
        <w:rPr>
          <w:kern w:val="2"/>
          <w:lang w:bidi="hi-IN"/>
        </w:rPr>
      </w:pPr>
      <w:r w:rsidRPr="00DB089A">
        <w:rPr>
          <w:kern w:val="2"/>
          <w:lang w:bidi="hi-IN"/>
        </w:rPr>
        <w:t>охват основных памятных дат и знаменательных событий российского,</w:t>
      </w:r>
    </w:p>
    <w:p w:rsidR="00E73ABD" w:rsidRPr="00DB089A" w:rsidRDefault="00E73ABD" w:rsidP="00A4022F">
      <w:pPr>
        <w:widowControl w:val="0"/>
        <w:jc w:val="both"/>
        <w:rPr>
          <w:kern w:val="2"/>
          <w:lang w:bidi="hi-IN"/>
        </w:rPr>
      </w:pPr>
      <w:r w:rsidRPr="00DB089A">
        <w:rPr>
          <w:kern w:val="2"/>
          <w:lang w:bidi="hi-IN"/>
        </w:rPr>
        <w:t>областного и городского значения. Основными мероприятиями</w:t>
      </w:r>
    </w:p>
    <w:p w:rsidR="00E73ABD" w:rsidRPr="00DB089A" w:rsidRDefault="00E73ABD" w:rsidP="00A4022F">
      <w:pPr>
        <w:widowControl w:val="0"/>
        <w:jc w:val="both"/>
        <w:rPr>
          <w:kern w:val="2"/>
          <w:lang w:bidi="hi-IN"/>
        </w:rPr>
      </w:pPr>
      <w:r w:rsidRPr="00DB089A">
        <w:rPr>
          <w:kern w:val="2"/>
          <w:lang w:bidi="hi-IN"/>
        </w:rPr>
        <w:t>подпрограммы являются День города, День Победы, День молодежи,</w:t>
      </w:r>
    </w:p>
    <w:p w:rsidR="00E73ABD" w:rsidRPr="00DB089A" w:rsidRDefault="00E73ABD" w:rsidP="00A4022F">
      <w:pPr>
        <w:widowControl w:val="0"/>
        <w:jc w:val="both"/>
        <w:rPr>
          <w:kern w:val="2"/>
          <w:lang w:bidi="hi-IN"/>
        </w:rPr>
      </w:pPr>
      <w:r w:rsidRPr="00DB089A">
        <w:rPr>
          <w:kern w:val="2"/>
          <w:lang w:bidi="hi-IN"/>
        </w:rPr>
        <w:t>Новогодний праздник, Русская Масленица и другие.</w:t>
      </w:r>
    </w:p>
    <w:p w:rsidR="00E73ABD" w:rsidRPr="00DB089A" w:rsidRDefault="00E73ABD" w:rsidP="00A4022F">
      <w:pPr>
        <w:widowControl w:val="0"/>
        <w:jc w:val="both"/>
        <w:rPr>
          <w:kern w:val="2"/>
          <w:lang w:bidi="hi-IN"/>
        </w:rPr>
      </w:pPr>
      <w:r w:rsidRPr="00DB089A">
        <w:rPr>
          <w:kern w:val="2"/>
          <w:lang w:bidi="hi-IN"/>
        </w:rPr>
        <w:t>Для проведения городских мероприятий определены ответственные</w:t>
      </w:r>
    </w:p>
    <w:p w:rsidR="00E73ABD" w:rsidRPr="00DB089A" w:rsidRDefault="00E73ABD" w:rsidP="00A4022F">
      <w:pPr>
        <w:widowControl w:val="0"/>
        <w:jc w:val="both"/>
        <w:rPr>
          <w:kern w:val="2"/>
          <w:lang w:bidi="hi-IN"/>
        </w:rPr>
      </w:pPr>
      <w:r w:rsidRPr="00DB089A">
        <w:rPr>
          <w:kern w:val="2"/>
          <w:lang w:bidi="hi-IN"/>
        </w:rPr>
        <w:t>исполнители и соисполнитель, а также установлены объемы</w:t>
      </w:r>
    </w:p>
    <w:p w:rsidR="00E73ABD" w:rsidRPr="00DB089A" w:rsidRDefault="00E73ABD" w:rsidP="00A4022F">
      <w:pPr>
        <w:widowControl w:val="0"/>
        <w:jc w:val="both"/>
        <w:rPr>
          <w:kern w:val="2"/>
          <w:lang w:bidi="hi-IN"/>
        </w:rPr>
      </w:pPr>
      <w:r w:rsidRPr="00DB089A">
        <w:rPr>
          <w:kern w:val="2"/>
          <w:lang w:bidi="hi-IN"/>
        </w:rPr>
        <w:t>финансирования за счет внебюджетных средств.</w:t>
      </w:r>
    </w:p>
    <w:p w:rsidR="00E73ABD" w:rsidRPr="00DB089A" w:rsidRDefault="00E73ABD" w:rsidP="00A4022F">
      <w:pPr>
        <w:widowControl w:val="0"/>
        <w:jc w:val="both"/>
        <w:rPr>
          <w:kern w:val="2"/>
          <w:lang w:bidi="hi-IN"/>
        </w:rPr>
      </w:pPr>
      <w:r w:rsidRPr="00DB089A">
        <w:rPr>
          <w:kern w:val="2"/>
          <w:lang w:bidi="hi-IN"/>
        </w:rPr>
        <w:t xml:space="preserve"> Перечень мероприятий подпрограммы приведен в Приложении №2 к</w:t>
      </w:r>
    </w:p>
    <w:p w:rsidR="00E73ABD" w:rsidRPr="00DB089A" w:rsidRDefault="00E73ABD" w:rsidP="00A4022F">
      <w:pPr>
        <w:widowControl w:val="0"/>
        <w:jc w:val="both"/>
        <w:rPr>
          <w:kern w:val="2"/>
          <w:lang w:bidi="hi-IN"/>
        </w:rPr>
      </w:pPr>
      <w:r w:rsidRPr="00DB089A">
        <w:rPr>
          <w:kern w:val="2"/>
          <w:lang w:bidi="hi-IN"/>
        </w:rPr>
        <w:t>Программе.</w:t>
      </w:r>
    </w:p>
    <w:p w:rsidR="00E73ABD" w:rsidRPr="00DB089A" w:rsidRDefault="00E73ABD" w:rsidP="00A4022F">
      <w:pPr>
        <w:widowControl w:val="0"/>
        <w:jc w:val="center"/>
        <w:rPr>
          <w:b/>
          <w:kern w:val="2"/>
          <w:lang w:bidi="hi-IN"/>
        </w:rPr>
      </w:pPr>
      <w:r w:rsidRPr="00DB089A">
        <w:rPr>
          <w:b/>
          <w:kern w:val="2"/>
          <w:lang w:bidi="hi-IN"/>
        </w:rPr>
        <w:t>Раздел 5.</w:t>
      </w:r>
    </w:p>
    <w:p w:rsidR="00E73ABD" w:rsidRPr="00DB089A" w:rsidRDefault="00E73ABD" w:rsidP="00A4022F">
      <w:pPr>
        <w:widowControl w:val="0"/>
        <w:jc w:val="center"/>
        <w:rPr>
          <w:b/>
          <w:kern w:val="2"/>
          <w:lang w:bidi="hi-IN"/>
        </w:rPr>
      </w:pPr>
      <w:r w:rsidRPr="00DB089A">
        <w:rPr>
          <w:b/>
          <w:kern w:val="2"/>
          <w:lang w:bidi="hi-IN"/>
        </w:rPr>
        <w:t>Обоснование объема финансовых ресурсов, необходимых для</w:t>
      </w:r>
    </w:p>
    <w:p w:rsidR="00E73ABD" w:rsidRPr="00DB089A" w:rsidRDefault="00E73ABD" w:rsidP="00A4022F">
      <w:pPr>
        <w:widowControl w:val="0"/>
        <w:jc w:val="center"/>
        <w:rPr>
          <w:b/>
          <w:kern w:val="2"/>
          <w:lang w:bidi="hi-IN"/>
        </w:rPr>
      </w:pPr>
      <w:r w:rsidRPr="00DB089A">
        <w:rPr>
          <w:b/>
          <w:kern w:val="2"/>
          <w:lang w:bidi="hi-IN"/>
        </w:rPr>
        <w:t>реализации подпрограммы</w:t>
      </w:r>
    </w:p>
    <w:p w:rsidR="00E73ABD" w:rsidRPr="00DB089A" w:rsidRDefault="00E73ABD" w:rsidP="00A4022F">
      <w:pPr>
        <w:widowControl w:val="0"/>
        <w:jc w:val="both"/>
        <w:rPr>
          <w:kern w:val="2"/>
          <w:lang w:bidi="hi-IN"/>
        </w:rPr>
      </w:pPr>
      <w:r w:rsidRPr="00DB089A">
        <w:rPr>
          <w:kern w:val="2"/>
          <w:lang w:bidi="hi-IN"/>
        </w:rPr>
        <w:t>Подпрограмма реализуется за счет внебюджетных средств.</w:t>
      </w:r>
    </w:p>
    <w:p w:rsidR="00E73ABD" w:rsidRPr="00DB089A" w:rsidRDefault="00E73ABD" w:rsidP="001424D8">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w:t>
      </w:r>
      <w:r w:rsidRPr="00DB089A">
        <w:rPr>
          <w:kern w:val="2"/>
          <w:lang w:val="en-US"/>
        </w:rPr>
        <w:t>I</w:t>
      </w:r>
      <w:r w:rsidRPr="00DB089A">
        <w:rPr>
          <w:kern w:val="2"/>
        </w:rPr>
        <w:t>этапа  на 2014-2022 годы с</w:t>
      </w:r>
      <w:r w:rsidRPr="00DB089A">
        <w:rPr>
          <w:kern w:val="2"/>
          <w:lang w:bidi="hi-IN"/>
        </w:rPr>
        <w:t>оставляет:</w:t>
      </w:r>
    </w:p>
    <w:p w:rsidR="00E73ABD" w:rsidRPr="00DB089A" w:rsidRDefault="00E73ABD" w:rsidP="001424D8">
      <w:pPr>
        <w:widowControl w:val="0"/>
        <w:autoSpaceDE w:val="0"/>
        <w:snapToGrid w:val="0"/>
        <w:spacing w:line="256" w:lineRule="auto"/>
        <w:jc w:val="both"/>
        <w:rPr>
          <w:kern w:val="2"/>
          <w:lang w:bidi="hi-IN"/>
        </w:rPr>
      </w:pPr>
      <w:r w:rsidRPr="00DB089A">
        <w:rPr>
          <w:kern w:val="2"/>
          <w:lang w:bidi="hi-IN"/>
        </w:rPr>
        <w:t>68,0 тыс. рублей, в том числе:</w:t>
      </w:r>
    </w:p>
    <w:p w:rsidR="00E73ABD" w:rsidRPr="00DB089A" w:rsidRDefault="00E73ABD" w:rsidP="001424D8">
      <w:pPr>
        <w:widowControl w:val="0"/>
        <w:jc w:val="both"/>
        <w:rPr>
          <w:kern w:val="2"/>
          <w:lang w:bidi="hi-IN"/>
        </w:rPr>
      </w:pPr>
      <w:r w:rsidRPr="00DB089A">
        <w:rPr>
          <w:kern w:val="2"/>
          <w:lang w:bidi="hi-IN"/>
        </w:rPr>
        <w:t>средства внебюджетные - 68,0 тыс. рублей.</w:t>
      </w:r>
    </w:p>
    <w:p w:rsidR="00E73ABD" w:rsidRPr="00DB089A" w:rsidRDefault="00E73ABD" w:rsidP="001424D8">
      <w:pPr>
        <w:widowControl w:val="0"/>
        <w:jc w:val="both"/>
        <w:rPr>
          <w:kern w:val="2"/>
          <w:lang w:bidi="hi-IN"/>
        </w:rPr>
      </w:pPr>
      <w:r w:rsidRPr="00DB089A">
        <w:rPr>
          <w:kern w:val="2"/>
          <w:lang w:bidi="hi-IN"/>
        </w:rPr>
        <w:t>2014 год - 17,0 тыс. рублей, в том числе:</w:t>
      </w:r>
    </w:p>
    <w:p w:rsidR="00E73ABD" w:rsidRPr="00DB089A" w:rsidRDefault="00E73ABD" w:rsidP="001424D8">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1424D8">
      <w:pPr>
        <w:widowControl w:val="0"/>
        <w:jc w:val="both"/>
        <w:rPr>
          <w:kern w:val="2"/>
          <w:lang w:bidi="hi-IN"/>
        </w:rPr>
      </w:pPr>
      <w:r w:rsidRPr="00DB089A">
        <w:rPr>
          <w:kern w:val="2"/>
          <w:lang w:bidi="hi-IN"/>
        </w:rPr>
        <w:t>2015 год - 17,0 тыс. рублей, в том числе:</w:t>
      </w:r>
    </w:p>
    <w:p w:rsidR="00E73ABD" w:rsidRPr="00DB089A" w:rsidRDefault="00E73ABD" w:rsidP="001424D8">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1424D8">
      <w:pPr>
        <w:widowControl w:val="0"/>
        <w:jc w:val="both"/>
        <w:rPr>
          <w:kern w:val="2"/>
          <w:lang w:bidi="hi-IN"/>
        </w:rPr>
      </w:pPr>
      <w:r w:rsidRPr="00DB089A">
        <w:rPr>
          <w:kern w:val="2"/>
          <w:lang w:bidi="hi-IN"/>
        </w:rPr>
        <w:t>2016 год -  17,0 тыс. рублей, в том числе:</w:t>
      </w:r>
    </w:p>
    <w:p w:rsidR="00E73ABD" w:rsidRPr="00DB089A" w:rsidRDefault="00E73ABD" w:rsidP="001424D8">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1424D8">
      <w:pPr>
        <w:widowControl w:val="0"/>
        <w:jc w:val="both"/>
        <w:rPr>
          <w:kern w:val="2"/>
          <w:lang w:bidi="hi-IN"/>
        </w:rPr>
      </w:pPr>
      <w:r w:rsidRPr="00DB089A">
        <w:rPr>
          <w:kern w:val="2"/>
          <w:lang w:bidi="hi-IN"/>
        </w:rPr>
        <w:t>2017 год-  17,0 тыс. рублей, в том числе:</w:t>
      </w:r>
    </w:p>
    <w:p w:rsidR="00E73ABD" w:rsidRPr="00DB089A" w:rsidRDefault="00E73ABD" w:rsidP="001424D8">
      <w:pPr>
        <w:widowControl w:val="0"/>
        <w:jc w:val="both"/>
        <w:rPr>
          <w:kern w:val="2"/>
          <w:lang w:bidi="hi-IN"/>
        </w:rPr>
      </w:pPr>
      <w:r w:rsidRPr="00DB089A">
        <w:rPr>
          <w:kern w:val="2"/>
          <w:lang w:bidi="hi-IN"/>
        </w:rPr>
        <w:t>средства внебюджетные - 17,0 тыс. рублей.</w:t>
      </w:r>
    </w:p>
    <w:p w:rsidR="00E73ABD" w:rsidRPr="00DB089A" w:rsidRDefault="00E73ABD" w:rsidP="001424D8">
      <w:pPr>
        <w:widowControl w:val="0"/>
        <w:jc w:val="both"/>
        <w:rPr>
          <w:kern w:val="2"/>
          <w:lang w:bidi="hi-IN"/>
        </w:rPr>
      </w:pPr>
      <w:r w:rsidRPr="00DB089A">
        <w:rPr>
          <w:kern w:val="2"/>
          <w:lang w:bidi="hi-IN"/>
        </w:rPr>
        <w:t>2018 год -  0,0 тыс. рублей, в том числе:</w:t>
      </w:r>
    </w:p>
    <w:p w:rsidR="00E73ABD" w:rsidRPr="00DB089A" w:rsidRDefault="00E73ABD" w:rsidP="001424D8">
      <w:pPr>
        <w:widowControl w:val="0"/>
        <w:jc w:val="both"/>
        <w:rPr>
          <w:kern w:val="2"/>
          <w:lang w:bidi="hi-IN"/>
        </w:rPr>
      </w:pPr>
      <w:r w:rsidRPr="00DB089A">
        <w:rPr>
          <w:kern w:val="2"/>
          <w:lang w:bidi="hi-IN"/>
        </w:rPr>
        <w:t>средства внебюджетные - 0,0 тыс. рублей.</w:t>
      </w:r>
    </w:p>
    <w:p w:rsidR="00E73ABD" w:rsidRPr="00DB089A" w:rsidRDefault="00E73ABD" w:rsidP="001424D8">
      <w:pPr>
        <w:widowControl w:val="0"/>
        <w:jc w:val="both"/>
        <w:rPr>
          <w:kern w:val="2"/>
          <w:lang w:bidi="hi-IN"/>
        </w:rPr>
      </w:pPr>
      <w:r w:rsidRPr="00DB089A">
        <w:rPr>
          <w:kern w:val="2"/>
          <w:lang w:bidi="hi-IN"/>
        </w:rPr>
        <w:t>2019 год -  0 тыс. рублей, в том числе:</w:t>
      </w:r>
    </w:p>
    <w:p w:rsidR="00E73ABD" w:rsidRPr="00DB089A" w:rsidRDefault="00E73ABD" w:rsidP="001424D8">
      <w:pPr>
        <w:widowControl w:val="0"/>
        <w:jc w:val="both"/>
        <w:rPr>
          <w:kern w:val="2"/>
          <w:lang w:bidi="hi-IN"/>
        </w:rPr>
      </w:pPr>
      <w:r w:rsidRPr="00DB089A">
        <w:rPr>
          <w:kern w:val="2"/>
          <w:lang w:bidi="hi-IN"/>
        </w:rPr>
        <w:t>средства внебюджетные - 0 тыс. рублей.</w:t>
      </w:r>
    </w:p>
    <w:p w:rsidR="00E73ABD" w:rsidRPr="00DB089A" w:rsidRDefault="00E73ABD" w:rsidP="001424D8">
      <w:pPr>
        <w:widowControl w:val="0"/>
        <w:jc w:val="both"/>
        <w:rPr>
          <w:kern w:val="2"/>
          <w:lang w:bidi="hi-IN"/>
        </w:rPr>
      </w:pPr>
      <w:r w:rsidRPr="00DB089A">
        <w:rPr>
          <w:kern w:val="2"/>
          <w:lang w:bidi="hi-IN"/>
        </w:rPr>
        <w:t>2020 год -  17,0 тыс. рублей, в том числе:</w:t>
      </w:r>
    </w:p>
    <w:p w:rsidR="00E73ABD" w:rsidRPr="00DB089A" w:rsidRDefault="00E73ABD" w:rsidP="001424D8">
      <w:pPr>
        <w:widowControl w:val="0"/>
        <w:jc w:val="both"/>
        <w:rPr>
          <w:kern w:val="2"/>
          <w:lang w:bidi="hi-IN"/>
        </w:rPr>
      </w:pPr>
      <w:r w:rsidRPr="00DB089A">
        <w:rPr>
          <w:kern w:val="2"/>
          <w:lang w:bidi="hi-IN"/>
        </w:rPr>
        <w:t>средства внебюджетные - 0 тыс. рублей.</w:t>
      </w:r>
    </w:p>
    <w:p w:rsidR="00E73ABD" w:rsidRPr="00DB089A" w:rsidRDefault="00E73ABD" w:rsidP="001424D8">
      <w:pPr>
        <w:widowControl w:val="0"/>
        <w:jc w:val="both"/>
        <w:rPr>
          <w:kern w:val="2"/>
          <w:lang w:bidi="hi-IN"/>
        </w:rPr>
      </w:pPr>
      <w:r w:rsidRPr="00DB089A">
        <w:rPr>
          <w:kern w:val="2"/>
          <w:lang w:bidi="hi-IN"/>
        </w:rPr>
        <w:t>2021 год -  0 тыс. рублей, в том числе:</w:t>
      </w:r>
    </w:p>
    <w:p w:rsidR="00E73ABD" w:rsidRPr="00DB089A" w:rsidRDefault="00E73ABD" w:rsidP="001424D8">
      <w:pPr>
        <w:widowControl w:val="0"/>
        <w:jc w:val="both"/>
        <w:rPr>
          <w:kern w:val="2"/>
          <w:lang w:bidi="hi-IN"/>
        </w:rPr>
      </w:pPr>
      <w:r w:rsidRPr="00DB089A">
        <w:rPr>
          <w:kern w:val="2"/>
          <w:lang w:bidi="hi-IN"/>
        </w:rPr>
        <w:t xml:space="preserve"> средства внебюджетные - 0 тыс. рублей.</w:t>
      </w:r>
    </w:p>
    <w:p w:rsidR="00E73ABD" w:rsidRPr="00DB089A" w:rsidRDefault="00E73ABD" w:rsidP="001424D8">
      <w:pPr>
        <w:widowControl w:val="0"/>
        <w:jc w:val="both"/>
        <w:rPr>
          <w:kern w:val="2"/>
          <w:lang w:bidi="hi-IN"/>
        </w:rPr>
      </w:pPr>
      <w:r w:rsidRPr="00DB089A">
        <w:rPr>
          <w:kern w:val="2"/>
          <w:lang w:bidi="hi-IN"/>
        </w:rPr>
        <w:t>2022 год -  0,0 тыс. рублей, в том числе:</w:t>
      </w:r>
    </w:p>
    <w:p w:rsidR="00E73ABD" w:rsidRPr="00DB089A" w:rsidRDefault="00E73ABD" w:rsidP="001424D8">
      <w:pPr>
        <w:widowControl w:val="0"/>
        <w:jc w:val="both"/>
        <w:rPr>
          <w:kern w:val="2"/>
          <w:lang w:bidi="hi-IN"/>
        </w:rPr>
      </w:pPr>
      <w:r w:rsidRPr="00DB089A">
        <w:rPr>
          <w:kern w:val="2"/>
          <w:lang w:bidi="hi-IN"/>
        </w:rPr>
        <w:t xml:space="preserve"> средства внебюджетные - 0 тыс. рублей.</w:t>
      </w:r>
    </w:p>
    <w:p w:rsidR="00E73ABD" w:rsidRPr="00DB089A" w:rsidRDefault="00E73ABD" w:rsidP="001424D8">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 xml:space="preserve"> этапа на 2023-2030 годы составляет:</w:t>
      </w:r>
    </w:p>
    <w:p w:rsidR="00E73ABD" w:rsidRPr="00DB089A" w:rsidRDefault="00E73ABD" w:rsidP="001424D8">
      <w:pPr>
        <w:widowControl w:val="0"/>
        <w:autoSpaceDE w:val="0"/>
        <w:snapToGrid w:val="0"/>
        <w:spacing w:line="256" w:lineRule="auto"/>
        <w:jc w:val="both"/>
        <w:rPr>
          <w:kern w:val="2"/>
        </w:rPr>
      </w:pPr>
      <w:r w:rsidRPr="00DB089A">
        <w:rPr>
          <w:kern w:val="2"/>
        </w:rPr>
        <w:t>0,00 тыс. рублей, в том числе:</w:t>
      </w:r>
    </w:p>
    <w:p w:rsidR="00E73ABD" w:rsidRPr="00DB089A" w:rsidRDefault="00E73ABD" w:rsidP="001424D8">
      <w:pPr>
        <w:spacing w:line="256" w:lineRule="auto"/>
        <w:rPr>
          <w:kern w:val="2"/>
        </w:rPr>
      </w:pPr>
      <w:r w:rsidRPr="00DB089A">
        <w:rPr>
          <w:kern w:val="2"/>
        </w:rPr>
        <w:t xml:space="preserve">2023 год –0,0 тыс. рублей, </w:t>
      </w:r>
    </w:p>
    <w:p w:rsidR="00E73ABD" w:rsidRPr="00DB089A" w:rsidRDefault="00E73ABD" w:rsidP="001424D8">
      <w:pPr>
        <w:spacing w:line="256" w:lineRule="auto"/>
        <w:rPr>
          <w:kern w:val="2"/>
        </w:rPr>
      </w:pPr>
      <w:r w:rsidRPr="00DB089A">
        <w:rPr>
          <w:kern w:val="2"/>
        </w:rPr>
        <w:t xml:space="preserve">2024 год –0,0 тыс. рублей, </w:t>
      </w:r>
    </w:p>
    <w:p w:rsidR="00E73ABD" w:rsidRPr="00DB089A" w:rsidRDefault="00E73ABD" w:rsidP="001424D8">
      <w:pPr>
        <w:spacing w:line="256" w:lineRule="auto"/>
        <w:rPr>
          <w:kern w:val="2"/>
        </w:rPr>
      </w:pPr>
      <w:r w:rsidRPr="00DB089A">
        <w:rPr>
          <w:kern w:val="2"/>
        </w:rPr>
        <w:t xml:space="preserve">2025 год - 0,0 тыс. рублей, </w:t>
      </w:r>
    </w:p>
    <w:p w:rsidR="00E73ABD" w:rsidRPr="00DB089A" w:rsidRDefault="00E73ABD" w:rsidP="001424D8">
      <w:pPr>
        <w:spacing w:line="256" w:lineRule="auto"/>
        <w:rPr>
          <w:kern w:val="2"/>
        </w:rPr>
      </w:pPr>
      <w:r w:rsidRPr="00DB089A">
        <w:rPr>
          <w:kern w:val="2"/>
        </w:rPr>
        <w:t xml:space="preserve">2026 год - 0,0 тыс. рублей, </w:t>
      </w:r>
    </w:p>
    <w:p w:rsidR="00E73ABD" w:rsidRPr="00DB089A" w:rsidRDefault="00E73ABD" w:rsidP="001424D8">
      <w:pPr>
        <w:spacing w:line="256" w:lineRule="auto"/>
        <w:rPr>
          <w:kern w:val="2"/>
        </w:rPr>
      </w:pPr>
      <w:r w:rsidRPr="00DB089A">
        <w:rPr>
          <w:kern w:val="2"/>
        </w:rPr>
        <w:t xml:space="preserve">2027 год - 0,0 тыс. рублей, </w:t>
      </w:r>
    </w:p>
    <w:p w:rsidR="00E73ABD" w:rsidRPr="00DB089A" w:rsidRDefault="00E73ABD" w:rsidP="001424D8">
      <w:pPr>
        <w:spacing w:line="256" w:lineRule="auto"/>
        <w:rPr>
          <w:kern w:val="2"/>
        </w:rPr>
      </w:pPr>
      <w:r w:rsidRPr="00DB089A">
        <w:rPr>
          <w:kern w:val="2"/>
        </w:rPr>
        <w:t xml:space="preserve">2028 год - 0,0 тыс. рублей, </w:t>
      </w:r>
    </w:p>
    <w:p w:rsidR="00E73ABD" w:rsidRPr="00DB089A" w:rsidRDefault="00E73ABD" w:rsidP="001424D8">
      <w:pPr>
        <w:spacing w:line="256" w:lineRule="auto"/>
        <w:rPr>
          <w:kern w:val="2"/>
        </w:rPr>
      </w:pPr>
      <w:r w:rsidRPr="00DB089A">
        <w:rPr>
          <w:kern w:val="2"/>
        </w:rPr>
        <w:t xml:space="preserve">2029 год - 0,0 тыс. рублей, </w:t>
      </w:r>
    </w:p>
    <w:p w:rsidR="00E73ABD" w:rsidRPr="00DB089A" w:rsidRDefault="00E73ABD" w:rsidP="001424D8">
      <w:pPr>
        <w:spacing w:line="256" w:lineRule="auto"/>
        <w:rPr>
          <w:kern w:val="2"/>
        </w:rPr>
      </w:pPr>
      <w:r w:rsidRPr="00DB089A">
        <w:rPr>
          <w:kern w:val="2"/>
        </w:rPr>
        <w:t>2030 год -0,0 тыс. рублей.</w:t>
      </w:r>
    </w:p>
    <w:p w:rsidR="00E73ABD" w:rsidRPr="00DB089A" w:rsidRDefault="00E73ABD" w:rsidP="00A4022F">
      <w:pPr>
        <w:widowControl w:val="0"/>
        <w:jc w:val="center"/>
        <w:rPr>
          <w:b/>
          <w:kern w:val="2"/>
          <w:lang w:bidi="hi-IN"/>
        </w:rPr>
      </w:pPr>
      <w:r w:rsidRPr="00DB089A">
        <w:rPr>
          <w:b/>
          <w:kern w:val="2"/>
          <w:lang w:bidi="hi-IN"/>
        </w:rPr>
        <w:t>Раздел 6.</w:t>
      </w:r>
    </w:p>
    <w:p w:rsidR="00E73ABD" w:rsidRPr="00DB089A" w:rsidRDefault="00E73ABD" w:rsidP="00A4022F">
      <w:pPr>
        <w:widowControl w:val="0"/>
        <w:jc w:val="center"/>
        <w:rPr>
          <w:b/>
          <w:kern w:val="2"/>
          <w:lang w:bidi="hi-IN"/>
        </w:rPr>
      </w:pPr>
      <w:r w:rsidRPr="00DB089A">
        <w:rPr>
          <w:b/>
          <w:kern w:val="2"/>
          <w:lang w:bidi="hi-IN"/>
        </w:rPr>
        <w:t>Механизмы реализации подпрограммы</w:t>
      </w:r>
    </w:p>
    <w:p w:rsidR="00E73ABD" w:rsidRPr="00DB089A" w:rsidRDefault="00E73ABD" w:rsidP="00A4022F">
      <w:pPr>
        <w:widowControl w:val="0"/>
        <w:jc w:val="both"/>
        <w:rPr>
          <w:kern w:val="2"/>
          <w:lang w:bidi="hi-IN"/>
        </w:rPr>
      </w:pPr>
      <w:r w:rsidRPr="00DB089A">
        <w:rPr>
          <w:kern w:val="2"/>
          <w:lang w:bidi="hi-IN"/>
        </w:rPr>
        <w:t xml:space="preserve">       Механизм реализации подпрограммы - это система программных</w:t>
      </w:r>
    </w:p>
    <w:p w:rsidR="00E73ABD" w:rsidRPr="00DB089A" w:rsidRDefault="00E73ABD" w:rsidP="00A4022F">
      <w:pPr>
        <w:widowControl w:val="0"/>
        <w:jc w:val="both"/>
        <w:rPr>
          <w:kern w:val="2"/>
          <w:lang w:bidi="hi-IN"/>
        </w:rPr>
      </w:pPr>
      <w:r w:rsidRPr="00DB089A">
        <w:rPr>
          <w:kern w:val="2"/>
          <w:lang w:bidi="hi-IN"/>
        </w:rPr>
        <w:t>мероприятий, скоординированных по объему финансирования и</w:t>
      </w:r>
    </w:p>
    <w:p w:rsidR="00E73ABD" w:rsidRPr="00DB089A" w:rsidRDefault="00E73ABD" w:rsidP="00A4022F">
      <w:pPr>
        <w:widowControl w:val="0"/>
        <w:jc w:val="both"/>
        <w:rPr>
          <w:kern w:val="2"/>
          <w:lang w:bidi="hi-IN"/>
        </w:rPr>
      </w:pPr>
      <w:r w:rsidRPr="00DB089A">
        <w:rPr>
          <w:kern w:val="2"/>
          <w:lang w:bidi="hi-IN"/>
        </w:rPr>
        <w:t>ответственным исполнителям, обеспечивающих достижение намеченных</w:t>
      </w:r>
    </w:p>
    <w:p w:rsidR="00E73ABD" w:rsidRPr="00DB089A" w:rsidRDefault="00E73ABD" w:rsidP="00A4022F">
      <w:pPr>
        <w:widowControl w:val="0"/>
        <w:jc w:val="both"/>
        <w:rPr>
          <w:kern w:val="2"/>
          <w:lang w:bidi="hi-IN"/>
        </w:rPr>
      </w:pPr>
      <w:r w:rsidRPr="00DB089A">
        <w:rPr>
          <w:kern w:val="2"/>
          <w:lang w:bidi="hi-IN"/>
        </w:rPr>
        <w:t>целей и результатов.</w:t>
      </w:r>
    </w:p>
    <w:p w:rsidR="00E73ABD" w:rsidRPr="00DB089A" w:rsidRDefault="00E73ABD" w:rsidP="00A4022F">
      <w:pPr>
        <w:widowControl w:val="0"/>
        <w:jc w:val="both"/>
        <w:rPr>
          <w:kern w:val="2"/>
          <w:lang w:bidi="hi-IN"/>
        </w:rPr>
      </w:pPr>
      <w:r w:rsidRPr="00DB089A">
        <w:rPr>
          <w:kern w:val="2"/>
          <w:lang w:bidi="hi-IN"/>
        </w:rPr>
        <w:t>Ответственным исполнителем подпрограммы является отдел по</w:t>
      </w:r>
    </w:p>
    <w:p w:rsidR="00E73ABD" w:rsidRPr="00DB089A" w:rsidRDefault="00E73ABD" w:rsidP="00A4022F">
      <w:pPr>
        <w:widowControl w:val="0"/>
        <w:jc w:val="both"/>
        <w:rPr>
          <w:kern w:val="2"/>
          <w:lang w:bidi="hi-IN"/>
        </w:rPr>
      </w:pPr>
      <w:r w:rsidRPr="00DB089A">
        <w:rPr>
          <w:kern w:val="2"/>
          <w:lang w:bidi="hi-IN"/>
        </w:rPr>
        <w:t>культуре и молодежной политике администрации города. Соисполнителями</w:t>
      </w:r>
    </w:p>
    <w:p w:rsidR="00E73ABD" w:rsidRPr="00DB089A" w:rsidRDefault="00E73ABD" w:rsidP="00A4022F">
      <w:pPr>
        <w:widowControl w:val="0"/>
        <w:jc w:val="both"/>
        <w:rPr>
          <w:kern w:val="2"/>
          <w:lang w:bidi="hi-IN"/>
        </w:rPr>
      </w:pPr>
      <w:r w:rsidRPr="00DB089A">
        <w:rPr>
          <w:kern w:val="2"/>
          <w:lang w:bidi="hi-IN"/>
        </w:rPr>
        <w:t>является Муниципальное бюджетное учреждение культуры Центр досуга</w:t>
      </w:r>
    </w:p>
    <w:p w:rsidR="00E73ABD" w:rsidRPr="00DB089A" w:rsidRDefault="00E73ABD" w:rsidP="00A4022F">
      <w:pPr>
        <w:widowControl w:val="0"/>
        <w:jc w:val="both"/>
        <w:rPr>
          <w:kern w:val="2"/>
          <w:lang w:bidi="hi-IN"/>
        </w:rPr>
      </w:pPr>
      <w:r w:rsidRPr="00DB089A">
        <w:rPr>
          <w:kern w:val="2"/>
          <w:lang w:bidi="hi-IN"/>
        </w:rPr>
        <w:t>«Золотой витязь», а также возможно привлечение других учреждений</w:t>
      </w:r>
    </w:p>
    <w:p w:rsidR="00E73ABD" w:rsidRPr="00DB089A" w:rsidRDefault="00E73ABD" w:rsidP="00A4022F">
      <w:pPr>
        <w:widowControl w:val="0"/>
        <w:jc w:val="both"/>
        <w:rPr>
          <w:kern w:val="2"/>
          <w:lang w:bidi="hi-IN"/>
        </w:rPr>
      </w:pPr>
      <w:r w:rsidRPr="00DB089A">
        <w:rPr>
          <w:kern w:val="2"/>
          <w:lang w:bidi="hi-IN"/>
        </w:rPr>
        <w:t>культуры и искусства города.</w:t>
      </w:r>
    </w:p>
    <w:p w:rsidR="00E73ABD" w:rsidRPr="00DB089A" w:rsidRDefault="00E73ABD" w:rsidP="00A4022F">
      <w:pPr>
        <w:widowControl w:val="0"/>
        <w:jc w:val="both"/>
        <w:rPr>
          <w:kern w:val="2"/>
          <w:lang w:bidi="hi-IN"/>
        </w:rPr>
      </w:pPr>
      <w:r w:rsidRPr="00DB089A">
        <w:rPr>
          <w:kern w:val="2"/>
          <w:lang w:bidi="hi-IN"/>
        </w:rPr>
        <w:t>Контроль за целевым использованием средств осуществляет</w:t>
      </w:r>
    </w:p>
    <w:p w:rsidR="00E73ABD" w:rsidRPr="00DB089A" w:rsidRDefault="00E73ABD" w:rsidP="00A4022F">
      <w:pPr>
        <w:widowControl w:val="0"/>
        <w:jc w:val="both"/>
        <w:rPr>
          <w:kern w:val="2"/>
          <w:lang w:bidi="hi-IN"/>
        </w:rPr>
      </w:pPr>
      <w:r w:rsidRPr="00DB089A">
        <w:rPr>
          <w:kern w:val="2"/>
          <w:lang w:bidi="hi-IN"/>
        </w:rPr>
        <w:t>финансовый отдел администрации города.</w:t>
      </w:r>
    </w:p>
    <w:p w:rsidR="00E73ABD" w:rsidRPr="00DB089A" w:rsidRDefault="00E73ABD" w:rsidP="00A4022F">
      <w:pPr>
        <w:widowControl w:val="0"/>
        <w:jc w:val="center"/>
        <w:rPr>
          <w:b/>
          <w:color w:val="FF0000"/>
          <w:kern w:val="2"/>
          <w:lang w:eastAsia="ru-RU" w:bidi="hi-IN"/>
        </w:rPr>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1D2D50">
      <w:pPr>
        <w:jc w:val="right"/>
      </w:pPr>
    </w:p>
    <w:p w:rsidR="00E73ABD" w:rsidRPr="00DB089A" w:rsidRDefault="00E73ABD" w:rsidP="00FC110A">
      <w:pPr>
        <w:widowControl w:val="0"/>
        <w:jc w:val="both"/>
        <w:rPr>
          <w:kern w:val="2"/>
          <w:lang w:bidi="hi-IN"/>
        </w:rPr>
      </w:pPr>
    </w:p>
    <w:p w:rsidR="00E73ABD" w:rsidRPr="00DB089A" w:rsidRDefault="00E73ABD" w:rsidP="00B33B8D">
      <w:pPr>
        <w:widowControl w:val="0"/>
        <w:jc w:val="center"/>
        <w:rPr>
          <w:b/>
          <w:bCs/>
        </w:rPr>
      </w:pPr>
      <w:r w:rsidRPr="00DB089A">
        <w:rPr>
          <w:b/>
          <w:bCs/>
        </w:rPr>
        <w:t>Паспорт</w:t>
      </w:r>
    </w:p>
    <w:p w:rsidR="00E73ABD" w:rsidRPr="00DB089A" w:rsidRDefault="00E73ABD" w:rsidP="00B33B8D">
      <w:pPr>
        <w:widowControl w:val="0"/>
        <w:jc w:val="center"/>
        <w:rPr>
          <w:b/>
          <w:bCs/>
        </w:rPr>
      </w:pPr>
      <w:r w:rsidRPr="00DB089A">
        <w:rPr>
          <w:b/>
          <w:bCs/>
        </w:rPr>
        <w:t>подпрограммы «Развитие туризма»  на 2014-2030 годы</w:t>
      </w:r>
    </w:p>
    <w:p w:rsidR="00E73ABD" w:rsidRPr="00DB089A" w:rsidRDefault="00E73ABD" w:rsidP="00B33B8D">
      <w:pPr>
        <w:widowControl w:val="0"/>
        <w:jc w:val="center"/>
      </w:pPr>
    </w:p>
    <w:tbl>
      <w:tblPr>
        <w:tblW w:w="0" w:type="auto"/>
        <w:tblInd w:w="-15" w:type="dxa"/>
        <w:tblBorders>
          <w:top w:val="single" w:sz="4" w:space="0" w:color="000001"/>
          <w:left w:val="single" w:sz="4" w:space="0" w:color="000001"/>
          <w:bottom w:val="single" w:sz="4" w:space="0" w:color="000001"/>
          <w:insideH w:val="single" w:sz="4" w:space="0" w:color="000001"/>
        </w:tblBorders>
        <w:tblCellMar>
          <w:left w:w="103" w:type="dxa"/>
        </w:tblCellMar>
        <w:tblLook w:val="00A0"/>
      </w:tblPr>
      <w:tblGrid>
        <w:gridCol w:w="3755"/>
        <w:gridCol w:w="5824"/>
      </w:tblGrid>
      <w:tr w:rsidR="00E73ABD" w:rsidRPr="00DB089A" w:rsidTr="00903F91">
        <w:tc>
          <w:tcPr>
            <w:tcW w:w="3755" w:type="dxa"/>
            <w:tcBorders>
              <w:right w:val="nil"/>
            </w:tcBorders>
          </w:tcPr>
          <w:p w:rsidR="00E73ABD" w:rsidRPr="00DB089A" w:rsidRDefault="00E73ABD" w:rsidP="00903F91">
            <w:pPr>
              <w:rPr>
                <w:lang w:bidi="hi-IN"/>
              </w:rPr>
            </w:pPr>
            <w:r w:rsidRPr="00DB089A">
              <w:rPr>
                <w:lang w:bidi="hi-IN"/>
              </w:rPr>
              <w:t xml:space="preserve">Ответственный исполнитель подпрограммы                        </w:t>
            </w:r>
          </w:p>
        </w:tc>
        <w:tc>
          <w:tcPr>
            <w:tcW w:w="5824" w:type="dxa"/>
            <w:tcBorders>
              <w:left w:val="single" w:sz="4" w:space="0" w:color="000001"/>
              <w:right w:val="single" w:sz="4" w:space="0" w:color="000001"/>
            </w:tcBorders>
          </w:tcPr>
          <w:p w:rsidR="00E73ABD" w:rsidRPr="00DB089A" w:rsidRDefault="00E73ABD" w:rsidP="003A0540">
            <w:pPr>
              <w:jc w:val="both"/>
              <w:rPr>
                <w:lang w:bidi="hi-IN"/>
              </w:rPr>
            </w:pPr>
            <w:r w:rsidRPr="00DB089A">
              <w:rPr>
                <w:kern w:val="2"/>
                <w:lang w:bidi="hi-IN"/>
              </w:rPr>
              <w:t xml:space="preserve">Отдел по туризму, молодёжной политике и патриотическому воспитанию администрации города </w:t>
            </w:r>
          </w:p>
        </w:tc>
      </w:tr>
      <w:tr w:rsidR="00E73ABD" w:rsidRPr="00DB089A" w:rsidTr="00903F91">
        <w:tc>
          <w:tcPr>
            <w:tcW w:w="3755" w:type="dxa"/>
            <w:tcBorders>
              <w:right w:val="nil"/>
            </w:tcBorders>
          </w:tcPr>
          <w:p w:rsidR="00E73ABD" w:rsidRPr="00DB089A" w:rsidRDefault="00E73ABD" w:rsidP="00903F91">
            <w:pPr>
              <w:rPr>
                <w:lang w:bidi="hi-IN"/>
              </w:rPr>
            </w:pPr>
            <w:r w:rsidRPr="00DB089A">
              <w:rPr>
                <w:lang w:bidi="hi-IN"/>
              </w:rPr>
              <w:t>Соисполнители подпрограммы</w:t>
            </w:r>
          </w:p>
        </w:tc>
        <w:tc>
          <w:tcPr>
            <w:tcW w:w="5824" w:type="dxa"/>
            <w:tcBorders>
              <w:left w:val="single" w:sz="4" w:space="0" w:color="000001"/>
              <w:right w:val="single" w:sz="4" w:space="0" w:color="000001"/>
            </w:tcBorders>
          </w:tcPr>
          <w:p w:rsidR="00E73ABD" w:rsidRPr="00DB089A" w:rsidRDefault="00E73ABD" w:rsidP="00903F91">
            <w:pPr>
              <w:rPr>
                <w:lang w:bidi="hi-IN"/>
              </w:rPr>
            </w:pPr>
            <w:r w:rsidRPr="00DB089A">
              <w:rPr>
                <w:lang w:bidi="hi-IN"/>
              </w:rPr>
              <w:t>-</w:t>
            </w:r>
          </w:p>
        </w:tc>
      </w:tr>
      <w:tr w:rsidR="00E73ABD" w:rsidRPr="00DB089A" w:rsidTr="00903F91">
        <w:tc>
          <w:tcPr>
            <w:tcW w:w="3755" w:type="dxa"/>
            <w:tcBorders>
              <w:right w:val="nil"/>
            </w:tcBorders>
          </w:tcPr>
          <w:p w:rsidR="00E73ABD" w:rsidRPr="00DB089A" w:rsidRDefault="00E73ABD" w:rsidP="00903F91">
            <w:pPr>
              <w:rPr>
                <w:lang w:bidi="hi-IN"/>
              </w:rPr>
            </w:pPr>
            <w:r w:rsidRPr="00DB089A">
              <w:rPr>
                <w:lang w:bidi="hi-IN"/>
              </w:rPr>
              <w:t xml:space="preserve">Подпрограммы программы                </w:t>
            </w:r>
          </w:p>
        </w:tc>
        <w:tc>
          <w:tcPr>
            <w:tcW w:w="5824" w:type="dxa"/>
            <w:tcBorders>
              <w:left w:val="single" w:sz="4" w:space="0" w:color="000001"/>
              <w:right w:val="single" w:sz="4" w:space="0" w:color="000001"/>
            </w:tcBorders>
          </w:tcPr>
          <w:p w:rsidR="00E73ABD" w:rsidRPr="00DB089A" w:rsidRDefault="00E73ABD" w:rsidP="00903F91">
            <w:pPr>
              <w:rPr>
                <w:lang w:bidi="hi-IN"/>
              </w:rPr>
            </w:pPr>
            <w:r w:rsidRPr="00DB089A">
              <w:rPr>
                <w:lang w:bidi="hi-IN"/>
              </w:rPr>
              <w:t>-</w:t>
            </w:r>
          </w:p>
        </w:tc>
      </w:tr>
      <w:tr w:rsidR="00E73ABD" w:rsidRPr="00DB089A" w:rsidTr="00903F91">
        <w:tc>
          <w:tcPr>
            <w:tcW w:w="3755" w:type="dxa"/>
            <w:tcBorders>
              <w:right w:val="nil"/>
            </w:tcBorders>
          </w:tcPr>
          <w:p w:rsidR="00E73ABD" w:rsidRPr="00DB089A" w:rsidRDefault="00E73ABD" w:rsidP="00903F91">
            <w:pPr>
              <w:rPr>
                <w:lang w:bidi="hi-IN"/>
              </w:rPr>
            </w:pPr>
            <w:r w:rsidRPr="00DB089A">
              <w:rPr>
                <w:lang w:bidi="hi-IN"/>
              </w:rPr>
              <w:t xml:space="preserve">Программно-целевые инструменты        </w:t>
            </w:r>
          </w:p>
        </w:tc>
        <w:tc>
          <w:tcPr>
            <w:tcW w:w="5824" w:type="dxa"/>
            <w:tcBorders>
              <w:left w:val="single" w:sz="4" w:space="0" w:color="000001"/>
              <w:right w:val="single" w:sz="4" w:space="0" w:color="000001"/>
            </w:tcBorders>
          </w:tcPr>
          <w:p w:rsidR="00E73ABD" w:rsidRPr="00DB089A" w:rsidRDefault="00E73ABD" w:rsidP="00903F91">
            <w:pPr>
              <w:rPr>
                <w:lang w:bidi="hi-IN"/>
              </w:rPr>
            </w:pPr>
            <w:r w:rsidRPr="00DB089A">
              <w:rPr>
                <w:lang w:bidi="hi-IN"/>
              </w:rPr>
              <w:t>-</w:t>
            </w:r>
          </w:p>
        </w:tc>
      </w:tr>
      <w:tr w:rsidR="00E73ABD" w:rsidRPr="00DB089A" w:rsidTr="00903F91">
        <w:tc>
          <w:tcPr>
            <w:tcW w:w="3755" w:type="dxa"/>
            <w:tcBorders>
              <w:right w:val="nil"/>
            </w:tcBorders>
          </w:tcPr>
          <w:p w:rsidR="00E73ABD" w:rsidRPr="00DB089A" w:rsidRDefault="00E73ABD" w:rsidP="00903F91">
            <w:pPr>
              <w:rPr>
                <w:lang w:bidi="hi-IN"/>
              </w:rPr>
            </w:pPr>
            <w:r w:rsidRPr="00DB089A">
              <w:rPr>
                <w:lang w:bidi="hi-IN"/>
              </w:rPr>
              <w:t xml:space="preserve">Цель подпрограммы         </w:t>
            </w:r>
          </w:p>
        </w:tc>
        <w:tc>
          <w:tcPr>
            <w:tcW w:w="5824" w:type="dxa"/>
            <w:tcBorders>
              <w:left w:val="single" w:sz="4" w:space="0" w:color="000001"/>
              <w:right w:val="single" w:sz="4" w:space="0" w:color="000001"/>
            </w:tcBorders>
          </w:tcPr>
          <w:p w:rsidR="00E73ABD" w:rsidRPr="00DB089A" w:rsidRDefault="00E73ABD" w:rsidP="00903F91">
            <w:pPr>
              <w:jc w:val="both"/>
              <w:rPr>
                <w:lang w:bidi="hi-IN"/>
              </w:rPr>
            </w:pPr>
            <w:r w:rsidRPr="00DB089A">
              <w:rPr>
                <w:lang w:bidi="hi-IN"/>
              </w:rPr>
              <w:t>Создание условий для устойчивого развития   туристско-рекреационной отрасли</w:t>
            </w:r>
          </w:p>
        </w:tc>
      </w:tr>
      <w:tr w:rsidR="00E73ABD" w:rsidRPr="00DB089A" w:rsidTr="00903F91">
        <w:tc>
          <w:tcPr>
            <w:tcW w:w="3755" w:type="dxa"/>
            <w:tcBorders>
              <w:right w:val="nil"/>
            </w:tcBorders>
          </w:tcPr>
          <w:p w:rsidR="00E73ABD" w:rsidRPr="00DB089A" w:rsidRDefault="00E73ABD" w:rsidP="00903F91">
            <w:pPr>
              <w:rPr>
                <w:lang w:bidi="hi-IN"/>
              </w:rPr>
            </w:pPr>
            <w:r w:rsidRPr="00DB089A">
              <w:rPr>
                <w:lang w:bidi="hi-IN"/>
              </w:rPr>
              <w:t xml:space="preserve">Задачи подпрограммы       </w:t>
            </w:r>
          </w:p>
        </w:tc>
        <w:tc>
          <w:tcPr>
            <w:tcW w:w="5824" w:type="dxa"/>
            <w:tcBorders>
              <w:left w:val="single" w:sz="4" w:space="0" w:color="000001"/>
              <w:right w:val="single" w:sz="4" w:space="0" w:color="000001"/>
            </w:tcBorders>
          </w:tcPr>
          <w:p w:rsidR="00E73ABD" w:rsidRPr="00DB089A" w:rsidRDefault="00E73ABD" w:rsidP="00B33B8D">
            <w:pPr>
              <w:numPr>
                <w:ilvl w:val="0"/>
                <w:numId w:val="4"/>
              </w:numPr>
              <w:tabs>
                <w:tab w:val="left" w:pos="217"/>
              </w:tabs>
              <w:suppressAutoHyphens w:val="0"/>
              <w:ind w:left="-4"/>
              <w:jc w:val="both"/>
              <w:rPr>
                <w:lang w:bidi="hi-IN"/>
              </w:rPr>
            </w:pPr>
            <w:r w:rsidRPr="00DB089A">
              <w:rPr>
                <w:lang w:bidi="hi-IN"/>
              </w:rPr>
              <w:t>Развитие инфраструктуры и материально-технической базы туризма, создание условий для развития туристских кластеров на территории города;</w:t>
            </w:r>
          </w:p>
          <w:p w:rsidR="00E73ABD" w:rsidRPr="00DB089A" w:rsidRDefault="00E73ABD" w:rsidP="00B33B8D">
            <w:pPr>
              <w:numPr>
                <w:ilvl w:val="0"/>
                <w:numId w:val="5"/>
              </w:numPr>
              <w:tabs>
                <w:tab w:val="left" w:pos="217"/>
              </w:tabs>
              <w:suppressAutoHyphens w:val="0"/>
              <w:ind w:left="-4"/>
              <w:jc w:val="both"/>
              <w:rPr>
                <w:lang w:bidi="hi-IN"/>
              </w:rPr>
            </w:pPr>
            <w:r w:rsidRPr="00DB089A">
              <w:rPr>
                <w:lang w:bidi="hi-IN"/>
              </w:rPr>
              <w:t>Развитие различных видов туризма таких как: событийный,  историко-краеведческий, паломнический, спортивно-оздоровительный,  деловой (бизнес-туризм) и т.д.;</w:t>
            </w:r>
          </w:p>
          <w:p w:rsidR="00E73ABD" w:rsidRPr="00DB089A" w:rsidRDefault="00E73ABD" w:rsidP="00903F91">
            <w:pPr>
              <w:jc w:val="both"/>
              <w:rPr>
                <w:lang w:bidi="hi-IN"/>
              </w:rPr>
            </w:pPr>
            <w:r w:rsidRPr="00DB089A">
              <w:rPr>
                <w:lang w:bidi="hi-IN"/>
              </w:rPr>
              <w:t>3.Формирование имиджа города  как территории, благоприятной для туризма.</w:t>
            </w:r>
          </w:p>
        </w:tc>
      </w:tr>
      <w:tr w:rsidR="00E73ABD" w:rsidRPr="00DB089A" w:rsidTr="00903F91">
        <w:tc>
          <w:tcPr>
            <w:tcW w:w="3755" w:type="dxa"/>
            <w:tcBorders>
              <w:right w:val="nil"/>
            </w:tcBorders>
          </w:tcPr>
          <w:p w:rsidR="00E73ABD" w:rsidRPr="00DB089A" w:rsidRDefault="00E73ABD" w:rsidP="00903F91">
            <w:pPr>
              <w:rPr>
                <w:lang w:bidi="hi-IN"/>
              </w:rPr>
            </w:pPr>
            <w:r w:rsidRPr="00DB089A">
              <w:rPr>
                <w:lang w:bidi="hi-IN"/>
              </w:rPr>
              <w:t xml:space="preserve">Целевые индикаторы и показатели       </w:t>
            </w:r>
            <w:r w:rsidRPr="00DB089A">
              <w:rPr>
                <w:lang w:bidi="hi-IN"/>
              </w:rPr>
              <w:br/>
              <w:t>подпрограммы</w:t>
            </w:r>
          </w:p>
        </w:tc>
        <w:tc>
          <w:tcPr>
            <w:tcW w:w="5824" w:type="dxa"/>
            <w:tcBorders>
              <w:left w:val="single" w:sz="4" w:space="0" w:color="000001"/>
              <w:right w:val="single" w:sz="4" w:space="0" w:color="000001"/>
            </w:tcBorders>
          </w:tcPr>
          <w:p w:rsidR="00E73ABD" w:rsidRPr="00DB089A" w:rsidRDefault="00E73ABD" w:rsidP="00903F91">
            <w:pPr>
              <w:jc w:val="both"/>
              <w:rPr>
                <w:lang w:bidi="hi-IN"/>
              </w:rPr>
            </w:pPr>
            <w:r w:rsidRPr="00DB089A">
              <w:rPr>
                <w:lang w:bidi="hi-IN"/>
              </w:rPr>
              <w:t>1.Проведение мероприятий в сфере культурно-познавательного и событийного туризма (3ед.);</w:t>
            </w:r>
          </w:p>
          <w:p w:rsidR="00E73ABD" w:rsidRPr="00DB089A" w:rsidRDefault="00E73ABD" w:rsidP="00903F91">
            <w:pPr>
              <w:jc w:val="both"/>
              <w:rPr>
                <w:lang w:bidi="hi-IN"/>
              </w:rPr>
            </w:pPr>
            <w:r w:rsidRPr="00DB089A">
              <w:rPr>
                <w:lang w:bidi="hi-IN"/>
              </w:rPr>
              <w:t>2.Увеличение количества проводимых мероприятий (15 ед.);</w:t>
            </w:r>
          </w:p>
          <w:p w:rsidR="00E73ABD" w:rsidRPr="00DB089A" w:rsidRDefault="00E73ABD" w:rsidP="00903F91">
            <w:pPr>
              <w:tabs>
                <w:tab w:val="left" w:pos="0"/>
                <w:tab w:val="left" w:pos="959"/>
                <w:tab w:val="left" w:pos="1918"/>
                <w:tab w:val="left" w:pos="2877"/>
                <w:tab w:val="left" w:pos="3836"/>
                <w:tab w:val="left" w:pos="4795"/>
                <w:tab w:val="left" w:pos="5351"/>
                <w:tab w:val="left" w:pos="5754"/>
                <w:tab w:val="left" w:pos="6713"/>
                <w:tab w:val="left" w:pos="7672"/>
                <w:tab w:val="left" w:pos="8631"/>
                <w:tab w:val="left" w:pos="9590"/>
                <w:tab w:val="left" w:pos="10616"/>
                <w:tab w:val="left" w:pos="11478"/>
                <w:tab w:val="left" w:pos="13604"/>
                <w:tab w:val="left" w:pos="13888"/>
                <w:tab w:val="left" w:pos="14030"/>
              </w:tabs>
              <w:ind w:left="-4"/>
              <w:jc w:val="both"/>
              <w:rPr>
                <w:bCs/>
                <w:lang w:bidi="hi-IN"/>
              </w:rPr>
            </w:pPr>
            <w:r w:rsidRPr="00DB089A">
              <w:rPr>
                <w:bCs/>
                <w:lang w:bidi="hi-IN"/>
              </w:rPr>
              <w:t>3.Увеличение количества участников событийных мероприятий (2000 чел.).</w:t>
            </w:r>
          </w:p>
        </w:tc>
      </w:tr>
      <w:tr w:rsidR="00E73ABD" w:rsidRPr="00DB089A" w:rsidTr="00903F91">
        <w:tc>
          <w:tcPr>
            <w:tcW w:w="3755" w:type="dxa"/>
            <w:tcBorders>
              <w:right w:val="nil"/>
            </w:tcBorders>
          </w:tcPr>
          <w:p w:rsidR="00E73ABD" w:rsidRPr="00DB089A" w:rsidRDefault="00E73ABD" w:rsidP="00903F91">
            <w:pPr>
              <w:rPr>
                <w:lang w:bidi="hi-IN"/>
              </w:rPr>
            </w:pPr>
            <w:r w:rsidRPr="00DB089A">
              <w:rPr>
                <w:lang w:bidi="hi-IN"/>
              </w:rPr>
              <w:t xml:space="preserve">Сроки и этапы реализации подпрограммы                        </w:t>
            </w:r>
          </w:p>
        </w:tc>
        <w:tc>
          <w:tcPr>
            <w:tcW w:w="5824" w:type="dxa"/>
            <w:tcBorders>
              <w:left w:val="single" w:sz="4" w:space="0" w:color="000001"/>
              <w:right w:val="single" w:sz="4" w:space="0" w:color="000001"/>
            </w:tcBorders>
          </w:tcPr>
          <w:p w:rsidR="00E73ABD" w:rsidRPr="00DB089A" w:rsidRDefault="00E73ABD" w:rsidP="001424D8">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rsidR="00E73ABD" w:rsidRPr="00DB089A" w:rsidRDefault="00E73ABD" w:rsidP="001424D8">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 2014-2022 годы;</w:t>
            </w:r>
          </w:p>
          <w:p w:rsidR="00E73ABD" w:rsidRPr="00DB089A" w:rsidRDefault="00E73ABD" w:rsidP="001424D8">
            <w:pPr>
              <w:rPr>
                <w:lang w:bidi="hi-IN"/>
              </w:rPr>
            </w:pPr>
            <w:r w:rsidRPr="00DB089A">
              <w:rPr>
                <w:kern w:val="2"/>
                <w:lang w:val="en-US"/>
              </w:rPr>
              <w:t>II</w:t>
            </w:r>
            <w:r w:rsidRPr="00DB089A">
              <w:rPr>
                <w:kern w:val="2"/>
              </w:rPr>
              <w:t xml:space="preserve"> этап реализациина2023-2030 годы.</w:t>
            </w:r>
          </w:p>
        </w:tc>
      </w:tr>
      <w:tr w:rsidR="00E73ABD" w:rsidRPr="00DB089A" w:rsidTr="00903F91">
        <w:tc>
          <w:tcPr>
            <w:tcW w:w="3755" w:type="dxa"/>
            <w:tcBorders>
              <w:right w:val="nil"/>
            </w:tcBorders>
          </w:tcPr>
          <w:p w:rsidR="00E73ABD" w:rsidRPr="00DB089A" w:rsidRDefault="00E73ABD" w:rsidP="00903F91">
            <w:pPr>
              <w:rPr>
                <w:lang w:bidi="hi-IN"/>
              </w:rPr>
            </w:pPr>
            <w:r w:rsidRPr="00DB089A">
              <w:rPr>
                <w:lang w:bidi="hi-IN"/>
              </w:rPr>
              <w:t xml:space="preserve">Объемы и источники финансирования     </w:t>
            </w:r>
            <w:r w:rsidRPr="00DB089A">
              <w:rPr>
                <w:lang w:bidi="hi-IN"/>
              </w:rPr>
              <w:br/>
              <w:t>подпрограммы</w:t>
            </w:r>
          </w:p>
        </w:tc>
        <w:tc>
          <w:tcPr>
            <w:tcW w:w="5824" w:type="dxa"/>
            <w:tcBorders>
              <w:left w:val="single" w:sz="4" w:space="0" w:color="000001"/>
              <w:right w:val="single" w:sz="4" w:space="0" w:color="000001"/>
            </w:tcBorders>
          </w:tcPr>
          <w:p w:rsidR="00E73ABD" w:rsidRPr="00DB089A" w:rsidRDefault="00E73ABD" w:rsidP="00903F91">
            <w:pPr>
              <w:jc w:val="both"/>
              <w:rPr>
                <w:lang w:bidi="hi-IN"/>
              </w:rPr>
            </w:pPr>
            <w:r w:rsidRPr="00DB089A">
              <w:rPr>
                <w:lang w:bidi="hi-IN"/>
              </w:rPr>
              <w:t>Мероприятия подпрограммы финансируются за счет средств  бюджета города.</w:t>
            </w:r>
          </w:p>
          <w:p w:rsidR="00E73ABD" w:rsidRPr="00DB089A" w:rsidRDefault="00E73ABD" w:rsidP="001424D8">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программы </w:t>
            </w:r>
            <w:r w:rsidRPr="00DB089A">
              <w:rPr>
                <w:kern w:val="2"/>
                <w:lang w:val="en-US"/>
              </w:rPr>
              <w:t>I</w:t>
            </w:r>
            <w:r w:rsidRPr="00DB089A">
              <w:rPr>
                <w:kern w:val="2"/>
              </w:rPr>
              <w:t xml:space="preserve"> этапа на 2014-2022 годы с</w:t>
            </w:r>
            <w:r w:rsidRPr="00DB089A">
              <w:rPr>
                <w:kern w:val="2"/>
                <w:lang w:bidi="hi-IN"/>
              </w:rPr>
              <w:t>оставляет:</w:t>
            </w:r>
          </w:p>
          <w:p w:rsidR="00E73ABD" w:rsidRPr="00DB089A" w:rsidRDefault="00E73ABD" w:rsidP="00903F91">
            <w:pPr>
              <w:jc w:val="both"/>
              <w:rPr>
                <w:lang w:bidi="hi-IN"/>
              </w:rPr>
            </w:pPr>
            <w:r w:rsidRPr="00DB089A">
              <w:rPr>
                <w:lang w:bidi="hi-IN"/>
              </w:rPr>
              <w:t>120,0 тыс. рублей, из средств бюджета города,  в том числе по годам:</w:t>
            </w:r>
          </w:p>
          <w:p w:rsidR="00E73ABD" w:rsidRPr="00DB089A" w:rsidRDefault="00E73ABD" w:rsidP="00903F91">
            <w:pPr>
              <w:jc w:val="both"/>
              <w:rPr>
                <w:lang w:bidi="hi-IN"/>
              </w:rPr>
            </w:pPr>
            <w:r w:rsidRPr="00DB089A">
              <w:rPr>
                <w:lang w:bidi="hi-IN"/>
              </w:rPr>
              <w:t>2014 год - 20,0 тыс. рублей;</w:t>
            </w:r>
          </w:p>
          <w:p w:rsidR="00E73ABD" w:rsidRPr="00DB089A" w:rsidRDefault="00E73ABD" w:rsidP="00903F91">
            <w:pPr>
              <w:jc w:val="both"/>
              <w:rPr>
                <w:lang w:bidi="hi-IN"/>
              </w:rPr>
            </w:pPr>
            <w:r w:rsidRPr="00DB089A">
              <w:rPr>
                <w:lang w:bidi="hi-IN"/>
              </w:rPr>
              <w:t>2015 год - 20,0 тыс. рублей;</w:t>
            </w:r>
          </w:p>
          <w:p w:rsidR="00E73ABD" w:rsidRPr="00DB089A" w:rsidRDefault="00E73ABD" w:rsidP="00903F91">
            <w:pPr>
              <w:jc w:val="both"/>
              <w:rPr>
                <w:lang w:bidi="hi-IN"/>
              </w:rPr>
            </w:pPr>
            <w:r w:rsidRPr="00DB089A">
              <w:rPr>
                <w:lang w:bidi="hi-IN"/>
              </w:rPr>
              <w:t>2016 год - 20,0 тыс. рублей;</w:t>
            </w:r>
          </w:p>
          <w:p w:rsidR="00E73ABD" w:rsidRPr="00DB089A" w:rsidRDefault="00E73ABD" w:rsidP="00903F91">
            <w:pPr>
              <w:jc w:val="both"/>
              <w:rPr>
                <w:lang w:bidi="hi-IN"/>
              </w:rPr>
            </w:pPr>
            <w:r w:rsidRPr="00DB089A">
              <w:rPr>
                <w:lang w:bidi="hi-IN"/>
              </w:rPr>
              <w:t>2017 год - 20,0 тыс. рублей;</w:t>
            </w:r>
          </w:p>
          <w:p w:rsidR="00E73ABD" w:rsidRPr="00DB089A" w:rsidRDefault="00E73ABD" w:rsidP="00903F91">
            <w:pPr>
              <w:jc w:val="both"/>
              <w:rPr>
                <w:lang w:bidi="hi-IN"/>
              </w:rPr>
            </w:pPr>
            <w:r w:rsidRPr="00DB089A">
              <w:rPr>
                <w:lang w:bidi="hi-IN"/>
              </w:rPr>
              <w:t>2018 год - 20,0 тыс. рублей;</w:t>
            </w:r>
          </w:p>
          <w:p w:rsidR="00E73ABD" w:rsidRPr="00DB089A" w:rsidRDefault="00E73ABD" w:rsidP="00903F91">
            <w:pPr>
              <w:jc w:val="both"/>
              <w:rPr>
                <w:lang w:bidi="hi-IN"/>
              </w:rPr>
            </w:pPr>
            <w:r w:rsidRPr="00DB089A">
              <w:rPr>
                <w:lang w:bidi="hi-IN"/>
              </w:rPr>
              <w:t>2019 год - 20,0 тыс. рублей;</w:t>
            </w:r>
          </w:p>
          <w:p w:rsidR="00E73ABD" w:rsidRPr="00DB089A" w:rsidRDefault="00E73ABD" w:rsidP="00903F91">
            <w:pPr>
              <w:jc w:val="both"/>
              <w:rPr>
                <w:lang w:bidi="hi-IN"/>
              </w:rPr>
            </w:pPr>
            <w:r w:rsidRPr="00DB089A">
              <w:rPr>
                <w:lang w:bidi="hi-IN"/>
              </w:rPr>
              <w:t>2020 год - 0 тыс. рублей.</w:t>
            </w:r>
          </w:p>
          <w:p w:rsidR="00E73ABD" w:rsidRPr="00DB089A" w:rsidRDefault="00E73ABD" w:rsidP="00903F91">
            <w:pPr>
              <w:jc w:val="both"/>
              <w:rPr>
                <w:lang w:bidi="hi-IN"/>
              </w:rPr>
            </w:pPr>
            <w:r w:rsidRPr="00DB089A">
              <w:rPr>
                <w:lang w:bidi="hi-IN"/>
              </w:rPr>
              <w:t>2021 год - 0 тыс. рублей</w:t>
            </w:r>
          </w:p>
          <w:p w:rsidR="00E73ABD" w:rsidRPr="00DB089A" w:rsidRDefault="00E73ABD" w:rsidP="00903F91">
            <w:pPr>
              <w:jc w:val="both"/>
              <w:rPr>
                <w:lang w:bidi="hi-IN"/>
              </w:rPr>
            </w:pPr>
            <w:r w:rsidRPr="00DB089A">
              <w:rPr>
                <w:lang w:bidi="hi-IN"/>
              </w:rPr>
              <w:t>2022 год - 0 тыс. рублей</w:t>
            </w:r>
          </w:p>
          <w:p w:rsidR="00E73ABD" w:rsidRPr="00DB089A" w:rsidRDefault="00E73ABD" w:rsidP="00903F91">
            <w:pPr>
              <w:jc w:val="both"/>
              <w:rPr>
                <w:lang w:bidi="hi-IN"/>
              </w:rPr>
            </w:pPr>
          </w:p>
          <w:p w:rsidR="00E73ABD" w:rsidRPr="00DB089A" w:rsidRDefault="00E73ABD" w:rsidP="00903F91">
            <w:pPr>
              <w:jc w:val="both"/>
              <w:rPr>
                <w:lang w:bidi="hi-IN"/>
              </w:rPr>
            </w:pPr>
          </w:p>
          <w:p w:rsidR="00E73ABD" w:rsidRPr="00DB089A" w:rsidRDefault="00E73ABD" w:rsidP="00903F91">
            <w:pPr>
              <w:jc w:val="both"/>
              <w:rPr>
                <w:lang w:bidi="hi-IN"/>
              </w:rPr>
            </w:pPr>
          </w:p>
          <w:p w:rsidR="00E73ABD" w:rsidRPr="00DB089A" w:rsidRDefault="00E73ABD" w:rsidP="001424D8">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этапа  на 2023-2030 годы составляет:</w:t>
            </w:r>
          </w:p>
          <w:p w:rsidR="00E73ABD" w:rsidRPr="00DB089A" w:rsidRDefault="00E73ABD" w:rsidP="001424D8">
            <w:pPr>
              <w:jc w:val="both"/>
              <w:rPr>
                <w:kern w:val="2"/>
              </w:rPr>
            </w:pPr>
            <w:r w:rsidRPr="00DB089A">
              <w:rPr>
                <w:kern w:val="2"/>
              </w:rPr>
              <w:t xml:space="preserve">115,0 </w:t>
            </w:r>
            <w:r w:rsidRPr="00DB089A">
              <w:rPr>
                <w:lang w:bidi="hi-IN"/>
              </w:rPr>
              <w:t>тыс. рублей,  из средств бюджета города, в том числе по годам:</w:t>
            </w:r>
          </w:p>
          <w:p w:rsidR="00E73ABD" w:rsidRPr="00DB089A" w:rsidRDefault="00E73ABD" w:rsidP="001424D8">
            <w:pPr>
              <w:spacing w:line="256" w:lineRule="auto"/>
              <w:rPr>
                <w:kern w:val="2"/>
              </w:rPr>
            </w:pPr>
            <w:r w:rsidRPr="00DB089A">
              <w:rPr>
                <w:kern w:val="2"/>
              </w:rPr>
              <w:t xml:space="preserve">2023 год –15,0 тыс. рублей, </w:t>
            </w:r>
          </w:p>
          <w:p w:rsidR="00E73ABD" w:rsidRPr="00DB089A" w:rsidRDefault="00E73ABD" w:rsidP="001424D8">
            <w:pPr>
              <w:spacing w:line="256" w:lineRule="auto"/>
              <w:rPr>
                <w:kern w:val="2"/>
              </w:rPr>
            </w:pPr>
            <w:r w:rsidRPr="00DB089A">
              <w:rPr>
                <w:kern w:val="2"/>
              </w:rPr>
              <w:t xml:space="preserve">2024 год –0 тыс. рублей, </w:t>
            </w:r>
          </w:p>
          <w:p w:rsidR="00E73ABD" w:rsidRPr="00DB089A" w:rsidRDefault="00E73ABD" w:rsidP="001424D8">
            <w:pPr>
              <w:spacing w:line="256" w:lineRule="auto"/>
              <w:rPr>
                <w:kern w:val="2"/>
              </w:rPr>
            </w:pPr>
            <w:r w:rsidRPr="00DB089A">
              <w:rPr>
                <w:kern w:val="2"/>
              </w:rPr>
              <w:t xml:space="preserve">2025 год - 0 тыс. рублей, </w:t>
            </w:r>
          </w:p>
          <w:p w:rsidR="00E73ABD" w:rsidRPr="00DB089A" w:rsidRDefault="00E73ABD" w:rsidP="001424D8">
            <w:pPr>
              <w:spacing w:line="256" w:lineRule="auto"/>
              <w:rPr>
                <w:kern w:val="2"/>
              </w:rPr>
            </w:pPr>
            <w:r w:rsidRPr="00DB089A">
              <w:rPr>
                <w:kern w:val="2"/>
              </w:rPr>
              <w:t xml:space="preserve">2026 год - 20,0 тыс. рублей, </w:t>
            </w:r>
          </w:p>
          <w:p w:rsidR="00E73ABD" w:rsidRPr="00DB089A" w:rsidRDefault="00E73ABD" w:rsidP="001424D8">
            <w:pPr>
              <w:spacing w:line="256" w:lineRule="auto"/>
              <w:rPr>
                <w:kern w:val="2"/>
              </w:rPr>
            </w:pPr>
            <w:r w:rsidRPr="00DB089A">
              <w:rPr>
                <w:kern w:val="2"/>
              </w:rPr>
              <w:t xml:space="preserve">2027 год - 20,0 тыс. рублей, </w:t>
            </w:r>
          </w:p>
          <w:p w:rsidR="00E73ABD" w:rsidRPr="00DB089A" w:rsidRDefault="00E73ABD" w:rsidP="001424D8">
            <w:pPr>
              <w:spacing w:line="256" w:lineRule="auto"/>
              <w:rPr>
                <w:kern w:val="2"/>
              </w:rPr>
            </w:pPr>
            <w:r w:rsidRPr="00DB089A">
              <w:rPr>
                <w:kern w:val="2"/>
              </w:rPr>
              <w:t xml:space="preserve">2028 год - 20,0 тыс. рублей, </w:t>
            </w:r>
          </w:p>
          <w:p w:rsidR="00E73ABD" w:rsidRPr="00DB089A" w:rsidRDefault="00E73ABD" w:rsidP="001424D8">
            <w:pPr>
              <w:spacing w:line="256" w:lineRule="auto"/>
              <w:rPr>
                <w:kern w:val="2"/>
              </w:rPr>
            </w:pPr>
            <w:r w:rsidRPr="00DB089A">
              <w:rPr>
                <w:kern w:val="2"/>
              </w:rPr>
              <w:t xml:space="preserve">2029 год - 20,0 тыс. рублей, </w:t>
            </w:r>
          </w:p>
          <w:p w:rsidR="00E73ABD" w:rsidRPr="00DB089A" w:rsidRDefault="00E73ABD" w:rsidP="001424D8">
            <w:pPr>
              <w:spacing w:line="256" w:lineRule="auto"/>
              <w:rPr>
                <w:kern w:val="2"/>
              </w:rPr>
            </w:pPr>
            <w:r w:rsidRPr="00DB089A">
              <w:rPr>
                <w:kern w:val="2"/>
              </w:rPr>
              <w:t>2030 год -20,0 тыс. рублей.</w:t>
            </w:r>
          </w:p>
          <w:p w:rsidR="00E73ABD" w:rsidRPr="00DB089A" w:rsidRDefault="00E73ABD" w:rsidP="001424D8">
            <w:pPr>
              <w:widowControl w:val="0"/>
              <w:autoSpaceDE w:val="0"/>
              <w:snapToGrid w:val="0"/>
              <w:spacing w:line="256" w:lineRule="auto"/>
              <w:jc w:val="both"/>
              <w:rPr>
                <w:kern w:val="2"/>
              </w:rPr>
            </w:pPr>
          </w:p>
          <w:p w:rsidR="00E73ABD" w:rsidRPr="00DB089A" w:rsidRDefault="00E73ABD" w:rsidP="00903F91">
            <w:pPr>
              <w:jc w:val="both"/>
              <w:rPr>
                <w:lang w:bidi="hi-IN"/>
              </w:rPr>
            </w:pPr>
          </w:p>
        </w:tc>
      </w:tr>
    </w:tbl>
    <w:p w:rsidR="00E73ABD" w:rsidRPr="00DB089A" w:rsidRDefault="00E73ABD" w:rsidP="00B33B8D">
      <w:pPr>
        <w:jc w:val="center"/>
      </w:pPr>
    </w:p>
    <w:p w:rsidR="00E73ABD" w:rsidRPr="00DB089A" w:rsidRDefault="00E73ABD" w:rsidP="00B33B8D">
      <w:pPr>
        <w:jc w:val="center"/>
        <w:rPr>
          <w:b/>
        </w:rPr>
      </w:pPr>
      <w:r w:rsidRPr="00DB089A">
        <w:rPr>
          <w:b/>
        </w:rPr>
        <w:t>Раздел 1.Общая характеристика сферы реализации подпрограммы.</w:t>
      </w:r>
    </w:p>
    <w:p w:rsidR="00E73ABD" w:rsidRPr="00DB089A" w:rsidRDefault="00E73ABD" w:rsidP="00B33B8D">
      <w:pPr>
        <w:ind w:firstLine="720"/>
        <w:jc w:val="both"/>
      </w:pPr>
      <w:r w:rsidRPr="00DB089A">
        <w:t>Современная туристская индустрия является одной из динамично развивающихся отраслей мирового хозяйства и вносит значительный вклад в формирование валового внутреннего продукта, решает социальные проблемы, способствует повышению качества жизни населения.</w:t>
      </w:r>
    </w:p>
    <w:p w:rsidR="00E73ABD" w:rsidRPr="00DB089A" w:rsidRDefault="00E73ABD" w:rsidP="00B33B8D">
      <w:pPr>
        <w:ind w:firstLine="740"/>
        <w:jc w:val="both"/>
      </w:pPr>
      <w:r w:rsidRPr="00DB089A">
        <w:t>По оценке Всемирной туристической организации при ООН на долю туризма приходится 3,2 процента мирового ВВП, а с учетом мультипликативного эффекта – 9,4 процента, при этом в туриндустрии занято 7,6 процента работающего населения планеты.</w:t>
      </w:r>
    </w:p>
    <w:p w:rsidR="00E73ABD" w:rsidRPr="00DB089A" w:rsidRDefault="00E73ABD" w:rsidP="00B33B8D">
      <w:pPr>
        <w:ind w:firstLine="740"/>
        <w:jc w:val="both"/>
      </w:pPr>
      <w:r w:rsidRPr="00DB089A">
        <w:t>Доля туризма в ВВП Российской Федерации составляет 2,5 процента   (с учетом мультипликативного эффекта – 6,3 процента).</w:t>
      </w:r>
    </w:p>
    <w:p w:rsidR="00E73ABD" w:rsidRPr="00DB089A" w:rsidRDefault="00E73ABD" w:rsidP="00B33B8D">
      <w:pPr>
        <w:ind w:firstLine="740"/>
        <w:jc w:val="both"/>
      </w:pPr>
      <w:r w:rsidRPr="00DB089A">
        <w:t>По прогнозам Всемирной туристской организации, в ближайшие десятилетия темпы роста туризма ожидаются достаточно высокими и к     2020 году число международных туристских прибытий должно вырасти в  2,2 раза по отношению к 2000 году (с 698 млн. до 1,581 млрд. поездок).     Еще более значительно - в 4,2 раза должны увеличиться доходы от туризма: с 476 млрд. до 2 трлн. долларов США.</w:t>
      </w:r>
    </w:p>
    <w:p w:rsidR="00E73ABD" w:rsidRPr="00DB089A" w:rsidRDefault="00E73ABD" w:rsidP="00B33B8D">
      <w:pPr>
        <w:ind w:firstLine="720"/>
        <w:jc w:val="both"/>
      </w:pPr>
      <w:r w:rsidRPr="00DB089A">
        <w:t>Туризм представляет собой такую отрасль экономики, которая позволяет при сравнительно небольших капиталовложениях обеспечить рентабельное использование ресурсов историко-культурного и природного наследия, традиций. Правильно спланированный и рационально организованный туризм является особым и очень эффективным видом экспорта, не требующим вывоза материальных и природных богатств, на месте представляющим потребителю услуги.</w:t>
      </w:r>
    </w:p>
    <w:p w:rsidR="00E73ABD" w:rsidRPr="00DB089A" w:rsidRDefault="00E73ABD" w:rsidP="00B33B8D">
      <w:pPr>
        <w:jc w:val="both"/>
      </w:pPr>
      <w:r w:rsidRPr="00DB089A">
        <w:tab/>
        <w:t>В рамках развития туристской индустрии города могут создаваться самые разнообразные продукты, которые базируются на различных особенностях территории,  на различных сочетаниях товаров и услуг, представляемых клиентам. Поэтому в пределах города можно создать весьма широкий ассортимент туристских продуктов, каждый из которых будет ориентирован на свою целевую аудиторию потребителей.</w:t>
      </w:r>
    </w:p>
    <w:p w:rsidR="00E73ABD" w:rsidRPr="00DB089A" w:rsidRDefault="00E73ABD" w:rsidP="00B33B8D">
      <w:pPr>
        <w:jc w:val="both"/>
      </w:pPr>
      <w:r w:rsidRPr="00DB089A">
        <w:tab/>
        <w:t>Выбор туризма как одного из видов отраслевой специализации экономики города определяется не только наличием уникального комплекса туристских ресурсов, но и условиями наиболее эффективного использования совокупного производственного и социокультурного потенциала территории при сохранении экологического и культурного наследия и равновесия.</w:t>
      </w:r>
    </w:p>
    <w:p w:rsidR="00E73ABD" w:rsidRPr="00DB089A" w:rsidRDefault="00E73ABD" w:rsidP="00B33B8D">
      <w:pPr>
        <w:ind w:firstLine="720"/>
        <w:jc w:val="both"/>
      </w:pPr>
      <w:r w:rsidRPr="00DB089A">
        <w:t xml:space="preserve">В конце </w:t>
      </w:r>
      <w:r w:rsidRPr="00DB089A">
        <w:rPr>
          <w:lang w:val="en-US"/>
        </w:rPr>
        <w:t>XVII</w:t>
      </w:r>
      <w:r w:rsidRPr="00DB089A">
        <w:t xml:space="preserve"> века на р.Пурсовка недалеко от её впадения в р.Ворона возникло поселение. Сначала оно называлось Пурсованье, затем Кирсаново (по имени первого поселенца Хрисанфа (Кирсана) Зубахина). Основными занятиями жителей были земледелие и скотоводство. Со временем поселение приобрело торговое значение.</w:t>
      </w:r>
    </w:p>
    <w:p w:rsidR="00E73ABD" w:rsidRPr="00DB089A" w:rsidRDefault="00E73ABD" w:rsidP="00B33B8D">
      <w:pPr>
        <w:ind w:firstLine="720"/>
        <w:jc w:val="both"/>
      </w:pPr>
      <w:r w:rsidRPr="00DB089A">
        <w:t>16 сентября 1779 года разросшееся торговое село Кирсаново получило городской статус.</w:t>
      </w:r>
    </w:p>
    <w:p w:rsidR="00E73ABD" w:rsidRPr="00DB089A" w:rsidRDefault="00E73ABD" w:rsidP="00B33B8D">
      <w:pPr>
        <w:ind w:firstLine="720"/>
        <w:jc w:val="both"/>
      </w:pPr>
      <w:r w:rsidRPr="00DB089A">
        <w:t>В 1871 году через город прошла железная дорога, что способствовало экономическому развитию Кирсанова, особенно росту хлеботорговли.</w:t>
      </w:r>
    </w:p>
    <w:p w:rsidR="00E73ABD" w:rsidRPr="00DB089A" w:rsidRDefault="00E73ABD" w:rsidP="00B33B8D">
      <w:pPr>
        <w:ind w:firstLine="720"/>
        <w:jc w:val="both"/>
      </w:pPr>
      <w:r w:rsidRPr="00DB089A">
        <w:t>В 1918 году в Кирсанове мирным путём установилась Советская власть.</w:t>
      </w:r>
    </w:p>
    <w:p w:rsidR="00E73ABD" w:rsidRPr="00DB089A" w:rsidRDefault="00E73ABD" w:rsidP="00B33B8D">
      <w:pPr>
        <w:ind w:firstLine="720"/>
        <w:jc w:val="both"/>
      </w:pPr>
      <w:r w:rsidRPr="00DB089A">
        <w:t>В 1920-1921 годах на Тамбовщине происходило крестьянское восстание под руководством А. Антонова (в Кирсанове прошло его детство и юность; в 1918 году он занимал должность начальника Кирсановской уездной милиции). В 1921 году повстанческие отряды пытались захватить Кирсанов, но неудачно.</w:t>
      </w:r>
    </w:p>
    <w:p w:rsidR="00E73ABD" w:rsidRPr="00DB089A" w:rsidRDefault="00E73ABD" w:rsidP="00B33B8D">
      <w:pPr>
        <w:ind w:firstLine="680"/>
        <w:jc w:val="both"/>
      </w:pPr>
      <w:r w:rsidRPr="00DB089A">
        <w:t>После окончания гражданской войны в городе развивалась пищевая промышленность, ориентированная на переработку местного сельскохозяйственного сырья, сельскохозяйственную базу и сложившиеся трудовые навыки населения.</w:t>
      </w:r>
    </w:p>
    <w:p w:rsidR="00E73ABD" w:rsidRPr="00DB089A" w:rsidRDefault="00E73ABD" w:rsidP="00B33B8D">
      <w:pPr>
        <w:ind w:firstLine="720"/>
        <w:jc w:val="both"/>
      </w:pPr>
      <w:r w:rsidRPr="00DB089A">
        <w:t>В годы Великой Отечественной войны Кирсанов не подвергался оккупации. Кирсановцы отважно сражались на фронте и самоотверженно трудились в тылу, снабжали бойцов продовольствием, обмундированием, боеприпасами, участвовали в сборе средств на строительство боевой техники, лечили раненых в развернутых в городе госпиталях. В Кирсанове функционировал госпиталь для военнопленных.</w:t>
      </w:r>
    </w:p>
    <w:p w:rsidR="00E73ABD" w:rsidRPr="00DB089A" w:rsidRDefault="00E73ABD" w:rsidP="00B33B8D">
      <w:pPr>
        <w:ind w:firstLine="680"/>
        <w:jc w:val="both"/>
      </w:pPr>
      <w:r w:rsidRPr="00DB089A">
        <w:t>После тяжелых военных лет Кирсанов рос, трудился, благоустраивался. В 50-60</w:t>
      </w:r>
      <w:r w:rsidRPr="00DB089A">
        <w:rPr>
          <w:vertAlign w:val="superscript"/>
        </w:rPr>
        <w:t>х</w:t>
      </w:r>
      <w:r w:rsidRPr="00DB089A">
        <w:t xml:space="preserve"> годах </w:t>
      </w:r>
      <w:r w:rsidRPr="00DB089A">
        <w:rPr>
          <w:lang w:val="en-US"/>
        </w:rPr>
        <w:t>XX</w:t>
      </w:r>
      <w:r w:rsidRPr="00DB089A">
        <w:t xml:space="preserve"> века с появлением новых промышленных предприятий, их ростом возникли новые городские микрорайоны: сахарного завода, сельхозтехники, завода СОМ.</w:t>
      </w:r>
    </w:p>
    <w:p w:rsidR="00E73ABD" w:rsidRPr="00DB089A" w:rsidRDefault="00E73ABD" w:rsidP="00B33B8D">
      <w:pPr>
        <w:ind w:firstLine="680"/>
        <w:jc w:val="both"/>
      </w:pPr>
      <w:r w:rsidRPr="00DB089A">
        <w:t>В 1999 году Кирсанов принял участие во Всероссийском конкурсе «Самый благоустроенный город России», по итогам которого занял престижное 3</w:t>
      </w:r>
      <w:r w:rsidRPr="00DB089A">
        <w:rPr>
          <w:vertAlign w:val="superscript"/>
        </w:rPr>
        <w:t>е</w:t>
      </w:r>
      <w:r w:rsidRPr="00DB089A">
        <w:t xml:space="preserve"> место и награжден дипломом Правительства Российской Федерации.</w:t>
      </w:r>
    </w:p>
    <w:p w:rsidR="00E73ABD" w:rsidRPr="00DB089A" w:rsidRDefault="00E73ABD" w:rsidP="00B33B8D">
      <w:pPr>
        <w:ind w:firstLine="680"/>
        <w:jc w:val="both"/>
      </w:pPr>
      <w:r w:rsidRPr="00DB089A">
        <w:t xml:space="preserve">В 2006 году Кирсанов отмечен дипломом «Самый благоустроенный населенный пункт Тамбовской области» и «Самый благоустроенный город России» (среди городов </w:t>
      </w:r>
      <w:r w:rsidRPr="00DB089A">
        <w:rPr>
          <w:lang w:val="en-US"/>
        </w:rPr>
        <w:t>III</w:t>
      </w:r>
      <w:r w:rsidRPr="00DB089A">
        <w:t xml:space="preserve"> категории).</w:t>
      </w:r>
    </w:p>
    <w:p w:rsidR="00E73ABD" w:rsidRPr="00DB089A" w:rsidRDefault="00E73ABD" w:rsidP="00B33B8D">
      <w:pPr>
        <w:ind w:firstLine="680"/>
        <w:jc w:val="both"/>
      </w:pPr>
      <w:r w:rsidRPr="00DB089A">
        <w:tab/>
        <w:t xml:space="preserve">В настоящее время в городе туризм может стать весомым фактором стабилизации социально-экономического процесса, обеспечивая приток денежных средств, создавая рабочие места, прежде всего для местного населения, стимулируя производство товаров и услуг, улучшая инфраструктуру и коммуникации, внося реальный вклад в улучшение платежного баланса города. </w:t>
      </w:r>
      <w:r w:rsidRPr="00DB089A">
        <w:tab/>
        <w:t>Кроме того, туризм оказывает стимулирующее воздействие на такие секторы экономики, как транспорт, связь, торговля, строительство, здравоохранение, производство товаров народного потребления.</w:t>
      </w:r>
    </w:p>
    <w:p w:rsidR="00E73ABD" w:rsidRPr="00DB089A" w:rsidRDefault="00E73ABD" w:rsidP="00B33B8D">
      <w:pPr>
        <w:ind w:firstLine="740"/>
        <w:jc w:val="both"/>
      </w:pPr>
      <w:r w:rsidRPr="00DB089A">
        <w:t>Подпрограмма направлена на создание правовой, организационной и экономической среды для формирования современной туристской индустрии, оказание содействия развитию материальной базы туризма в городе.</w:t>
      </w:r>
    </w:p>
    <w:p w:rsidR="00E73ABD" w:rsidRPr="00DB089A" w:rsidRDefault="00E73ABD" w:rsidP="00B33B8D">
      <w:pPr>
        <w:ind w:firstLine="740"/>
        <w:jc w:val="both"/>
      </w:pPr>
      <w:r w:rsidRPr="00DB089A">
        <w:t>Подпрограмма разработана на основании:</w:t>
      </w:r>
    </w:p>
    <w:p w:rsidR="00E73ABD" w:rsidRPr="00DB089A" w:rsidRDefault="00E73ABD" w:rsidP="00B33B8D">
      <w:pPr>
        <w:ind w:firstLine="709"/>
        <w:jc w:val="both"/>
      </w:pPr>
      <w:r w:rsidRPr="00DB089A">
        <w:t>Федерального закона от 24 ноября 1996г. № 132-ФЗ «Об основах туристской деятельности в Российской Федерации»;</w:t>
      </w:r>
    </w:p>
    <w:p w:rsidR="00E73ABD" w:rsidRPr="00DB089A" w:rsidRDefault="00E73ABD" w:rsidP="00B33B8D">
      <w:pPr>
        <w:jc w:val="both"/>
      </w:pPr>
      <w:r w:rsidRPr="00DB089A">
        <w:tab/>
        <w:t>Федерального Закона от 06 октября 2003 г. № 131-ФЗ «Об общих принципах организации местного самоуправления в Российской Федерации»;</w:t>
      </w:r>
    </w:p>
    <w:p w:rsidR="00E73ABD" w:rsidRPr="00DB089A" w:rsidRDefault="00E73ABD" w:rsidP="00B33B8D">
      <w:pPr>
        <w:jc w:val="both"/>
      </w:pPr>
      <w:r w:rsidRPr="00DB089A">
        <w:tab/>
        <w:t>Федерального закона от 25 ноября 2002г. № 73-ФЗ «Об объектах культурного наследия (памятниках истории и культуры) народов Российской Федерации»;</w:t>
      </w:r>
    </w:p>
    <w:p w:rsidR="00E73ABD" w:rsidRPr="00DB089A" w:rsidRDefault="00E73ABD" w:rsidP="00B33B8D">
      <w:pPr>
        <w:ind w:firstLine="740"/>
        <w:jc w:val="both"/>
      </w:pPr>
      <w:r w:rsidRPr="00DB089A">
        <w:t>Устава муниципального образования городской округ - город Кирсанов.</w:t>
      </w:r>
    </w:p>
    <w:p w:rsidR="00E73ABD" w:rsidRPr="00DB089A" w:rsidRDefault="00E73ABD" w:rsidP="00B33B8D">
      <w:pPr>
        <w:ind w:firstLine="740"/>
        <w:jc w:val="both"/>
      </w:pPr>
      <w:r w:rsidRPr="00DB089A">
        <w:t>Подпрограмма долгосрочная и носит комплексный инновационный характер. Она призвана стимулировать процесс становления  и развития  туризма в свете современных рыночных отношений и адекватных им механизмов государственного регулирования.</w:t>
      </w:r>
      <w:r w:rsidRPr="00DB089A">
        <w:tab/>
      </w:r>
    </w:p>
    <w:p w:rsidR="00E73ABD" w:rsidRPr="00DB089A" w:rsidRDefault="00E73ABD" w:rsidP="00B33B8D">
      <w:pPr>
        <w:ind w:firstLine="740"/>
        <w:jc w:val="both"/>
      </w:pPr>
      <w:r w:rsidRPr="00DB089A">
        <w:t>Город Кирсанов относится к числу городов с благоприятными историко-культурными, природно-климатическими и пока неиспользованными возможностями для развития туризма.</w:t>
      </w:r>
    </w:p>
    <w:p w:rsidR="00E73ABD" w:rsidRPr="00DB089A" w:rsidRDefault="00E73ABD" w:rsidP="00B33B8D">
      <w:pPr>
        <w:ind w:firstLine="740"/>
        <w:jc w:val="both"/>
      </w:pPr>
      <w:r w:rsidRPr="00DB089A">
        <w:t>Четыре города области вошли в перечень исторических городов   России - это Тамбов, Кирсанов, Мичуринск, Моршанск.</w:t>
      </w:r>
    </w:p>
    <w:p w:rsidR="00E73ABD" w:rsidRPr="00DB089A" w:rsidRDefault="00E73ABD" w:rsidP="00B33B8D">
      <w:pPr>
        <w:ind w:firstLine="740"/>
        <w:jc w:val="both"/>
      </w:pPr>
      <w:r w:rsidRPr="00DB089A">
        <w:t xml:space="preserve">Интерес, возросший последние годы к православным памятникам, сохранившимся и восстановленным храмам и монастырям, даст хороший толчок для развития паломнического туризма. На кирсановской земле паломников, несомненно, заинтересует Восстановляемый храм бывшего женского Тихвино-Богородицкого монастыря, основание которого связано с именем преподобной Марфы Петровны Апариной.  </w:t>
      </w:r>
    </w:p>
    <w:p w:rsidR="00E73ABD" w:rsidRPr="00DB089A" w:rsidRDefault="00E73ABD" w:rsidP="00B33B8D">
      <w:pPr>
        <w:ind w:firstLine="740"/>
        <w:jc w:val="both"/>
      </w:pPr>
      <w:r w:rsidRPr="00DB089A">
        <w:t>Где-то в начале войны разрушили колокольню Тихвинской монастырской церкви. Ограду монастыря и саму церковь постепенно разбирали на кирпич.</w:t>
      </w:r>
    </w:p>
    <w:p w:rsidR="00E73ABD" w:rsidRPr="00DB089A" w:rsidRDefault="00E73ABD" w:rsidP="00B33B8D">
      <w:pPr>
        <w:ind w:firstLine="740"/>
        <w:jc w:val="both"/>
      </w:pPr>
      <w:r w:rsidRPr="00DB089A">
        <w:t>В настоящее время по благословению Епископа Тамбовского и Мичуринского Феодосия священник Димитрий (Пимкин) занимается восстановительными работами Тихвинского храма города Кирсанова.</w:t>
      </w:r>
    </w:p>
    <w:p w:rsidR="00E73ABD" w:rsidRPr="00DB089A" w:rsidRDefault="00E73ABD" w:rsidP="00B33B8D">
      <w:pPr>
        <w:ind w:firstLine="740"/>
        <w:jc w:val="both"/>
      </w:pPr>
      <w:r w:rsidRPr="00DB089A">
        <w:t>Изготовлен проект реконструкции Тихвинского храма города Кирсанова.</w:t>
      </w:r>
    </w:p>
    <w:p w:rsidR="00E73ABD" w:rsidRPr="00DB089A" w:rsidRDefault="00E73ABD" w:rsidP="00B33B8D">
      <w:pPr>
        <w:ind w:firstLine="740"/>
        <w:jc w:val="both"/>
      </w:pPr>
      <w:r w:rsidRPr="00DB089A">
        <w:t xml:space="preserve">Богат город и памятниками архитектуры: Космодамиановская церковь, 1839 год (старое городское кладбище); Торговые ряды, </w:t>
      </w:r>
      <w:r w:rsidRPr="00DB089A">
        <w:rPr>
          <w:lang w:val="en-US"/>
        </w:rPr>
        <w:t>XIX</w:t>
      </w:r>
      <w:r w:rsidRPr="00DB089A">
        <w:t xml:space="preserve"> век (центральный рынок) и историческими памятниками:</w:t>
      </w:r>
    </w:p>
    <w:p w:rsidR="00E73ABD" w:rsidRPr="00DB089A" w:rsidRDefault="00E73ABD" w:rsidP="00B33B8D">
      <w:pPr>
        <w:ind w:firstLine="740"/>
        <w:jc w:val="both"/>
      </w:pPr>
      <w:r w:rsidRPr="00DB089A">
        <w:t>1. Здание Центра детского творчества (ул. 50 лет Победы, д.31) – бывшая земская управа, здание построено по проекту известного зодчего А. Захарова; на здании две мемориальные доски, сообщающие, что:</w:t>
      </w:r>
    </w:p>
    <w:p w:rsidR="00E73ABD" w:rsidRPr="00DB089A" w:rsidRDefault="00E73ABD" w:rsidP="00B33B8D">
      <w:pPr>
        <w:ind w:firstLine="740"/>
        <w:jc w:val="both"/>
      </w:pPr>
      <w:r w:rsidRPr="00DB089A">
        <w:t>- в 1918 году в здании размещался уездный комитет РКП(б);</w:t>
      </w:r>
    </w:p>
    <w:p w:rsidR="00E73ABD" w:rsidRPr="00DB089A" w:rsidRDefault="00E73ABD" w:rsidP="00B33B8D">
      <w:pPr>
        <w:ind w:firstLine="740"/>
        <w:jc w:val="both"/>
      </w:pPr>
      <w:r w:rsidRPr="00DB089A">
        <w:t>- в 1919 году с балкона здания выступал М.И. Калинин, видный партийный и государственный деятель;</w:t>
      </w:r>
    </w:p>
    <w:p w:rsidR="00E73ABD" w:rsidRPr="00DB089A" w:rsidRDefault="00E73ABD" w:rsidP="00B33B8D">
      <w:pPr>
        <w:ind w:firstLine="740"/>
        <w:jc w:val="both"/>
      </w:pPr>
      <w:r w:rsidRPr="00DB089A">
        <w:t>2. Мемориальный комплекс, посвященный кирсановцам, погибшим в годы Великой Отечественной войны (площадь Революции);</w:t>
      </w:r>
    </w:p>
    <w:p w:rsidR="00E73ABD" w:rsidRPr="00DB089A" w:rsidRDefault="00E73ABD" w:rsidP="00B33B8D">
      <w:pPr>
        <w:ind w:firstLine="740"/>
        <w:jc w:val="both"/>
      </w:pPr>
      <w:r w:rsidRPr="00DB089A">
        <w:t>3. Памятник кирсановцам, погибшим в годы гражданской войны (площадь Революции);</w:t>
      </w:r>
    </w:p>
    <w:p w:rsidR="00E73ABD" w:rsidRPr="00DB089A" w:rsidRDefault="00E73ABD" w:rsidP="00B33B8D">
      <w:pPr>
        <w:ind w:firstLine="740"/>
        <w:jc w:val="both"/>
      </w:pPr>
      <w:r w:rsidRPr="00DB089A">
        <w:t>4. Здание, в котором в годы Великой Отечественной войны располагался госпиталь для военнопленных (ул. 50 лет Победы, д.31);</w:t>
      </w:r>
    </w:p>
    <w:p w:rsidR="00E73ABD" w:rsidRPr="00DB089A" w:rsidRDefault="00E73ABD" w:rsidP="00B33B8D">
      <w:pPr>
        <w:ind w:firstLine="740"/>
        <w:jc w:val="both"/>
      </w:pPr>
      <w:r w:rsidRPr="00DB089A">
        <w:t>5. Здание МОВД «Кирсановский», где в 1918 г. располагалась Кирсановская уездная милиция, руководимая А.С.Антоновым;</w:t>
      </w:r>
    </w:p>
    <w:p w:rsidR="00E73ABD" w:rsidRPr="00DB089A" w:rsidRDefault="00E73ABD" w:rsidP="00B33B8D">
      <w:pPr>
        <w:ind w:firstLine="740"/>
        <w:jc w:val="both"/>
      </w:pPr>
      <w:r w:rsidRPr="00DB089A">
        <w:t>6. Воинское кладбище, где захоронены три Героя Советского Союза.</w:t>
      </w:r>
    </w:p>
    <w:p w:rsidR="00E73ABD" w:rsidRPr="00DB089A" w:rsidRDefault="00E73ABD" w:rsidP="00B33B8D">
      <w:pPr>
        <w:ind w:firstLine="740"/>
        <w:jc w:val="both"/>
      </w:pPr>
      <w:r w:rsidRPr="00DB089A">
        <w:t>7. Кладбище, где захоронены иностранные граждане (военнопленные) около старого городского кладбища.</w:t>
      </w:r>
    </w:p>
    <w:p w:rsidR="00E73ABD" w:rsidRPr="00DB089A" w:rsidRDefault="00E73ABD" w:rsidP="00B33B8D">
      <w:pPr>
        <w:ind w:firstLine="740"/>
        <w:jc w:val="both"/>
      </w:pPr>
      <w:r w:rsidRPr="00DB089A">
        <w:t xml:space="preserve">Объектом туристского показа должен стать Кирсановский краеведческий музей,  основанным в 1923 году. Здание, в котором он располагался, построено в </w:t>
      </w:r>
      <w:r w:rsidRPr="00DB089A">
        <w:rPr>
          <w:lang w:val="en-US"/>
        </w:rPr>
        <w:t>XIX</w:t>
      </w:r>
      <w:r w:rsidRPr="00DB089A">
        <w:t xml:space="preserve"> веке купцом Митяевым.</w:t>
      </w:r>
    </w:p>
    <w:p w:rsidR="00E73ABD" w:rsidRPr="00DB089A" w:rsidRDefault="00E73ABD" w:rsidP="00B33B8D">
      <w:pPr>
        <w:ind w:firstLine="740"/>
        <w:jc w:val="both"/>
      </w:pPr>
      <w:r w:rsidRPr="00DB089A">
        <w:t xml:space="preserve">Музей является памятником истории; на фасаде – мемориальная доска с текстом: «В этом здании в марте 1918 года состоялся </w:t>
      </w:r>
      <w:r w:rsidRPr="00DB089A">
        <w:rPr>
          <w:lang w:val="en-US"/>
        </w:rPr>
        <w:t>I</w:t>
      </w:r>
      <w:r w:rsidRPr="00DB089A">
        <w:t xml:space="preserve"> съезд Советов Кирсановского уезда».</w:t>
      </w:r>
    </w:p>
    <w:p w:rsidR="00E73ABD" w:rsidRPr="00DB089A" w:rsidRDefault="00E73ABD" w:rsidP="00B33B8D">
      <w:pPr>
        <w:ind w:firstLine="740"/>
        <w:jc w:val="both"/>
      </w:pPr>
      <w:r w:rsidRPr="00DB089A">
        <w:t>В музее действуют 3 отдела: истории современного периода (представлены все этапы развития города с февраля 1917 года до настоящего времени), природы (представлен растительный и животный мир края) и художественный отдел (экспонируются работы местных художников). Работает постоянно действующая выставка «Боратынский для новых поколений».</w:t>
      </w:r>
    </w:p>
    <w:p w:rsidR="00E73ABD" w:rsidRPr="00DB089A" w:rsidRDefault="00E73ABD" w:rsidP="00B33B8D">
      <w:pPr>
        <w:ind w:firstLine="740"/>
        <w:jc w:val="both"/>
      </w:pPr>
      <w:r w:rsidRPr="00DB089A">
        <w:t>Досуг и развлечения в городе представлены Центром досуга «Золотой витязь», Кирсановской городской библиотекой.</w:t>
      </w:r>
    </w:p>
    <w:p w:rsidR="00E73ABD" w:rsidRPr="00DB089A" w:rsidRDefault="00E73ABD" w:rsidP="00B33B8D">
      <w:pPr>
        <w:ind w:firstLine="740"/>
        <w:jc w:val="both"/>
      </w:pPr>
      <w:r w:rsidRPr="00DB089A">
        <w:t>В городе работает ООО «Русь» - гостиница на 14 мест; имеется 4 одноместных номера, 7 -двухместных, 3 – трехместных номера; 11 объектов питания. На территории города имеется автовокзал и железнодорожный вокзал.</w:t>
      </w:r>
    </w:p>
    <w:p w:rsidR="00E73ABD" w:rsidRPr="00DB089A" w:rsidRDefault="00E73ABD" w:rsidP="00B33B8D">
      <w:pPr>
        <w:ind w:firstLine="740"/>
        <w:jc w:val="both"/>
      </w:pPr>
      <w:r w:rsidRPr="00DB089A">
        <w:t>Город Кирсанов располагает благоприятными возможностями для развития культурно- познавательного и историко - краеведческого туризма.</w:t>
      </w:r>
    </w:p>
    <w:p w:rsidR="00E73ABD" w:rsidRPr="00DB089A" w:rsidRDefault="00E73ABD" w:rsidP="00B33B8D">
      <w:pPr>
        <w:ind w:firstLine="740"/>
        <w:jc w:val="both"/>
      </w:pPr>
      <w:r w:rsidRPr="00DB089A">
        <w:t>Однако, несмотря на наличие туристского потенциала, город занимает весьма скромное место на региональных туристических рынках. Поэтому реализация подпрограммы позволит более эффективно использовать имеющийся туристский потенциал, укрепить материальную базу, сократить дефицит квалифицированных кадров и получить необходимую поддержку развития туризма со стороны государства.</w:t>
      </w:r>
    </w:p>
    <w:p w:rsidR="00E73ABD" w:rsidRPr="00DB089A" w:rsidRDefault="00E73ABD" w:rsidP="00B33B8D">
      <w:pPr>
        <w:jc w:val="center"/>
        <w:rPr>
          <w:b/>
        </w:rPr>
      </w:pPr>
    </w:p>
    <w:p w:rsidR="00E73ABD" w:rsidRPr="00DB089A" w:rsidRDefault="00E73ABD" w:rsidP="00B33B8D">
      <w:pPr>
        <w:tabs>
          <w:tab w:val="left" w:pos="1272"/>
        </w:tabs>
        <w:spacing w:before="106" w:line="336" w:lineRule="exact"/>
        <w:jc w:val="center"/>
      </w:pPr>
      <w:r w:rsidRPr="00DB089A">
        <w:rPr>
          <w:b/>
        </w:rPr>
        <w:t>Раздел 2. Приоритеты региональной государственной политики и социально-экономического развития города в сфере реализации подпрограммы муниципальной программы, цели, задачи, сроки и этапы реализации подпрограммы</w:t>
      </w:r>
    </w:p>
    <w:p w:rsidR="00E73ABD" w:rsidRPr="00DB089A" w:rsidRDefault="00E73ABD" w:rsidP="00B33B8D">
      <w:pPr>
        <w:ind w:firstLine="720"/>
        <w:jc w:val="both"/>
      </w:pPr>
      <w:r w:rsidRPr="00DB089A">
        <w:t>Основными приоритетами государственной политики области на муниципальном уровне в сфере реализации подпрограммы являются:</w:t>
      </w:r>
    </w:p>
    <w:p w:rsidR="00E73ABD" w:rsidRPr="00DB089A" w:rsidRDefault="00E73ABD" w:rsidP="00B33B8D">
      <w:pPr>
        <w:ind w:firstLine="720"/>
        <w:jc w:val="both"/>
      </w:pPr>
      <w:r w:rsidRPr="00DB089A">
        <w:t>содействие туристской деятельности и создание благоприятных условий для ее развития;</w:t>
      </w:r>
    </w:p>
    <w:p w:rsidR="00E73ABD" w:rsidRPr="00DB089A" w:rsidRDefault="00E73ABD" w:rsidP="00B33B8D">
      <w:pPr>
        <w:ind w:firstLine="720"/>
        <w:jc w:val="both"/>
      </w:pPr>
      <w:r w:rsidRPr="00DB089A">
        <w:t>определение и поддержка приоритетных направлений туристской деятельности;</w:t>
      </w:r>
    </w:p>
    <w:p w:rsidR="00E73ABD" w:rsidRPr="00DB089A" w:rsidRDefault="00E73ABD" w:rsidP="00B33B8D">
      <w:pPr>
        <w:ind w:firstLine="720"/>
        <w:jc w:val="both"/>
      </w:pPr>
      <w:r w:rsidRPr="00DB089A">
        <w:t>формирование представления о городе Кирсанове, как о территории, благоприятной для туризма;</w:t>
      </w:r>
    </w:p>
    <w:p w:rsidR="00E73ABD" w:rsidRPr="00DB089A" w:rsidRDefault="00E73ABD" w:rsidP="00B33B8D">
      <w:pPr>
        <w:ind w:firstLine="720"/>
        <w:jc w:val="both"/>
      </w:pPr>
      <w:r w:rsidRPr="00DB089A">
        <w:t>поддержка и развитие внутреннего, въездного, социального и самодеятельного туризма.</w:t>
      </w:r>
    </w:p>
    <w:p w:rsidR="00E73ABD" w:rsidRPr="00DB089A" w:rsidRDefault="00E73ABD" w:rsidP="00B33B8D">
      <w:pPr>
        <w:ind w:firstLine="720"/>
        <w:jc w:val="both"/>
      </w:pPr>
      <w:r w:rsidRPr="00DB089A">
        <w:t>Создание условий для развития туризма рассматривается как важный вклад в формирование здорового образа жизни населения района.</w:t>
      </w:r>
    </w:p>
    <w:p w:rsidR="00E73ABD" w:rsidRPr="00DB089A" w:rsidRDefault="00E73ABD" w:rsidP="00B33B8D">
      <w:pPr>
        <w:ind w:firstLine="720"/>
        <w:jc w:val="both"/>
      </w:pPr>
      <w:r w:rsidRPr="00DB089A">
        <w:t>Основываясь на приоритетах</w:t>
      </w:r>
      <w:r w:rsidRPr="00DB089A">
        <w:rPr>
          <w:color w:val="000000"/>
        </w:rPr>
        <w:t xml:space="preserve">, целью подпрограммы «Развитие туризма» является </w:t>
      </w:r>
      <w:r w:rsidRPr="00DB089A">
        <w:t xml:space="preserve"> условий для устойчивого развития   туристско-рекреационной отрасли.</w:t>
      </w:r>
    </w:p>
    <w:p w:rsidR="00E73ABD" w:rsidRPr="00DB089A" w:rsidRDefault="00E73ABD" w:rsidP="00B33B8D">
      <w:pPr>
        <w:ind w:firstLine="709"/>
        <w:jc w:val="both"/>
      </w:pPr>
      <w:r w:rsidRPr="00DB089A">
        <w:rPr>
          <w:color w:val="000000"/>
        </w:rPr>
        <w:t xml:space="preserve">Достижение данной цели будет обеспечиваться решением следующих </w:t>
      </w:r>
      <w:r w:rsidRPr="00DB089A">
        <w:t>задач:</w:t>
      </w:r>
    </w:p>
    <w:p w:rsidR="00E73ABD" w:rsidRPr="00DB089A" w:rsidRDefault="00E73ABD" w:rsidP="00B33B8D">
      <w:pPr>
        <w:tabs>
          <w:tab w:val="left" w:pos="1134"/>
        </w:tabs>
        <w:ind w:firstLine="709"/>
        <w:jc w:val="both"/>
      </w:pPr>
      <w:r w:rsidRPr="00DB089A">
        <w:t>развитие инфраструктуры и материально-технической базы туризма, создание условий для развития туристских кластеров на территории города;</w:t>
      </w:r>
    </w:p>
    <w:p w:rsidR="00E73ABD" w:rsidRPr="00DB089A" w:rsidRDefault="00E73ABD" w:rsidP="00B33B8D">
      <w:pPr>
        <w:tabs>
          <w:tab w:val="left" w:pos="1134"/>
        </w:tabs>
        <w:ind w:firstLine="709"/>
        <w:jc w:val="both"/>
      </w:pPr>
      <w:r w:rsidRPr="00DB089A">
        <w:t>развитие различных видов туризма таких как: событийный,  историко-краеведчиский, паломнический, спортивно-оздоровительный, деловой (бизнес-туризм) и т.д.;</w:t>
      </w:r>
    </w:p>
    <w:p w:rsidR="00E73ABD" w:rsidRPr="00DB089A" w:rsidRDefault="00E73ABD" w:rsidP="00B33B8D">
      <w:pPr>
        <w:tabs>
          <w:tab w:val="left" w:pos="1134"/>
        </w:tabs>
        <w:ind w:firstLine="709"/>
        <w:jc w:val="both"/>
      </w:pPr>
      <w:r w:rsidRPr="00DB089A">
        <w:t>формирование имиджа города как территории, благоприятной для туризма.</w:t>
      </w:r>
    </w:p>
    <w:p w:rsidR="00E73ABD" w:rsidRPr="00DB089A" w:rsidRDefault="00E73ABD" w:rsidP="00B33B8D">
      <w:pPr>
        <w:ind w:firstLine="709"/>
        <w:jc w:val="both"/>
        <w:rPr>
          <w:color w:val="000000"/>
        </w:rPr>
      </w:pPr>
      <w:r w:rsidRPr="00DB089A">
        <w:rPr>
          <w:color w:val="000000"/>
        </w:rPr>
        <w:t>Решение поставленных задач будет обеспечено путем эффективного взаимодействия  муниципальных органов власти, общественных объединений и организаций, осуществляющих деятельность в сфере туризма.</w:t>
      </w:r>
    </w:p>
    <w:p w:rsidR="00E73ABD" w:rsidRPr="00DB089A" w:rsidRDefault="00E73ABD" w:rsidP="00B33B8D">
      <w:pPr>
        <w:ind w:firstLine="680"/>
        <w:jc w:val="both"/>
      </w:pPr>
      <w:r w:rsidRPr="00DB089A">
        <w:t>Подпрограмма рассчитана на 2014 – 2020 годы.</w:t>
      </w:r>
    </w:p>
    <w:p w:rsidR="00E73ABD" w:rsidRPr="00DB089A" w:rsidRDefault="00E73ABD" w:rsidP="00B33B8D">
      <w:pPr>
        <w:jc w:val="center"/>
      </w:pPr>
    </w:p>
    <w:p w:rsidR="00E73ABD" w:rsidRPr="00DB089A" w:rsidRDefault="00E73ABD" w:rsidP="00B33B8D">
      <w:pPr>
        <w:jc w:val="center"/>
        <w:rPr>
          <w:b/>
          <w:bCs/>
        </w:rPr>
      </w:pPr>
      <w:r w:rsidRPr="00DB089A">
        <w:rPr>
          <w:b/>
          <w:bCs/>
        </w:rPr>
        <w:t>Раздел 3. Показатели (индикаторы) достижения целей и решения задач, ожидаемые конечные результаты подпрограммы</w:t>
      </w:r>
    </w:p>
    <w:p w:rsidR="00E73ABD" w:rsidRPr="00DB089A" w:rsidRDefault="00E73ABD" w:rsidP="00B33B8D">
      <w:pPr>
        <w:ind w:firstLine="700"/>
        <w:jc w:val="both"/>
      </w:pPr>
      <w:r w:rsidRPr="00DB089A">
        <w:t>В соответствие с установленными целевыми ориентирами в сфере туризма для оценки хода реализации мероприятий и степени решения поставленных задач в подпрограмме используются следующие целевые показатели:</w:t>
      </w:r>
    </w:p>
    <w:p w:rsidR="00E73ABD" w:rsidRPr="00DB089A" w:rsidRDefault="00E73ABD" w:rsidP="00B33B8D">
      <w:pPr>
        <w:jc w:val="both"/>
      </w:pPr>
      <w:r w:rsidRPr="00DB089A">
        <w:t xml:space="preserve">          -проведение мероприятий в сфере культурно-познавательного и событийного туризма;</w:t>
      </w:r>
    </w:p>
    <w:p w:rsidR="00E73ABD" w:rsidRPr="00DB089A" w:rsidRDefault="00E73ABD" w:rsidP="00B33B8D">
      <w:pPr>
        <w:jc w:val="both"/>
      </w:pPr>
      <w:r w:rsidRPr="00DB089A">
        <w:t xml:space="preserve">          - увеличение количества проводимых мероприятий.(15 ед.)</w:t>
      </w:r>
    </w:p>
    <w:p w:rsidR="00E73ABD" w:rsidRPr="00DB089A" w:rsidRDefault="00E73ABD" w:rsidP="00B33B8D">
      <w:pPr>
        <w:ind w:firstLine="700"/>
        <w:jc w:val="both"/>
      </w:pPr>
      <w:r w:rsidRPr="00DB089A">
        <w:t>- увеличение количества участников событийных мероприятий (2000 чел.).</w:t>
      </w:r>
    </w:p>
    <w:p w:rsidR="00E73ABD" w:rsidRPr="00DB089A" w:rsidRDefault="00E73ABD" w:rsidP="00B33B8D">
      <w:pPr>
        <w:ind w:firstLine="700"/>
        <w:jc w:val="both"/>
      </w:pPr>
      <w:r w:rsidRPr="00DB089A">
        <w:t>Основными ожидаемыми результатами реализации подпрограммы являются:</w:t>
      </w:r>
    </w:p>
    <w:p w:rsidR="00E73ABD" w:rsidRPr="00DB089A" w:rsidRDefault="00E73ABD" w:rsidP="00B33B8D">
      <w:pPr>
        <w:ind w:firstLine="700"/>
        <w:jc w:val="both"/>
      </w:pPr>
      <w:r w:rsidRPr="00DB089A">
        <w:t>рост внутренних и въездных туристских потоков;</w:t>
      </w:r>
    </w:p>
    <w:p w:rsidR="00E73ABD" w:rsidRPr="00DB089A" w:rsidRDefault="00E73ABD" w:rsidP="00B33B8D">
      <w:pPr>
        <w:ind w:firstLine="700"/>
        <w:jc w:val="both"/>
      </w:pPr>
      <w:r w:rsidRPr="00DB089A">
        <w:t>повышение качества туристских услуг;</w:t>
      </w:r>
    </w:p>
    <w:p w:rsidR="00E73ABD" w:rsidRPr="00DB089A" w:rsidRDefault="00E73ABD" w:rsidP="00B33B8D">
      <w:pPr>
        <w:ind w:firstLine="700"/>
        <w:jc w:val="both"/>
      </w:pPr>
      <w:r w:rsidRPr="00DB089A">
        <w:t>улучшение образа города, как территории, благоприятной для туризма;</w:t>
      </w:r>
    </w:p>
    <w:p w:rsidR="00E73ABD" w:rsidRPr="00DB089A" w:rsidRDefault="00E73ABD" w:rsidP="00B33B8D">
      <w:pPr>
        <w:ind w:firstLine="700"/>
        <w:jc w:val="both"/>
      </w:pPr>
    </w:p>
    <w:p w:rsidR="00E73ABD" w:rsidRPr="00DB089A" w:rsidRDefault="00E73ABD" w:rsidP="00B33B8D">
      <w:pPr>
        <w:tabs>
          <w:tab w:val="left" w:pos="600"/>
        </w:tabs>
        <w:ind w:firstLine="20"/>
        <w:jc w:val="center"/>
        <w:rPr>
          <w:b/>
        </w:rPr>
      </w:pPr>
      <w:r w:rsidRPr="00DB089A">
        <w:rPr>
          <w:b/>
        </w:rPr>
        <w:t>Раздел 4.Обобщенная характеристика мероприятийподпрограммы</w:t>
      </w:r>
    </w:p>
    <w:p w:rsidR="00E73ABD" w:rsidRPr="00DB089A" w:rsidRDefault="00E73ABD" w:rsidP="00B33B8D">
      <w:pPr>
        <w:ind w:firstLine="700"/>
        <w:jc w:val="both"/>
      </w:pPr>
      <w:r w:rsidRPr="00DB089A">
        <w:t>Система программных мероприятий представляет собой комплекс взаимоувязанных и скоординированных во времени мероприятий в соответствии с основными направлениями подпрограммы и обеспечивающих решение поставленных задач и достижение связанных с этими задачами целей.</w:t>
      </w:r>
    </w:p>
    <w:p w:rsidR="00E73ABD" w:rsidRPr="00DB089A" w:rsidRDefault="00E73ABD" w:rsidP="00B33B8D">
      <w:pPr>
        <w:ind w:firstLine="700"/>
        <w:jc w:val="both"/>
      </w:pPr>
      <w:r w:rsidRPr="00DB089A">
        <w:t>В ходе реализации мероприятия предполагается:</w:t>
      </w:r>
    </w:p>
    <w:p w:rsidR="00E73ABD" w:rsidRPr="00DB089A" w:rsidRDefault="00E73ABD" w:rsidP="00B33B8D">
      <w:pPr>
        <w:ind w:firstLine="700"/>
        <w:jc w:val="both"/>
      </w:pPr>
      <w:r w:rsidRPr="00DB089A">
        <w:t>- расширение календаря событийных мероприятий;</w:t>
      </w:r>
    </w:p>
    <w:p w:rsidR="00E73ABD" w:rsidRPr="00DB089A" w:rsidRDefault="00E73ABD" w:rsidP="00B33B8D">
      <w:pPr>
        <w:ind w:firstLine="700"/>
        <w:jc w:val="both"/>
      </w:pPr>
      <w:r w:rsidRPr="00DB089A">
        <w:t>- создание новых туристских маршрутов;</w:t>
      </w:r>
    </w:p>
    <w:p w:rsidR="00E73ABD" w:rsidRPr="00DB089A" w:rsidRDefault="00E73ABD" w:rsidP="00B33B8D">
      <w:pPr>
        <w:ind w:firstLine="700"/>
        <w:jc w:val="both"/>
      </w:pPr>
      <w:r w:rsidRPr="00DB089A">
        <w:t>- создание реестра объектов туристской сферы в городе Кирсанове;</w:t>
      </w:r>
    </w:p>
    <w:p w:rsidR="00E73ABD" w:rsidRPr="00DB089A" w:rsidRDefault="00E73ABD" w:rsidP="00B33B8D">
      <w:pPr>
        <w:ind w:firstLine="700"/>
        <w:jc w:val="both"/>
        <w:rPr>
          <w:color w:val="000000"/>
          <w:spacing w:val="4"/>
        </w:rPr>
      </w:pPr>
      <w:r w:rsidRPr="00DB089A">
        <w:t xml:space="preserve">- </w:t>
      </w:r>
      <w:r w:rsidRPr="00DB089A">
        <w:rPr>
          <w:color w:val="000000"/>
          <w:spacing w:val="4"/>
        </w:rPr>
        <w:t>организацияработы по изучениюобъектов этнографии инародных промыслов (формирование банка данныхнародных умельцев);</w:t>
      </w:r>
    </w:p>
    <w:p w:rsidR="00E73ABD" w:rsidRPr="00DB089A" w:rsidRDefault="00E73ABD" w:rsidP="00B33B8D">
      <w:pPr>
        <w:ind w:firstLine="700"/>
        <w:jc w:val="both"/>
      </w:pPr>
      <w:r w:rsidRPr="00DB089A">
        <w:rPr>
          <w:color w:val="000000"/>
          <w:spacing w:val="4"/>
        </w:rPr>
        <w:t xml:space="preserve">- </w:t>
      </w:r>
      <w:r w:rsidRPr="00DB089A">
        <w:t>проведение на территории города разноплановых мероприятий событийного туризма;</w:t>
      </w:r>
    </w:p>
    <w:p w:rsidR="00E73ABD" w:rsidRPr="00DB089A" w:rsidRDefault="00E73ABD" w:rsidP="00B33B8D">
      <w:pPr>
        <w:ind w:firstLine="700"/>
        <w:jc w:val="both"/>
      </w:pPr>
      <w:r w:rsidRPr="00DB089A">
        <w:t>- организация и проведение конкурсов, мероприятий туристско-краеведческой направленности, участие обучающихся во Всероссийских мероприятиях, учебно-тренировочных сборах;</w:t>
      </w:r>
    </w:p>
    <w:p w:rsidR="00E73ABD" w:rsidRPr="00DB089A" w:rsidRDefault="00E73ABD" w:rsidP="00B33B8D">
      <w:pPr>
        <w:ind w:firstLine="700"/>
        <w:jc w:val="both"/>
      </w:pPr>
      <w:r w:rsidRPr="00DB089A">
        <w:t>- организация и проведение фестивалей, праздников,  мероприятий, посвященных памятным датам, дней культуры.</w:t>
      </w:r>
    </w:p>
    <w:p w:rsidR="00E73ABD" w:rsidRPr="00DB089A" w:rsidRDefault="00E73ABD" w:rsidP="00B33B8D">
      <w:pPr>
        <w:ind w:firstLine="700"/>
        <w:jc w:val="both"/>
      </w:pPr>
      <w:r w:rsidRPr="00DB089A">
        <w:t>В рамках реализации данных мероприятий предполагается продвижение туристского продукта в средствах массовой информации, сети Интернет, разработка и печать информационно-рекламных материалов, приобретение тематической сувенирной продукции, участие в российских и международных выставках, проведение районных конкурсов и мероприятий туристской направленности, презентаций.</w:t>
      </w:r>
    </w:p>
    <w:p w:rsidR="00E73ABD" w:rsidRPr="00DB089A" w:rsidRDefault="00E73ABD" w:rsidP="00B33B8D">
      <w:pPr>
        <w:jc w:val="center"/>
        <w:rPr>
          <w:b/>
          <w:bCs/>
        </w:rPr>
      </w:pPr>
    </w:p>
    <w:p w:rsidR="00E73ABD" w:rsidRPr="00DB089A" w:rsidRDefault="00E73ABD" w:rsidP="00B33B8D">
      <w:pPr>
        <w:jc w:val="center"/>
        <w:rPr>
          <w:b/>
          <w:bCs/>
        </w:rPr>
      </w:pPr>
      <w:r w:rsidRPr="00DB089A">
        <w:rPr>
          <w:b/>
          <w:bCs/>
        </w:rPr>
        <w:t>Раздел 5.Обоснование объема финансовых ресурсов, необходимых для реализации подпрограммы</w:t>
      </w:r>
    </w:p>
    <w:p w:rsidR="00E73ABD" w:rsidRPr="00DB089A" w:rsidRDefault="00E73ABD" w:rsidP="00B33B8D">
      <w:pPr>
        <w:ind w:firstLine="680"/>
        <w:jc w:val="both"/>
      </w:pPr>
      <w:r w:rsidRPr="00DB089A">
        <w:t>Основными источниками финансирования подпрограммы являются средства бюджета города.</w:t>
      </w:r>
    </w:p>
    <w:p w:rsidR="00E73ABD" w:rsidRPr="00DB089A" w:rsidRDefault="00E73ABD" w:rsidP="003244D0">
      <w:pPr>
        <w:widowControl w:val="0"/>
        <w:autoSpaceDE w:val="0"/>
        <w:snapToGrid w:val="0"/>
        <w:spacing w:line="256" w:lineRule="auto"/>
        <w:jc w:val="both"/>
        <w:rPr>
          <w:kern w:val="2"/>
          <w:lang w:bidi="hi-IN"/>
        </w:rPr>
      </w:pPr>
      <w:r w:rsidRPr="00DB089A">
        <w:rPr>
          <w:kern w:val="2"/>
          <w:lang w:bidi="hi-IN"/>
        </w:rPr>
        <w:t xml:space="preserve">Предполагаемый объем средств на реализацию мероприятий программы </w:t>
      </w:r>
      <w:r w:rsidRPr="00DB089A">
        <w:rPr>
          <w:kern w:val="2"/>
          <w:lang w:val="en-US"/>
        </w:rPr>
        <w:t>I</w:t>
      </w:r>
      <w:r w:rsidRPr="00DB089A">
        <w:rPr>
          <w:kern w:val="2"/>
        </w:rPr>
        <w:t xml:space="preserve"> этапа реализации на 2014-2022 годы с</w:t>
      </w:r>
      <w:r w:rsidRPr="00DB089A">
        <w:rPr>
          <w:kern w:val="2"/>
          <w:lang w:bidi="hi-IN"/>
        </w:rPr>
        <w:t>оставляет:</w:t>
      </w:r>
    </w:p>
    <w:p w:rsidR="00E73ABD" w:rsidRPr="00DB089A" w:rsidRDefault="00E73ABD" w:rsidP="003244D0">
      <w:pPr>
        <w:jc w:val="both"/>
        <w:rPr>
          <w:lang w:bidi="hi-IN"/>
        </w:rPr>
      </w:pPr>
      <w:r w:rsidRPr="00DB089A">
        <w:rPr>
          <w:lang w:bidi="hi-IN"/>
        </w:rPr>
        <w:t>120,0 тыс. рублей, из средств бюджета города,  в том числе по годам:</w:t>
      </w:r>
    </w:p>
    <w:p w:rsidR="00E73ABD" w:rsidRPr="00DB089A" w:rsidRDefault="00E73ABD" w:rsidP="003244D0">
      <w:pPr>
        <w:jc w:val="both"/>
        <w:rPr>
          <w:lang w:bidi="hi-IN"/>
        </w:rPr>
      </w:pPr>
      <w:r w:rsidRPr="00DB089A">
        <w:rPr>
          <w:lang w:bidi="hi-IN"/>
        </w:rPr>
        <w:t>2014 год - 20,0 тыс. рублей;</w:t>
      </w:r>
    </w:p>
    <w:p w:rsidR="00E73ABD" w:rsidRPr="00DB089A" w:rsidRDefault="00E73ABD" w:rsidP="003244D0">
      <w:pPr>
        <w:jc w:val="both"/>
        <w:rPr>
          <w:lang w:bidi="hi-IN"/>
        </w:rPr>
      </w:pPr>
      <w:r w:rsidRPr="00DB089A">
        <w:rPr>
          <w:lang w:bidi="hi-IN"/>
        </w:rPr>
        <w:t>2015 год - 20,0 тыс. рублей;</w:t>
      </w:r>
    </w:p>
    <w:p w:rsidR="00E73ABD" w:rsidRPr="00DB089A" w:rsidRDefault="00E73ABD" w:rsidP="003244D0">
      <w:pPr>
        <w:jc w:val="both"/>
        <w:rPr>
          <w:lang w:bidi="hi-IN"/>
        </w:rPr>
      </w:pPr>
      <w:r w:rsidRPr="00DB089A">
        <w:rPr>
          <w:lang w:bidi="hi-IN"/>
        </w:rPr>
        <w:t>2016 год - 20,0 тыс. рублей;</w:t>
      </w:r>
    </w:p>
    <w:p w:rsidR="00E73ABD" w:rsidRPr="00DB089A" w:rsidRDefault="00E73ABD" w:rsidP="003244D0">
      <w:pPr>
        <w:jc w:val="both"/>
        <w:rPr>
          <w:lang w:bidi="hi-IN"/>
        </w:rPr>
      </w:pPr>
      <w:r w:rsidRPr="00DB089A">
        <w:rPr>
          <w:lang w:bidi="hi-IN"/>
        </w:rPr>
        <w:t>2017 год - 20,0 тыс. рублей;</w:t>
      </w:r>
    </w:p>
    <w:p w:rsidR="00E73ABD" w:rsidRPr="00DB089A" w:rsidRDefault="00E73ABD" w:rsidP="003244D0">
      <w:pPr>
        <w:jc w:val="both"/>
        <w:rPr>
          <w:lang w:bidi="hi-IN"/>
        </w:rPr>
      </w:pPr>
      <w:r w:rsidRPr="00DB089A">
        <w:rPr>
          <w:lang w:bidi="hi-IN"/>
        </w:rPr>
        <w:t>2018 год - 20,0 тыс. рублей;</w:t>
      </w:r>
    </w:p>
    <w:p w:rsidR="00E73ABD" w:rsidRPr="00DB089A" w:rsidRDefault="00E73ABD" w:rsidP="003244D0">
      <w:pPr>
        <w:jc w:val="both"/>
        <w:rPr>
          <w:lang w:bidi="hi-IN"/>
        </w:rPr>
      </w:pPr>
      <w:r w:rsidRPr="00DB089A">
        <w:rPr>
          <w:lang w:bidi="hi-IN"/>
        </w:rPr>
        <w:t>2019 год - 20,0 тыс. рублей;</w:t>
      </w:r>
    </w:p>
    <w:p w:rsidR="00E73ABD" w:rsidRPr="00DB089A" w:rsidRDefault="00E73ABD" w:rsidP="003244D0">
      <w:pPr>
        <w:jc w:val="both"/>
        <w:rPr>
          <w:lang w:bidi="hi-IN"/>
        </w:rPr>
      </w:pPr>
      <w:r w:rsidRPr="00DB089A">
        <w:rPr>
          <w:lang w:bidi="hi-IN"/>
        </w:rPr>
        <w:t>2020 год - 0 тыс. рублей.</w:t>
      </w:r>
    </w:p>
    <w:p w:rsidR="00E73ABD" w:rsidRPr="00DB089A" w:rsidRDefault="00E73ABD" w:rsidP="003244D0">
      <w:pPr>
        <w:jc w:val="both"/>
        <w:rPr>
          <w:lang w:bidi="hi-IN"/>
        </w:rPr>
      </w:pPr>
      <w:r w:rsidRPr="00DB089A">
        <w:rPr>
          <w:lang w:bidi="hi-IN"/>
        </w:rPr>
        <w:t>2021 год - 0 тыс. рублей</w:t>
      </w:r>
    </w:p>
    <w:p w:rsidR="00E73ABD" w:rsidRPr="00DB089A" w:rsidRDefault="00E73ABD" w:rsidP="003244D0">
      <w:pPr>
        <w:jc w:val="both"/>
        <w:rPr>
          <w:lang w:bidi="hi-IN"/>
        </w:rPr>
      </w:pPr>
      <w:r w:rsidRPr="00DB089A">
        <w:rPr>
          <w:lang w:bidi="hi-IN"/>
        </w:rPr>
        <w:t>2022 год -0 тыс. рублей</w:t>
      </w:r>
    </w:p>
    <w:p w:rsidR="00E73ABD" w:rsidRPr="00DB089A" w:rsidRDefault="00E73ABD" w:rsidP="003244D0">
      <w:pPr>
        <w:jc w:val="both"/>
        <w:rPr>
          <w:lang w:bidi="hi-IN"/>
        </w:rPr>
      </w:pPr>
    </w:p>
    <w:p w:rsidR="00E73ABD" w:rsidRPr="00DB089A" w:rsidRDefault="00E73ABD" w:rsidP="003244D0">
      <w:pPr>
        <w:jc w:val="both"/>
        <w:rPr>
          <w:lang w:bidi="hi-IN"/>
        </w:rPr>
      </w:pPr>
    </w:p>
    <w:p w:rsidR="00E73ABD" w:rsidRPr="00DB089A" w:rsidRDefault="00E73ABD" w:rsidP="003244D0">
      <w:pPr>
        <w:jc w:val="both"/>
        <w:rPr>
          <w:lang w:bidi="hi-IN"/>
        </w:rPr>
      </w:pPr>
    </w:p>
    <w:p w:rsidR="00E73ABD" w:rsidRPr="00DB089A" w:rsidRDefault="00E73ABD" w:rsidP="003244D0">
      <w:pPr>
        <w:widowControl w:val="0"/>
        <w:autoSpaceDE w:val="0"/>
        <w:snapToGrid w:val="0"/>
        <w:spacing w:line="256" w:lineRule="auto"/>
        <w:jc w:val="both"/>
        <w:rPr>
          <w:kern w:val="2"/>
        </w:rPr>
      </w:pPr>
      <w:r w:rsidRPr="00DB089A">
        <w:rPr>
          <w:kern w:val="2"/>
          <w:lang w:bidi="hi-IN"/>
        </w:rPr>
        <w:t xml:space="preserve">Предполагаемый объем средств на реализацию мероприятий </w:t>
      </w:r>
      <w:r w:rsidRPr="00DB089A">
        <w:rPr>
          <w:kern w:val="2"/>
          <w:lang w:val="en-US"/>
        </w:rPr>
        <w:t>II</w:t>
      </w:r>
      <w:r w:rsidRPr="00DB089A">
        <w:rPr>
          <w:kern w:val="2"/>
        </w:rPr>
        <w:t xml:space="preserve"> этапа реализации  на 2023-2030 годы составляет:</w:t>
      </w:r>
    </w:p>
    <w:p w:rsidR="00E73ABD" w:rsidRPr="00DB089A" w:rsidRDefault="00E73ABD" w:rsidP="003244D0">
      <w:pPr>
        <w:jc w:val="both"/>
        <w:rPr>
          <w:kern w:val="2"/>
        </w:rPr>
      </w:pPr>
      <w:r w:rsidRPr="00DB089A">
        <w:rPr>
          <w:kern w:val="2"/>
        </w:rPr>
        <w:t xml:space="preserve">115,0 </w:t>
      </w:r>
      <w:r w:rsidRPr="00DB089A">
        <w:rPr>
          <w:lang w:bidi="hi-IN"/>
        </w:rPr>
        <w:t>тыс. рублей,  из средств бюджета города, в том числе по годам:</w:t>
      </w:r>
    </w:p>
    <w:p w:rsidR="00E73ABD" w:rsidRPr="00DB089A" w:rsidRDefault="00E73ABD" w:rsidP="003244D0">
      <w:pPr>
        <w:spacing w:line="256" w:lineRule="auto"/>
        <w:rPr>
          <w:kern w:val="2"/>
        </w:rPr>
      </w:pPr>
      <w:r w:rsidRPr="00DB089A">
        <w:rPr>
          <w:kern w:val="2"/>
        </w:rPr>
        <w:t xml:space="preserve">2023 год –115,0 тыс. рублей, </w:t>
      </w:r>
    </w:p>
    <w:p w:rsidR="00E73ABD" w:rsidRPr="00DB089A" w:rsidRDefault="00E73ABD" w:rsidP="003244D0">
      <w:pPr>
        <w:spacing w:line="256" w:lineRule="auto"/>
        <w:rPr>
          <w:kern w:val="2"/>
        </w:rPr>
      </w:pPr>
      <w:r w:rsidRPr="00DB089A">
        <w:rPr>
          <w:kern w:val="2"/>
        </w:rPr>
        <w:t xml:space="preserve">2024 год –0,0 тыс. рублей, </w:t>
      </w:r>
    </w:p>
    <w:p w:rsidR="00E73ABD" w:rsidRPr="00DB089A" w:rsidRDefault="00E73ABD" w:rsidP="003244D0">
      <w:pPr>
        <w:spacing w:line="256" w:lineRule="auto"/>
        <w:rPr>
          <w:kern w:val="2"/>
        </w:rPr>
      </w:pPr>
      <w:r w:rsidRPr="00DB089A">
        <w:rPr>
          <w:kern w:val="2"/>
        </w:rPr>
        <w:t xml:space="preserve">2025 год -0,0 тыс. рублей, </w:t>
      </w:r>
    </w:p>
    <w:p w:rsidR="00E73ABD" w:rsidRPr="00DB089A" w:rsidRDefault="00E73ABD" w:rsidP="003244D0">
      <w:pPr>
        <w:spacing w:line="256" w:lineRule="auto"/>
        <w:rPr>
          <w:kern w:val="2"/>
        </w:rPr>
      </w:pPr>
      <w:r w:rsidRPr="00DB089A">
        <w:rPr>
          <w:kern w:val="2"/>
        </w:rPr>
        <w:t xml:space="preserve">2026 год - 20,0 тыс. рублей, </w:t>
      </w:r>
    </w:p>
    <w:p w:rsidR="00E73ABD" w:rsidRPr="00DB089A" w:rsidRDefault="00E73ABD" w:rsidP="003244D0">
      <w:pPr>
        <w:spacing w:line="256" w:lineRule="auto"/>
        <w:rPr>
          <w:kern w:val="2"/>
        </w:rPr>
      </w:pPr>
      <w:r w:rsidRPr="00DB089A">
        <w:rPr>
          <w:kern w:val="2"/>
        </w:rPr>
        <w:t xml:space="preserve">2027 год - 20,0 тыс. рублей, </w:t>
      </w:r>
    </w:p>
    <w:p w:rsidR="00E73ABD" w:rsidRPr="00DB089A" w:rsidRDefault="00E73ABD" w:rsidP="003244D0">
      <w:pPr>
        <w:spacing w:line="256" w:lineRule="auto"/>
        <w:rPr>
          <w:kern w:val="2"/>
        </w:rPr>
      </w:pPr>
      <w:r w:rsidRPr="00DB089A">
        <w:rPr>
          <w:kern w:val="2"/>
        </w:rPr>
        <w:t xml:space="preserve">2028 год - 20,0 тыс. рублей, </w:t>
      </w:r>
    </w:p>
    <w:p w:rsidR="00E73ABD" w:rsidRPr="00DB089A" w:rsidRDefault="00E73ABD" w:rsidP="003244D0">
      <w:pPr>
        <w:spacing w:line="256" w:lineRule="auto"/>
        <w:rPr>
          <w:kern w:val="2"/>
        </w:rPr>
      </w:pPr>
      <w:r w:rsidRPr="00DB089A">
        <w:rPr>
          <w:kern w:val="2"/>
        </w:rPr>
        <w:t xml:space="preserve">2029 год - 20,0 тыс. рублей, </w:t>
      </w:r>
    </w:p>
    <w:p w:rsidR="00E73ABD" w:rsidRPr="00DB089A" w:rsidRDefault="00E73ABD" w:rsidP="003244D0">
      <w:pPr>
        <w:spacing w:line="256" w:lineRule="auto"/>
        <w:rPr>
          <w:kern w:val="2"/>
        </w:rPr>
      </w:pPr>
      <w:r w:rsidRPr="00DB089A">
        <w:rPr>
          <w:kern w:val="2"/>
        </w:rPr>
        <w:t>2030 год -20,0 тыс. рублей.</w:t>
      </w:r>
    </w:p>
    <w:p w:rsidR="00E73ABD" w:rsidRPr="00DB089A" w:rsidRDefault="00E73ABD" w:rsidP="00B33B8D">
      <w:pPr>
        <w:ind w:firstLine="680"/>
        <w:jc w:val="both"/>
      </w:pPr>
      <w:r w:rsidRPr="00DB089A">
        <w:t>Объемы средств, выделяемых на реализацию мероприятий подпрограммы, подлежат ежегодному уточнению с учетом возможностей городского  бюджета.</w:t>
      </w:r>
    </w:p>
    <w:p w:rsidR="00E73ABD" w:rsidRPr="00DB089A" w:rsidRDefault="00E73ABD" w:rsidP="00B33B8D">
      <w:pPr>
        <w:jc w:val="center"/>
      </w:pPr>
    </w:p>
    <w:p w:rsidR="00E73ABD" w:rsidRPr="00DB089A" w:rsidRDefault="00E73ABD" w:rsidP="00FC110A">
      <w:pPr>
        <w:widowControl w:val="0"/>
        <w:jc w:val="both"/>
        <w:rPr>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p>
    <w:p w:rsidR="00E73ABD" w:rsidRPr="00DB089A" w:rsidRDefault="00E73ABD" w:rsidP="00FC110A">
      <w:pPr>
        <w:widowControl w:val="0"/>
        <w:jc w:val="center"/>
        <w:rPr>
          <w:b/>
          <w:kern w:val="2"/>
          <w:lang w:bidi="hi-IN"/>
        </w:rPr>
      </w:pPr>
      <w:r w:rsidRPr="00DB089A">
        <w:rPr>
          <w:b/>
          <w:kern w:val="2"/>
          <w:lang w:bidi="hi-IN"/>
        </w:rPr>
        <w:t>Паспорт</w:t>
      </w:r>
    </w:p>
    <w:p w:rsidR="00E73ABD" w:rsidRPr="00DB089A" w:rsidRDefault="00E73ABD" w:rsidP="00FC110A">
      <w:pPr>
        <w:widowControl w:val="0"/>
        <w:jc w:val="center"/>
        <w:rPr>
          <w:b/>
          <w:kern w:val="2"/>
          <w:lang w:bidi="hi-IN"/>
        </w:rPr>
      </w:pPr>
      <w:r w:rsidRPr="00DB089A">
        <w:rPr>
          <w:b/>
          <w:kern w:val="2"/>
          <w:lang w:bidi="hi-IN"/>
        </w:rPr>
        <w:t>подпрограммы «</w:t>
      </w:r>
      <w:r w:rsidRPr="00DB089A">
        <w:rPr>
          <w:b/>
        </w:rPr>
        <w:t>Обеспечение условий реализации Мунпрограммы</w:t>
      </w:r>
      <w:r w:rsidRPr="00DB089A">
        <w:rPr>
          <w:b/>
          <w:kern w:val="2"/>
          <w:lang w:bidi="hi-IN"/>
        </w:rPr>
        <w:t>»</w:t>
      </w:r>
    </w:p>
    <w:p w:rsidR="00E73ABD" w:rsidRPr="00DB089A" w:rsidRDefault="00E73ABD" w:rsidP="00FC110A">
      <w:pPr>
        <w:widowControl w:val="0"/>
        <w:jc w:val="center"/>
        <w:rPr>
          <w:b/>
          <w:kern w:val="2"/>
          <w:lang w:bidi="hi-IN"/>
        </w:rPr>
      </w:pPr>
      <w:r w:rsidRPr="00DB089A">
        <w:rPr>
          <w:b/>
          <w:kern w:val="2"/>
          <w:lang w:bidi="hi-IN"/>
        </w:rPr>
        <w:t xml:space="preserve"> на 2022-2030 годы</w:t>
      </w:r>
    </w:p>
    <w:p w:rsidR="00E73ABD" w:rsidRPr="00DB089A" w:rsidRDefault="00E73ABD" w:rsidP="00FC110A">
      <w:pPr>
        <w:widowControl w:val="0"/>
        <w:jc w:val="both"/>
        <w:rPr>
          <w:b/>
          <w:kern w:val="2"/>
          <w:lang w:bidi="hi-IN"/>
        </w:rPr>
      </w:pPr>
    </w:p>
    <w:tbl>
      <w:tblPr>
        <w:tblW w:w="9459" w:type="dxa"/>
        <w:tblInd w:w="34" w:type="dxa"/>
        <w:tblLayout w:type="fixed"/>
        <w:tblCellMar>
          <w:left w:w="65" w:type="dxa"/>
          <w:right w:w="75" w:type="dxa"/>
        </w:tblCellMar>
        <w:tblLook w:val="0000"/>
      </w:tblPr>
      <w:tblGrid>
        <w:gridCol w:w="2866"/>
        <w:gridCol w:w="6593"/>
      </w:tblGrid>
      <w:tr w:rsidR="00E73ABD" w:rsidRPr="00DB089A" w:rsidTr="00FC110A">
        <w:trPr>
          <w:trHeight w:val="400"/>
        </w:trPr>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 xml:space="preserve">Ответственный исполнитель подпрограммы                        </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 xml:space="preserve">Отдел по культуре администрации города, </w:t>
            </w:r>
          </w:p>
        </w:tc>
      </w:tr>
      <w:tr w:rsidR="00E73ABD" w:rsidRPr="00DB089A" w:rsidTr="00FC110A">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Соисполнители  подпрограммы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 xml:space="preserve">Отдел по молодежной политике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tr w:rsidR="00E73ABD" w:rsidRPr="00DB089A" w:rsidTr="00FC110A">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Сроки реализации</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9D73F9">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rsidR="00E73ABD" w:rsidRPr="00DB089A" w:rsidRDefault="00E73ABD" w:rsidP="009D73F9">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 2022 год;</w:t>
            </w:r>
          </w:p>
          <w:p w:rsidR="00E73ABD" w:rsidRPr="00DB089A" w:rsidRDefault="00E73ABD" w:rsidP="009D73F9">
            <w:pPr>
              <w:widowControl w:val="0"/>
              <w:jc w:val="both"/>
              <w:rPr>
                <w:kern w:val="2"/>
                <w:lang w:bidi="hi-IN"/>
              </w:rPr>
            </w:pPr>
            <w:r w:rsidRPr="00DB089A">
              <w:rPr>
                <w:kern w:val="2"/>
                <w:lang w:val="en-US"/>
              </w:rPr>
              <w:t>II</w:t>
            </w:r>
            <w:r w:rsidRPr="00DB089A">
              <w:rPr>
                <w:kern w:val="2"/>
              </w:rPr>
              <w:t xml:space="preserve"> этап реализациина2023-2030 годы.</w:t>
            </w:r>
          </w:p>
        </w:tc>
      </w:tr>
      <w:tr w:rsidR="00E73ABD" w:rsidRPr="00DB089A" w:rsidTr="00FC110A">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BF779C">
            <w:pPr>
              <w:widowControl w:val="0"/>
              <w:jc w:val="both"/>
              <w:rPr>
                <w:kern w:val="2"/>
                <w:lang w:bidi="hi-IN"/>
              </w:rPr>
            </w:pP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D93390">
            <w:pPr>
              <w:pStyle w:val="ConsPlusNormal"/>
              <w:jc w:val="both"/>
              <w:rPr>
                <w:rFonts w:ascii="Times New Roman" w:hAnsi="Times New Roman" w:cs="Times New Roman"/>
                <w:sz w:val="24"/>
                <w:szCs w:val="24"/>
              </w:rPr>
            </w:pPr>
          </w:p>
          <w:p w:rsidR="00E73ABD" w:rsidRPr="00DB089A" w:rsidRDefault="00E73ABD" w:rsidP="00D93390">
            <w:pPr>
              <w:pStyle w:val="ConsPlusNormal"/>
              <w:ind w:firstLine="540"/>
              <w:jc w:val="both"/>
              <w:rPr>
                <w:rFonts w:ascii="Times New Roman" w:hAnsi="Times New Roman" w:cs="Times New Roman"/>
                <w:sz w:val="24"/>
                <w:szCs w:val="24"/>
              </w:rPr>
            </w:pPr>
            <w:r w:rsidRPr="00DB089A">
              <w:rPr>
                <w:rFonts w:ascii="Times New Roman" w:hAnsi="Times New Roman" w:cs="Times New Roman"/>
                <w:sz w:val="24"/>
                <w:szCs w:val="24"/>
              </w:rPr>
              <w:t>Подпрограмма "Обеспечение условий реализации Мунпрограммы" направлена на решение задачи  "Создание благоприятных условий для устойчивого развития сферы культуры города.</w:t>
            </w:r>
          </w:p>
          <w:p w:rsidR="00E73ABD" w:rsidRPr="00DB089A" w:rsidRDefault="00E73ABD"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При этом подпрограмма "Обеспечение условий реализации Мунпрограммы" оказывает влияние также на все остальные подпрограммы, осуществляемые в рамках муниципальной программы «Развитие культуры и туризма» на 2014-2024 годы .</w:t>
            </w:r>
          </w:p>
          <w:p w:rsidR="00E73ABD" w:rsidRPr="00DB089A" w:rsidRDefault="00E73ABD"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Целью подпрограммы "Обеспечение условий реализации Мунпрограммы" является создание необходимых условий для эффективной реализации  муниципальной программы.</w:t>
            </w:r>
          </w:p>
          <w:p w:rsidR="00E73ABD" w:rsidRDefault="00E73ABD"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Для достижения данной цели предусмотрено решение следующих задач:</w:t>
            </w:r>
          </w:p>
          <w:p w:rsidR="00E73ABD" w:rsidRPr="00DB089A" w:rsidRDefault="00E73ABD"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обеспечение эффективного управления программой;</w:t>
            </w:r>
          </w:p>
          <w:p w:rsidR="00E73ABD" w:rsidRPr="00DB089A" w:rsidRDefault="00E73ABD"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повышение эффективности исследований в сфере культуры;</w:t>
            </w:r>
          </w:p>
          <w:p w:rsidR="00E73ABD" w:rsidRPr="00DB089A" w:rsidRDefault="00E73ABD"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развитие единой информационной среды учреждений культуры;</w:t>
            </w:r>
          </w:p>
          <w:p w:rsidR="00E73ABD" w:rsidRPr="00DB089A" w:rsidRDefault="00E73ABD"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увеличение количества посещений организаций культуры путем создания современной инфраструктуры для творческой самореализации и досуга населения области;</w:t>
            </w:r>
          </w:p>
          <w:p w:rsidR="00E73ABD" w:rsidRPr="00DB089A" w:rsidRDefault="00E73ABD"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создание условий для закрепления кадров в отрасли;</w:t>
            </w:r>
          </w:p>
          <w:p w:rsidR="00E73ABD" w:rsidRPr="00DB089A" w:rsidRDefault="00E73ABD" w:rsidP="00D93390">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содействие развитию сферы культуры города.</w:t>
            </w:r>
          </w:p>
          <w:p w:rsidR="00E73ABD" w:rsidRPr="00DB089A" w:rsidRDefault="00E73ABD" w:rsidP="00D93390">
            <w:pPr>
              <w:pStyle w:val="ConsPlusNormal"/>
              <w:jc w:val="both"/>
              <w:rPr>
                <w:rFonts w:ascii="Times New Roman" w:hAnsi="Times New Roman" w:cs="Times New Roman"/>
                <w:sz w:val="24"/>
                <w:szCs w:val="24"/>
              </w:rPr>
            </w:pPr>
          </w:p>
          <w:p w:rsidR="00E73ABD" w:rsidRPr="00DB089A" w:rsidRDefault="00E73ABD" w:rsidP="00BF779C">
            <w:pPr>
              <w:widowControl w:val="0"/>
              <w:jc w:val="both"/>
              <w:rPr>
                <w:kern w:val="2"/>
                <w:lang w:bidi="hi-IN"/>
              </w:rPr>
            </w:pPr>
          </w:p>
        </w:tc>
      </w:tr>
    </w:tbl>
    <w:p w:rsidR="00E73ABD" w:rsidRPr="00DB089A" w:rsidRDefault="00E73ABD" w:rsidP="00AD2FAB">
      <w:pPr>
        <w:widowControl w:val="0"/>
        <w:jc w:val="center"/>
        <w:rPr>
          <w:kern w:val="2"/>
          <w:lang w:bidi="hi-IN"/>
        </w:rPr>
      </w:pPr>
    </w:p>
    <w:p w:rsidR="00E73ABD" w:rsidRPr="00DB089A" w:rsidRDefault="00E73ABD" w:rsidP="00AD2FAB">
      <w:pPr>
        <w:widowControl w:val="0"/>
        <w:jc w:val="center"/>
        <w:rPr>
          <w:kern w:val="2"/>
          <w:lang w:bidi="hi-IN"/>
        </w:rPr>
      </w:pPr>
    </w:p>
    <w:p w:rsidR="00E73ABD" w:rsidRPr="00DB089A" w:rsidRDefault="00E73ABD" w:rsidP="00024960">
      <w:pPr>
        <w:pStyle w:val="ConsPlusNormal"/>
        <w:spacing w:before="220"/>
        <w:ind w:firstLine="540"/>
        <w:jc w:val="center"/>
        <w:rPr>
          <w:rFonts w:ascii="Times New Roman" w:hAnsi="Times New Roman" w:cs="Times New Roman"/>
          <w:sz w:val="24"/>
          <w:szCs w:val="24"/>
        </w:rPr>
      </w:pPr>
    </w:p>
    <w:p w:rsidR="00E73ABD" w:rsidRPr="00DB089A" w:rsidRDefault="00E73ABD" w:rsidP="00024960">
      <w:pPr>
        <w:pStyle w:val="ConsPlusTitle"/>
        <w:jc w:val="center"/>
        <w:outlineLvl w:val="2"/>
        <w:rPr>
          <w:rFonts w:ascii="Times New Roman" w:hAnsi="Times New Roman" w:cs="Times New Roman"/>
          <w:sz w:val="24"/>
          <w:szCs w:val="24"/>
        </w:rPr>
      </w:pPr>
      <w:r w:rsidRPr="00DB089A">
        <w:rPr>
          <w:rFonts w:ascii="Times New Roman" w:hAnsi="Times New Roman" w:cs="Times New Roman"/>
          <w:sz w:val="24"/>
          <w:szCs w:val="24"/>
        </w:rPr>
        <w:t>Обоснование объема финансовых ресурсов, необходимых для реализации подпрограммы</w:t>
      </w:r>
    </w:p>
    <w:p w:rsidR="00E73ABD" w:rsidRPr="00DB089A" w:rsidRDefault="00E73ABD" w:rsidP="00024960">
      <w:pPr>
        <w:pStyle w:val="ConsPlusTitle"/>
        <w:jc w:val="center"/>
        <w:outlineLvl w:val="2"/>
        <w:rPr>
          <w:rFonts w:ascii="Times New Roman" w:hAnsi="Times New Roman" w:cs="Times New Roman"/>
          <w:sz w:val="24"/>
          <w:szCs w:val="24"/>
        </w:rPr>
      </w:pPr>
    </w:p>
    <w:p w:rsidR="00E73ABD" w:rsidRPr="00DB089A" w:rsidRDefault="00E73ABD" w:rsidP="00AD2FAB">
      <w:pPr>
        <w:pStyle w:val="ConsPlusNormal"/>
        <w:ind w:firstLine="540"/>
        <w:jc w:val="both"/>
        <w:rPr>
          <w:rFonts w:ascii="Times New Roman" w:hAnsi="Times New Roman" w:cs="Times New Roman"/>
          <w:sz w:val="24"/>
          <w:szCs w:val="24"/>
        </w:rPr>
      </w:pPr>
      <w:r w:rsidRPr="00DB089A">
        <w:rPr>
          <w:rFonts w:ascii="Times New Roman" w:hAnsi="Times New Roman" w:cs="Times New Roman"/>
          <w:sz w:val="24"/>
          <w:szCs w:val="24"/>
        </w:rPr>
        <w:t>Финансирование подпрограммы "Обеспечение условий реализации Мунпрограммы" осуществляется за счет средств федерального бюджета, бюджета Тамбовской области, местных бюджетов и внебюджетных источников. Внебюджетными источниками являются средства, привлекаемые областными государственными бюджетными и автономными учреждениями от оказания платных услуг (работ), за счет прочих безвозмездных поступлений, а также за счет средств, поступающих от сдачи в аренду имущества.</w:t>
      </w:r>
    </w:p>
    <w:p w:rsidR="00E73ABD" w:rsidRPr="00DB089A" w:rsidRDefault="00E73ABD" w:rsidP="009D73F9">
      <w:pPr>
        <w:widowControl w:val="0"/>
        <w:autoSpaceDE w:val="0"/>
        <w:snapToGrid w:val="0"/>
        <w:spacing w:line="256" w:lineRule="auto"/>
        <w:jc w:val="both"/>
        <w:rPr>
          <w:kern w:val="2"/>
          <w:lang w:bidi="hi-IN"/>
        </w:rPr>
      </w:pPr>
      <w:bookmarkStart w:id="27" w:name="_Hlk126844123"/>
    </w:p>
    <w:p w:rsidR="00E73ABD" w:rsidRPr="00DB089A" w:rsidRDefault="00E73ABD" w:rsidP="009D73F9">
      <w:pPr>
        <w:widowControl w:val="0"/>
        <w:autoSpaceDE w:val="0"/>
        <w:snapToGrid w:val="0"/>
        <w:spacing w:line="256" w:lineRule="auto"/>
        <w:jc w:val="both"/>
        <w:rPr>
          <w:kern w:val="2"/>
        </w:rPr>
      </w:pPr>
      <w:r w:rsidRPr="00DB089A">
        <w:rPr>
          <w:kern w:val="2"/>
          <w:lang w:bidi="hi-IN"/>
        </w:rPr>
        <w:t>Предполагаемый объем средств на мероприятия</w:t>
      </w:r>
      <w:r w:rsidRPr="00DB089A">
        <w:rPr>
          <w:kern w:val="2"/>
          <w:lang w:val="en-US"/>
        </w:rPr>
        <w:t>I</w:t>
      </w:r>
      <w:r w:rsidRPr="00DB089A">
        <w:rPr>
          <w:kern w:val="2"/>
        </w:rPr>
        <w:t xml:space="preserve"> этапа реализации на 2022 год составляет:</w:t>
      </w:r>
    </w:p>
    <w:bookmarkEnd w:id="27"/>
    <w:p w:rsidR="00E73ABD" w:rsidRPr="00DB089A" w:rsidRDefault="00E73ABD" w:rsidP="009D73F9">
      <w:pPr>
        <w:widowControl w:val="0"/>
        <w:jc w:val="both"/>
        <w:rPr>
          <w:kern w:val="2"/>
          <w:lang w:bidi="hi-IN"/>
        </w:rPr>
      </w:pPr>
      <w:r w:rsidRPr="00DB089A">
        <w:rPr>
          <w:kern w:val="2"/>
          <w:lang w:bidi="hi-IN"/>
        </w:rPr>
        <w:t>31762,5 тыс. рублей, в том числе:</w:t>
      </w:r>
    </w:p>
    <w:p w:rsidR="00E73ABD" w:rsidRPr="00DB089A" w:rsidRDefault="00E73ABD" w:rsidP="009D73F9">
      <w:pPr>
        <w:widowControl w:val="0"/>
        <w:jc w:val="both"/>
        <w:rPr>
          <w:kern w:val="2"/>
          <w:lang w:bidi="hi-IN"/>
        </w:rPr>
      </w:pPr>
      <w:r w:rsidRPr="00DB089A">
        <w:rPr>
          <w:kern w:val="2"/>
          <w:lang w:bidi="hi-IN"/>
        </w:rPr>
        <w:t>средства федерального бюджета- 31762,5 тыс. рублей;</w:t>
      </w:r>
    </w:p>
    <w:p w:rsidR="00E73ABD" w:rsidRPr="00DB089A" w:rsidRDefault="00E73ABD" w:rsidP="009D73F9">
      <w:pPr>
        <w:widowControl w:val="0"/>
        <w:jc w:val="both"/>
        <w:rPr>
          <w:kern w:val="2"/>
          <w:lang w:bidi="hi-IN"/>
        </w:rPr>
      </w:pPr>
      <w:r w:rsidRPr="00DB089A">
        <w:rPr>
          <w:kern w:val="2"/>
          <w:lang w:bidi="hi-IN"/>
        </w:rPr>
        <w:t>средства бюджета области – 0,0 тыс. рублей;</w:t>
      </w:r>
    </w:p>
    <w:p w:rsidR="00E73ABD" w:rsidRPr="00DB089A" w:rsidRDefault="00E73ABD" w:rsidP="009D73F9">
      <w:pPr>
        <w:widowControl w:val="0"/>
        <w:jc w:val="both"/>
        <w:rPr>
          <w:kern w:val="2"/>
          <w:lang w:bidi="hi-IN"/>
        </w:rPr>
      </w:pPr>
      <w:r w:rsidRPr="00DB089A">
        <w:rPr>
          <w:kern w:val="2"/>
          <w:lang w:bidi="hi-IN"/>
        </w:rPr>
        <w:t>средства бюджета города – 0,0 тыс. рублей;</w:t>
      </w:r>
    </w:p>
    <w:p w:rsidR="00E73ABD" w:rsidRPr="00DB089A" w:rsidRDefault="00E73ABD" w:rsidP="007351C3">
      <w:pPr>
        <w:widowControl w:val="0"/>
        <w:autoSpaceDE w:val="0"/>
        <w:snapToGrid w:val="0"/>
        <w:spacing w:line="256" w:lineRule="auto"/>
        <w:jc w:val="both"/>
        <w:rPr>
          <w:kern w:val="2"/>
          <w:lang w:bidi="hi-IN"/>
        </w:rPr>
      </w:pPr>
      <w:r w:rsidRPr="00DB089A">
        <w:rPr>
          <w:kern w:val="2"/>
          <w:lang w:bidi="hi-IN"/>
        </w:rPr>
        <w:t>Предполагаемый объем средств на  мероприятия</w:t>
      </w:r>
      <w:r w:rsidRPr="00DB089A">
        <w:rPr>
          <w:kern w:val="2"/>
          <w:lang w:val="en-US"/>
        </w:rPr>
        <w:t>II</w:t>
      </w:r>
      <w:r w:rsidRPr="00DB089A">
        <w:rPr>
          <w:kern w:val="2"/>
        </w:rPr>
        <w:t xml:space="preserve"> этапа реализации  на 2023-2030 годы составляет: 4623,4</w:t>
      </w:r>
      <w:r w:rsidRPr="00DB089A">
        <w:rPr>
          <w:kern w:val="2"/>
          <w:lang w:bidi="hi-IN"/>
        </w:rPr>
        <w:t>тыс. рублей, в том числе:</w:t>
      </w:r>
    </w:p>
    <w:p w:rsidR="00E73ABD" w:rsidRPr="00DB089A" w:rsidRDefault="00E73ABD" w:rsidP="007351C3">
      <w:pPr>
        <w:widowControl w:val="0"/>
        <w:jc w:val="both"/>
        <w:rPr>
          <w:kern w:val="2"/>
          <w:lang w:bidi="hi-IN"/>
        </w:rPr>
      </w:pPr>
      <w:r w:rsidRPr="00DB089A">
        <w:rPr>
          <w:kern w:val="2"/>
          <w:lang w:bidi="hi-IN"/>
        </w:rPr>
        <w:t xml:space="preserve">средства федерального бюджета- </w:t>
      </w:r>
      <w:r w:rsidRPr="00DB089A">
        <w:t>4526,4</w:t>
      </w:r>
      <w:r w:rsidRPr="00DB089A">
        <w:rPr>
          <w:kern w:val="2"/>
          <w:lang w:bidi="hi-IN"/>
        </w:rPr>
        <w:t>тыс. рублей;</w:t>
      </w:r>
    </w:p>
    <w:p w:rsidR="00E73ABD" w:rsidRPr="00DB089A" w:rsidRDefault="00E73ABD" w:rsidP="007351C3">
      <w:pPr>
        <w:widowControl w:val="0"/>
        <w:jc w:val="both"/>
        <w:rPr>
          <w:kern w:val="2"/>
          <w:lang w:bidi="hi-IN"/>
        </w:rPr>
      </w:pPr>
      <w:r w:rsidRPr="00DB089A">
        <w:rPr>
          <w:kern w:val="2"/>
          <w:lang w:bidi="hi-IN"/>
        </w:rPr>
        <w:t xml:space="preserve">средства бюджета области – </w:t>
      </w:r>
      <w:r w:rsidRPr="00DB089A">
        <w:t>92,4</w:t>
      </w:r>
      <w:r w:rsidRPr="00DB089A">
        <w:rPr>
          <w:kern w:val="2"/>
          <w:lang w:bidi="hi-IN"/>
        </w:rPr>
        <w:t>тыс. рублей;</w:t>
      </w:r>
    </w:p>
    <w:p w:rsidR="00E73ABD" w:rsidRPr="00DB089A" w:rsidRDefault="00E73ABD" w:rsidP="007351C3">
      <w:pPr>
        <w:widowControl w:val="0"/>
        <w:jc w:val="both"/>
        <w:rPr>
          <w:kern w:val="2"/>
          <w:lang w:bidi="hi-IN"/>
        </w:rPr>
      </w:pPr>
      <w:r w:rsidRPr="00DB089A">
        <w:rPr>
          <w:kern w:val="2"/>
          <w:lang w:bidi="hi-IN"/>
        </w:rPr>
        <w:t>средства бюджета города – 4,6 тыс. рублей;</w:t>
      </w:r>
    </w:p>
    <w:p w:rsidR="00E73ABD" w:rsidRPr="00DB089A" w:rsidRDefault="00E73ABD" w:rsidP="007351C3">
      <w:pPr>
        <w:widowControl w:val="0"/>
        <w:autoSpaceDE w:val="0"/>
        <w:snapToGrid w:val="0"/>
        <w:spacing w:line="256" w:lineRule="auto"/>
        <w:jc w:val="both"/>
        <w:rPr>
          <w:kern w:val="2"/>
          <w:lang w:bidi="hi-IN"/>
        </w:rPr>
      </w:pPr>
      <w:r w:rsidRPr="00DB089A">
        <w:rPr>
          <w:kern w:val="2"/>
        </w:rPr>
        <w:t>2023 год –4623,4</w:t>
      </w:r>
      <w:r w:rsidRPr="00DB089A">
        <w:rPr>
          <w:kern w:val="2"/>
          <w:lang w:bidi="hi-IN"/>
        </w:rPr>
        <w:t>тыс. рублей, в том числе:</w:t>
      </w:r>
    </w:p>
    <w:p w:rsidR="00E73ABD" w:rsidRPr="00DB089A" w:rsidRDefault="00E73ABD" w:rsidP="007351C3">
      <w:pPr>
        <w:widowControl w:val="0"/>
        <w:jc w:val="both"/>
        <w:rPr>
          <w:kern w:val="2"/>
          <w:lang w:bidi="hi-IN"/>
        </w:rPr>
      </w:pPr>
      <w:r w:rsidRPr="00DB089A">
        <w:rPr>
          <w:kern w:val="2"/>
          <w:lang w:bidi="hi-IN"/>
        </w:rPr>
        <w:t xml:space="preserve">средства федерального бюджета- </w:t>
      </w:r>
      <w:r w:rsidRPr="00DB089A">
        <w:t>4526,4</w:t>
      </w:r>
      <w:r w:rsidRPr="00DB089A">
        <w:rPr>
          <w:kern w:val="2"/>
          <w:lang w:bidi="hi-IN"/>
        </w:rPr>
        <w:t>тыс. рублей;</w:t>
      </w:r>
    </w:p>
    <w:p w:rsidR="00E73ABD" w:rsidRPr="00DB089A" w:rsidRDefault="00E73ABD" w:rsidP="007351C3">
      <w:pPr>
        <w:widowControl w:val="0"/>
        <w:jc w:val="both"/>
        <w:rPr>
          <w:kern w:val="2"/>
          <w:lang w:bidi="hi-IN"/>
        </w:rPr>
      </w:pPr>
      <w:r w:rsidRPr="00DB089A">
        <w:rPr>
          <w:kern w:val="2"/>
          <w:lang w:bidi="hi-IN"/>
        </w:rPr>
        <w:t xml:space="preserve">средства бюджета области – </w:t>
      </w:r>
      <w:r w:rsidRPr="00DB089A">
        <w:t>92,4</w:t>
      </w:r>
      <w:r w:rsidRPr="00DB089A">
        <w:rPr>
          <w:kern w:val="2"/>
          <w:lang w:bidi="hi-IN"/>
        </w:rPr>
        <w:t>тыс. рублей;</w:t>
      </w:r>
    </w:p>
    <w:p w:rsidR="00E73ABD" w:rsidRPr="00DB089A" w:rsidRDefault="00E73ABD" w:rsidP="007351C3">
      <w:pPr>
        <w:spacing w:line="256" w:lineRule="auto"/>
        <w:rPr>
          <w:kern w:val="2"/>
        </w:rPr>
      </w:pPr>
      <w:r w:rsidRPr="00DB089A">
        <w:rPr>
          <w:kern w:val="2"/>
          <w:lang w:bidi="hi-IN"/>
        </w:rPr>
        <w:t>средства бюджета города – 4,6 тыс. рублей</w:t>
      </w:r>
    </w:p>
    <w:p w:rsidR="00E73ABD" w:rsidRPr="00DB089A" w:rsidRDefault="00E73ABD" w:rsidP="007351C3">
      <w:pPr>
        <w:spacing w:line="256" w:lineRule="auto"/>
        <w:rPr>
          <w:kern w:val="2"/>
        </w:rPr>
      </w:pPr>
      <w:r w:rsidRPr="00DB089A">
        <w:rPr>
          <w:kern w:val="2"/>
        </w:rPr>
        <w:t xml:space="preserve">2024 год –0,0 тыс. рублей, </w:t>
      </w:r>
    </w:p>
    <w:p w:rsidR="00E73ABD" w:rsidRPr="00DB089A" w:rsidRDefault="00E73ABD" w:rsidP="007351C3">
      <w:pPr>
        <w:spacing w:line="256" w:lineRule="auto"/>
        <w:rPr>
          <w:kern w:val="2"/>
        </w:rPr>
      </w:pPr>
      <w:r w:rsidRPr="00DB089A">
        <w:rPr>
          <w:kern w:val="2"/>
        </w:rPr>
        <w:t xml:space="preserve">2025 год - 0,0 тыс. рублей, </w:t>
      </w:r>
    </w:p>
    <w:p w:rsidR="00E73ABD" w:rsidRPr="00DB089A" w:rsidRDefault="00E73ABD" w:rsidP="007351C3">
      <w:pPr>
        <w:spacing w:line="256" w:lineRule="auto"/>
        <w:rPr>
          <w:kern w:val="2"/>
        </w:rPr>
      </w:pPr>
      <w:r w:rsidRPr="00DB089A">
        <w:rPr>
          <w:kern w:val="2"/>
        </w:rPr>
        <w:t xml:space="preserve">2026 год - 0,0 тыс. рублей, </w:t>
      </w:r>
    </w:p>
    <w:p w:rsidR="00E73ABD" w:rsidRPr="00DB089A" w:rsidRDefault="00E73ABD" w:rsidP="007351C3">
      <w:pPr>
        <w:spacing w:line="256" w:lineRule="auto"/>
        <w:rPr>
          <w:kern w:val="2"/>
        </w:rPr>
      </w:pPr>
      <w:r w:rsidRPr="00DB089A">
        <w:rPr>
          <w:kern w:val="2"/>
        </w:rPr>
        <w:t xml:space="preserve">2027 год - 0,0 тыс. рублей, </w:t>
      </w:r>
    </w:p>
    <w:p w:rsidR="00E73ABD" w:rsidRPr="00DB089A" w:rsidRDefault="00E73ABD" w:rsidP="007351C3">
      <w:pPr>
        <w:spacing w:line="256" w:lineRule="auto"/>
        <w:rPr>
          <w:kern w:val="2"/>
        </w:rPr>
      </w:pPr>
      <w:r w:rsidRPr="00DB089A">
        <w:rPr>
          <w:kern w:val="2"/>
        </w:rPr>
        <w:t xml:space="preserve">2028 год - 0,0 тыс. рублей, </w:t>
      </w:r>
    </w:p>
    <w:p w:rsidR="00E73ABD" w:rsidRPr="00DB089A" w:rsidRDefault="00E73ABD" w:rsidP="007351C3">
      <w:pPr>
        <w:spacing w:line="256" w:lineRule="auto"/>
        <w:rPr>
          <w:kern w:val="2"/>
        </w:rPr>
      </w:pPr>
      <w:r w:rsidRPr="00DB089A">
        <w:rPr>
          <w:kern w:val="2"/>
        </w:rPr>
        <w:t xml:space="preserve">2029 год - 0,0 тыс. рублей, </w:t>
      </w:r>
    </w:p>
    <w:p w:rsidR="00E73ABD" w:rsidRPr="00DB089A" w:rsidRDefault="00E73ABD" w:rsidP="00735BC9">
      <w:pPr>
        <w:spacing w:line="256" w:lineRule="auto"/>
        <w:rPr>
          <w:kern w:val="2"/>
          <w:lang w:bidi="hi-IN"/>
        </w:rPr>
      </w:pPr>
      <w:r w:rsidRPr="00DB089A">
        <w:rPr>
          <w:kern w:val="2"/>
        </w:rPr>
        <w:t>2030 год -0,0 тыс. рублей.</w:t>
      </w:r>
    </w:p>
    <w:p w:rsidR="00E73ABD" w:rsidRPr="00DB089A" w:rsidRDefault="00E73ABD" w:rsidP="00A2346B">
      <w:pPr>
        <w:widowControl w:val="0"/>
        <w:jc w:val="both"/>
        <w:rPr>
          <w:kern w:val="2"/>
          <w:lang w:bidi="hi-IN"/>
        </w:rPr>
      </w:pPr>
    </w:p>
    <w:p w:rsidR="00E73ABD" w:rsidRPr="00DB089A" w:rsidRDefault="00E73ABD" w:rsidP="00A2346B">
      <w:pPr>
        <w:widowControl w:val="0"/>
        <w:jc w:val="both"/>
        <w:rPr>
          <w:kern w:val="2"/>
          <w:lang w:bidi="hi-IN"/>
        </w:rPr>
      </w:pPr>
    </w:p>
    <w:p w:rsidR="00E73ABD" w:rsidRPr="00DB089A" w:rsidRDefault="00E73ABD" w:rsidP="00735BC9">
      <w:pPr>
        <w:pStyle w:val="ConsPlusTitle"/>
        <w:jc w:val="center"/>
        <w:outlineLvl w:val="2"/>
        <w:rPr>
          <w:rFonts w:ascii="Times New Roman" w:hAnsi="Times New Roman" w:cs="Times New Roman"/>
          <w:sz w:val="24"/>
          <w:szCs w:val="24"/>
        </w:rPr>
      </w:pPr>
      <w:r w:rsidRPr="00DB089A">
        <w:rPr>
          <w:rFonts w:ascii="Times New Roman" w:hAnsi="Times New Roman" w:cs="Times New Roman"/>
          <w:sz w:val="24"/>
          <w:szCs w:val="24"/>
        </w:rPr>
        <w:t>характеристика основных мероприятий  подпрограммы</w:t>
      </w:r>
    </w:p>
    <w:p w:rsidR="00E73ABD" w:rsidRPr="00DB089A" w:rsidRDefault="00E73ABD" w:rsidP="00A2346B">
      <w:pPr>
        <w:pStyle w:val="ConsPlusNormal"/>
        <w:ind w:firstLine="540"/>
        <w:jc w:val="center"/>
        <w:rPr>
          <w:rFonts w:ascii="Times New Roman" w:hAnsi="Times New Roman" w:cs="Times New Roman"/>
          <w:sz w:val="24"/>
          <w:szCs w:val="24"/>
        </w:rPr>
      </w:pPr>
      <w:r w:rsidRPr="00DB089A">
        <w:rPr>
          <w:rFonts w:ascii="Times New Roman" w:hAnsi="Times New Roman" w:cs="Times New Roman"/>
          <w:sz w:val="24"/>
          <w:szCs w:val="24"/>
        </w:rPr>
        <w:t>Для достижения цели и решения задач подпрограммы "Обеспечение условий реализации Мунпрограммы" планируется выполнение  основного мероприятий: "Культурная среда".</w:t>
      </w:r>
    </w:p>
    <w:p w:rsidR="00E73ABD" w:rsidRPr="00DB089A" w:rsidRDefault="00E73ABD" w:rsidP="00A2346B">
      <w:pPr>
        <w:pStyle w:val="ConsPlusNormal"/>
        <w:ind w:firstLine="540"/>
        <w:jc w:val="center"/>
        <w:rPr>
          <w:rFonts w:ascii="Times New Roman" w:hAnsi="Times New Roman" w:cs="Times New Roman"/>
          <w:sz w:val="24"/>
          <w:szCs w:val="24"/>
        </w:rPr>
      </w:pPr>
    </w:p>
    <w:p w:rsidR="00E73ABD" w:rsidRPr="00DB089A" w:rsidRDefault="00E73ABD" w:rsidP="00C0233D">
      <w:pPr>
        <w:widowControl w:val="0"/>
        <w:jc w:val="both"/>
        <w:rPr>
          <w:kern w:val="2"/>
          <w:lang w:bidi="hi-IN"/>
        </w:rPr>
      </w:pPr>
    </w:p>
    <w:p w:rsidR="00E73ABD" w:rsidRPr="00DB089A" w:rsidRDefault="00E73ABD" w:rsidP="00C0233D">
      <w:pPr>
        <w:widowControl w:val="0"/>
        <w:jc w:val="both"/>
        <w:rPr>
          <w:kern w:val="2"/>
          <w:lang w:bidi="hi-IN"/>
        </w:rPr>
      </w:pPr>
    </w:p>
    <w:p w:rsidR="00E73ABD" w:rsidRPr="00DB089A" w:rsidRDefault="00E73ABD" w:rsidP="00C0233D">
      <w:pPr>
        <w:widowControl w:val="0"/>
        <w:jc w:val="both"/>
        <w:rPr>
          <w:kern w:val="2"/>
          <w:lang w:bidi="hi-IN"/>
        </w:rPr>
      </w:pPr>
    </w:p>
    <w:p w:rsidR="00E73ABD" w:rsidRPr="00DB089A" w:rsidRDefault="00E73ABD" w:rsidP="00C0233D">
      <w:pPr>
        <w:widowControl w:val="0"/>
        <w:jc w:val="both"/>
        <w:rPr>
          <w:kern w:val="2"/>
          <w:lang w:bidi="hi-IN"/>
        </w:rPr>
      </w:pPr>
    </w:p>
    <w:p w:rsidR="00E73ABD" w:rsidRPr="00DB089A" w:rsidRDefault="00E73ABD" w:rsidP="00C0233D">
      <w:pPr>
        <w:widowControl w:val="0"/>
        <w:jc w:val="both"/>
        <w:rPr>
          <w:kern w:val="2"/>
          <w:lang w:bidi="hi-IN"/>
        </w:rPr>
      </w:pPr>
    </w:p>
    <w:p w:rsidR="00E73ABD" w:rsidRPr="00DB089A" w:rsidRDefault="00E73ABD" w:rsidP="00C0233D">
      <w:pPr>
        <w:widowControl w:val="0"/>
        <w:jc w:val="both"/>
        <w:rPr>
          <w:kern w:val="2"/>
          <w:lang w:bidi="hi-IN"/>
        </w:rPr>
      </w:pPr>
    </w:p>
    <w:p w:rsidR="00E73ABD" w:rsidRPr="00DB089A" w:rsidRDefault="00E73ABD" w:rsidP="00C0233D">
      <w:pPr>
        <w:widowControl w:val="0"/>
        <w:jc w:val="both"/>
        <w:rPr>
          <w:kern w:val="2"/>
          <w:lang w:bidi="hi-IN"/>
        </w:rPr>
      </w:pPr>
    </w:p>
    <w:p w:rsidR="00E73ABD" w:rsidRPr="00DB089A" w:rsidRDefault="00E73ABD" w:rsidP="00C0233D">
      <w:pPr>
        <w:widowControl w:val="0"/>
        <w:jc w:val="both"/>
        <w:rPr>
          <w:kern w:val="2"/>
          <w:lang w:bidi="hi-IN"/>
        </w:rPr>
      </w:pPr>
    </w:p>
    <w:p w:rsidR="00E73ABD" w:rsidRPr="00DB089A" w:rsidRDefault="00E73ABD" w:rsidP="00C0233D">
      <w:pPr>
        <w:widowControl w:val="0"/>
        <w:jc w:val="center"/>
        <w:rPr>
          <w:b/>
          <w:kern w:val="2"/>
          <w:lang w:bidi="hi-IN"/>
        </w:rPr>
      </w:pPr>
      <w:r w:rsidRPr="00DB089A">
        <w:rPr>
          <w:b/>
          <w:kern w:val="2"/>
          <w:lang w:bidi="hi-IN"/>
        </w:rPr>
        <w:t>Паспорт</w:t>
      </w:r>
    </w:p>
    <w:p w:rsidR="00E73ABD" w:rsidRPr="00DB089A" w:rsidRDefault="00E73ABD" w:rsidP="00C0233D">
      <w:pPr>
        <w:widowControl w:val="0"/>
        <w:jc w:val="center"/>
        <w:rPr>
          <w:b/>
          <w:kern w:val="2"/>
          <w:lang w:bidi="hi-IN"/>
        </w:rPr>
      </w:pPr>
      <w:r w:rsidRPr="00DB089A">
        <w:rPr>
          <w:b/>
          <w:kern w:val="2"/>
          <w:lang w:bidi="hi-IN"/>
        </w:rPr>
        <w:t>подпрограммы «Искусство»  на 2022-2030 годы</w:t>
      </w:r>
    </w:p>
    <w:p w:rsidR="00E73ABD" w:rsidRPr="00DB089A" w:rsidRDefault="00E73ABD" w:rsidP="00C0233D">
      <w:pPr>
        <w:widowControl w:val="0"/>
        <w:jc w:val="both"/>
        <w:rPr>
          <w:b/>
          <w:kern w:val="2"/>
          <w:lang w:bidi="hi-IN"/>
        </w:rPr>
      </w:pPr>
    </w:p>
    <w:tbl>
      <w:tblPr>
        <w:tblW w:w="9459" w:type="dxa"/>
        <w:tblInd w:w="34" w:type="dxa"/>
        <w:tblLayout w:type="fixed"/>
        <w:tblCellMar>
          <w:left w:w="65" w:type="dxa"/>
          <w:right w:w="75" w:type="dxa"/>
        </w:tblCellMar>
        <w:tblLook w:val="0000"/>
      </w:tblPr>
      <w:tblGrid>
        <w:gridCol w:w="2866"/>
        <w:gridCol w:w="6593"/>
      </w:tblGrid>
      <w:tr w:rsidR="00E73ABD" w:rsidRPr="00DB089A" w:rsidTr="00BF779C">
        <w:trPr>
          <w:trHeight w:val="400"/>
        </w:trPr>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 xml:space="preserve">Ответственный исполнитель подпрограммы                        </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 xml:space="preserve">Отдел по культуре администрации города, </w:t>
            </w:r>
          </w:p>
        </w:tc>
      </w:tr>
      <w:tr w:rsidR="00E73ABD" w:rsidRPr="00DB089A" w:rsidTr="00BF779C">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Соисполнители  подпрограммы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 xml:space="preserve"> Отдел по молодежной политике администрации города; отдел по развитию физической культуры, спорта и туризма администрации города, муниципальное бюджетное учреждение культуры Центр досуга «Золотой витязь»; муниципальное бюджетное учреждение культуры «Кирсановский краеведческий музей»; муниципальное бюджетное учреждение культуры «Кирсановская городская библиотека»; муниципальное бюджетное образовательное учреждения дополнительного образования «Кирсановская детская школа искусств»; муниципальное бюджетное учреждение «Спортивно-оздоровительный клуб «Олимп», архивный отдел администрации города </w:t>
            </w:r>
          </w:p>
        </w:tc>
      </w:tr>
      <w:tr w:rsidR="00E73ABD" w:rsidRPr="00DB089A" w:rsidTr="00BF779C">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Цели 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BF779C">
            <w:pPr>
              <w:widowControl w:val="0"/>
              <w:jc w:val="both"/>
              <w:rPr>
                <w:kern w:val="2"/>
                <w:lang w:bidi="hi-IN"/>
              </w:rPr>
            </w:pPr>
            <w:r w:rsidRPr="00DB089A">
              <w:t>обеспечение прав граждан на участие в культурной жизни, реализация творческого потенциала населения города.</w:t>
            </w:r>
          </w:p>
        </w:tc>
      </w:tr>
      <w:tr w:rsidR="00E73ABD" w:rsidRPr="00DB089A" w:rsidTr="00BF779C">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213EF3">
            <w:pPr>
              <w:widowControl w:val="0"/>
              <w:jc w:val="both"/>
              <w:rPr>
                <w:kern w:val="2"/>
                <w:lang w:bidi="hi-IN"/>
              </w:rPr>
            </w:pPr>
            <w:r w:rsidRPr="00DB089A">
              <w:rPr>
                <w:kern w:val="2"/>
                <w:lang w:bidi="hi-IN"/>
              </w:rPr>
              <w:t>Сроки реализации</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213EF3">
            <w:pPr>
              <w:widowControl w:val="0"/>
              <w:autoSpaceDE w:val="0"/>
              <w:snapToGrid w:val="0"/>
              <w:spacing w:line="256" w:lineRule="auto"/>
              <w:jc w:val="both"/>
              <w:rPr>
                <w:kern w:val="2"/>
              </w:rPr>
            </w:pPr>
            <w:r w:rsidRPr="00DB089A">
              <w:rPr>
                <w:kern w:val="2"/>
              </w:rPr>
              <w:t>Реализация подпрограммы запланирована на 2 этапа:</w:t>
            </w:r>
          </w:p>
          <w:p w:rsidR="00E73ABD" w:rsidRPr="00DB089A" w:rsidRDefault="00E73ABD" w:rsidP="00213EF3">
            <w:pPr>
              <w:widowControl w:val="0"/>
              <w:autoSpaceDE w:val="0"/>
              <w:snapToGrid w:val="0"/>
              <w:spacing w:line="256" w:lineRule="auto"/>
              <w:jc w:val="both"/>
              <w:rPr>
                <w:kern w:val="2"/>
              </w:rPr>
            </w:pPr>
            <w:r w:rsidRPr="00DB089A">
              <w:rPr>
                <w:kern w:val="2"/>
                <w:lang w:val="en-US"/>
              </w:rPr>
              <w:t>I</w:t>
            </w:r>
            <w:r w:rsidRPr="00DB089A">
              <w:rPr>
                <w:kern w:val="2"/>
              </w:rPr>
              <w:t xml:space="preserve"> этап реализации на 2022 год;</w:t>
            </w:r>
          </w:p>
          <w:p w:rsidR="00E73ABD" w:rsidRPr="00DB089A" w:rsidRDefault="00E73ABD" w:rsidP="00213EF3">
            <w:pPr>
              <w:widowControl w:val="0"/>
              <w:jc w:val="both"/>
            </w:pPr>
            <w:r w:rsidRPr="00DB089A">
              <w:rPr>
                <w:kern w:val="2"/>
                <w:lang w:val="en-US"/>
              </w:rPr>
              <w:t>II</w:t>
            </w:r>
            <w:r w:rsidRPr="00DB089A">
              <w:rPr>
                <w:kern w:val="2"/>
              </w:rPr>
              <w:t xml:space="preserve"> этап реализациина2023-2030 годы.</w:t>
            </w:r>
          </w:p>
        </w:tc>
      </w:tr>
      <w:tr w:rsidR="00E73ABD" w:rsidRPr="00DB089A" w:rsidTr="00BF779C">
        <w:tc>
          <w:tcPr>
            <w:tcW w:w="2866" w:type="dxa"/>
            <w:tcBorders>
              <w:top w:val="single" w:sz="4" w:space="0" w:color="000001"/>
              <w:left w:val="single" w:sz="4" w:space="0" w:color="000001"/>
              <w:bottom w:val="single" w:sz="4" w:space="0" w:color="000001"/>
            </w:tcBorders>
            <w:shd w:val="clear" w:color="auto" w:fill="FFFFFF"/>
          </w:tcPr>
          <w:p w:rsidR="00E73ABD" w:rsidRPr="00DB089A" w:rsidRDefault="00E73ABD" w:rsidP="00BF779C">
            <w:pPr>
              <w:widowControl w:val="0"/>
              <w:jc w:val="both"/>
              <w:rPr>
                <w:kern w:val="2"/>
                <w:lang w:bidi="hi-IN"/>
              </w:rPr>
            </w:pPr>
            <w:r w:rsidRPr="00DB089A">
              <w:rPr>
                <w:kern w:val="2"/>
                <w:lang w:bidi="hi-IN"/>
              </w:rPr>
              <w:t>Задачи программы</w:t>
            </w:r>
          </w:p>
        </w:tc>
        <w:tc>
          <w:tcPr>
            <w:tcW w:w="6593" w:type="dxa"/>
            <w:tcBorders>
              <w:top w:val="single" w:sz="4" w:space="0" w:color="000001"/>
              <w:left w:val="single" w:sz="4" w:space="0" w:color="000001"/>
              <w:bottom w:val="single" w:sz="4" w:space="0" w:color="000001"/>
              <w:right w:val="single" w:sz="4" w:space="0" w:color="000001"/>
            </w:tcBorders>
            <w:shd w:val="clear" w:color="auto" w:fill="FFFFFF"/>
          </w:tcPr>
          <w:p w:rsidR="00E73ABD" w:rsidRPr="00DB089A" w:rsidRDefault="00E73ABD" w:rsidP="00C0233D">
            <w:pPr>
              <w:pStyle w:val="ConsPlusNormal"/>
              <w:jc w:val="both"/>
              <w:rPr>
                <w:rFonts w:ascii="Times New Roman" w:hAnsi="Times New Roman" w:cs="Times New Roman"/>
                <w:sz w:val="24"/>
                <w:szCs w:val="24"/>
              </w:rPr>
            </w:pPr>
            <w:r w:rsidRPr="00DB089A">
              <w:rPr>
                <w:rFonts w:ascii="Times New Roman" w:hAnsi="Times New Roman" w:cs="Times New Roman"/>
                <w:sz w:val="24"/>
                <w:szCs w:val="24"/>
              </w:rPr>
              <w:t>Развитие исполнительских искусств, сохранение традиционной народной культуры, содействие сохранению и развитию народных художественных промыслов;</w:t>
            </w:r>
          </w:p>
          <w:p w:rsidR="00E73ABD" w:rsidRPr="00DB089A" w:rsidRDefault="00E73ABD" w:rsidP="00C0233D">
            <w:pPr>
              <w:pStyle w:val="ConsPlusNormal"/>
              <w:jc w:val="both"/>
              <w:rPr>
                <w:rFonts w:ascii="Times New Roman" w:hAnsi="Times New Roman" w:cs="Times New Roman"/>
                <w:sz w:val="24"/>
                <w:szCs w:val="24"/>
              </w:rPr>
            </w:pPr>
            <w:r w:rsidRPr="00DB089A">
              <w:rPr>
                <w:rFonts w:ascii="Times New Roman" w:hAnsi="Times New Roman" w:cs="Times New Roman"/>
                <w:sz w:val="24"/>
                <w:szCs w:val="24"/>
              </w:rPr>
              <w:t>сохранение и развитие кинематографии, создание условий для доступа к произведениям кинематографии;</w:t>
            </w:r>
          </w:p>
          <w:p w:rsidR="00E73ABD" w:rsidRPr="00DB089A" w:rsidRDefault="00E73ABD" w:rsidP="00C0233D">
            <w:pPr>
              <w:pStyle w:val="ConsPlusNormal"/>
              <w:jc w:val="both"/>
              <w:rPr>
                <w:rFonts w:ascii="Times New Roman" w:hAnsi="Times New Roman" w:cs="Times New Roman"/>
                <w:sz w:val="24"/>
                <w:szCs w:val="24"/>
              </w:rPr>
            </w:pPr>
            <w:r w:rsidRPr="00DB089A">
              <w:rPr>
                <w:rFonts w:ascii="Times New Roman" w:hAnsi="Times New Roman" w:cs="Times New Roman"/>
                <w:sz w:val="24"/>
                <w:szCs w:val="24"/>
              </w:rPr>
              <w:t>развитие международного и межрегионального сотрудничества в сфере культуры;</w:t>
            </w:r>
          </w:p>
          <w:p w:rsidR="00E73ABD" w:rsidRPr="00DB089A" w:rsidRDefault="00E73ABD" w:rsidP="00C0233D">
            <w:pPr>
              <w:widowControl w:val="0"/>
              <w:jc w:val="both"/>
              <w:rPr>
                <w:kern w:val="2"/>
                <w:lang w:bidi="hi-IN"/>
              </w:rPr>
            </w:pPr>
            <w:r w:rsidRPr="00DB089A">
              <w:t>увеличение количества посещений организаций культуры путем создания современной инфраструктуры для творческой самореализации и досуга населения города.</w:t>
            </w:r>
          </w:p>
        </w:tc>
      </w:tr>
    </w:tbl>
    <w:p w:rsidR="00E73ABD" w:rsidRPr="00DB089A" w:rsidRDefault="00E73ABD" w:rsidP="00C0233D">
      <w:pPr>
        <w:widowControl w:val="0"/>
        <w:jc w:val="center"/>
        <w:rPr>
          <w:kern w:val="2"/>
          <w:lang w:bidi="hi-IN"/>
        </w:rPr>
      </w:pPr>
    </w:p>
    <w:p w:rsidR="00E73ABD" w:rsidRPr="00DB089A" w:rsidRDefault="00E73ABD" w:rsidP="00C0233D">
      <w:pPr>
        <w:widowControl w:val="0"/>
        <w:jc w:val="center"/>
        <w:rPr>
          <w:kern w:val="2"/>
          <w:lang w:bidi="hi-IN"/>
        </w:rPr>
      </w:pPr>
    </w:p>
    <w:p w:rsidR="00E73ABD" w:rsidRPr="00DB089A" w:rsidRDefault="00E73ABD" w:rsidP="00C0233D">
      <w:pPr>
        <w:pStyle w:val="ConsPlusNormal"/>
        <w:spacing w:before="220"/>
        <w:ind w:firstLine="540"/>
        <w:jc w:val="center"/>
        <w:rPr>
          <w:rFonts w:ascii="Times New Roman" w:hAnsi="Times New Roman" w:cs="Times New Roman"/>
          <w:sz w:val="24"/>
          <w:szCs w:val="24"/>
        </w:rPr>
      </w:pPr>
      <w:bookmarkStart w:id="28" w:name="_Hlk93573322"/>
    </w:p>
    <w:p w:rsidR="00E73ABD" w:rsidRPr="00DB089A" w:rsidRDefault="00E73ABD" w:rsidP="00C0233D">
      <w:pPr>
        <w:pStyle w:val="ConsPlusNormal"/>
        <w:spacing w:before="220"/>
        <w:ind w:firstLine="540"/>
        <w:jc w:val="center"/>
        <w:rPr>
          <w:rFonts w:ascii="Times New Roman" w:hAnsi="Times New Roman" w:cs="Times New Roman"/>
          <w:sz w:val="24"/>
          <w:szCs w:val="24"/>
        </w:rPr>
      </w:pPr>
    </w:p>
    <w:p w:rsidR="00E73ABD" w:rsidRPr="00DB089A" w:rsidRDefault="00E73ABD" w:rsidP="00C0233D">
      <w:pPr>
        <w:pStyle w:val="ConsPlusTitle"/>
        <w:jc w:val="center"/>
        <w:outlineLvl w:val="2"/>
        <w:rPr>
          <w:rFonts w:ascii="Times New Roman" w:hAnsi="Times New Roman" w:cs="Times New Roman"/>
          <w:sz w:val="24"/>
          <w:szCs w:val="24"/>
        </w:rPr>
      </w:pPr>
      <w:r w:rsidRPr="00DB089A">
        <w:rPr>
          <w:rFonts w:ascii="Times New Roman" w:hAnsi="Times New Roman" w:cs="Times New Roman"/>
          <w:sz w:val="24"/>
          <w:szCs w:val="24"/>
        </w:rPr>
        <w:t>Обоснование объема финансовых ресурсов, необходимых для реализации подпрограммы</w:t>
      </w:r>
    </w:p>
    <w:bookmarkEnd w:id="28"/>
    <w:p w:rsidR="00E73ABD" w:rsidRPr="00DB089A" w:rsidRDefault="00E73ABD" w:rsidP="00C0233D">
      <w:pPr>
        <w:pStyle w:val="ConsPlusNormal"/>
        <w:jc w:val="both"/>
        <w:rPr>
          <w:rFonts w:ascii="Times New Roman" w:hAnsi="Times New Roman" w:cs="Times New Roman"/>
          <w:sz w:val="24"/>
          <w:szCs w:val="24"/>
        </w:rPr>
      </w:pPr>
    </w:p>
    <w:p w:rsidR="00E73ABD" w:rsidRPr="00DB089A" w:rsidRDefault="00E73ABD" w:rsidP="00C0233D">
      <w:pPr>
        <w:pStyle w:val="ConsPlusNormal"/>
        <w:ind w:firstLine="540"/>
        <w:jc w:val="both"/>
        <w:rPr>
          <w:rFonts w:ascii="Times New Roman" w:hAnsi="Times New Roman" w:cs="Times New Roman"/>
          <w:sz w:val="24"/>
          <w:szCs w:val="24"/>
        </w:rPr>
      </w:pPr>
      <w:r w:rsidRPr="00DB089A">
        <w:rPr>
          <w:rFonts w:ascii="Times New Roman" w:hAnsi="Times New Roman" w:cs="Times New Roman"/>
          <w:sz w:val="24"/>
          <w:szCs w:val="24"/>
        </w:rPr>
        <w:t xml:space="preserve">Финансирование подпрограммы </w:t>
      </w:r>
      <w:bookmarkStart w:id="29" w:name="_Hlk93573050"/>
      <w:r w:rsidRPr="00DB089A">
        <w:rPr>
          <w:rFonts w:ascii="Times New Roman" w:hAnsi="Times New Roman" w:cs="Times New Roman"/>
          <w:sz w:val="24"/>
          <w:szCs w:val="24"/>
        </w:rPr>
        <w:t xml:space="preserve">"Искусство" </w:t>
      </w:r>
      <w:r w:rsidRPr="00DB089A">
        <w:rPr>
          <w:rFonts w:ascii="Times New Roman" w:hAnsi="Times New Roman" w:cs="Times New Roman"/>
          <w:sz w:val="24"/>
          <w:szCs w:val="24"/>
          <w:lang w:val="en-US"/>
        </w:rPr>
        <w:t>I</w:t>
      </w:r>
      <w:r w:rsidRPr="00DB089A">
        <w:rPr>
          <w:rFonts w:ascii="Times New Roman" w:hAnsi="Times New Roman" w:cs="Times New Roman"/>
          <w:sz w:val="24"/>
          <w:szCs w:val="24"/>
        </w:rPr>
        <w:t xml:space="preserve"> этапа реализации на 2022 год </w:t>
      </w:r>
      <w:bookmarkEnd w:id="29"/>
      <w:r w:rsidRPr="00DB089A">
        <w:rPr>
          <w:rFonts w:ascii="Times New Roman" w:hAnsi="Times New Roman" w:cs="Times New Roman"/>
          <w:sz w:val="24"/>
          <w:szCs w:val="24"/>
        </w:rPr>
        <w:t>осуществляется за счет средств федерального бюджета.</w:t>
      </w:r>
    </w:p>
    <w:p w:rsidR="00E73ABD" w:rsidRPr="00DB089A" w:rsidRDefault="00E73ABD" w:rsidP="00C0233D">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Общий объем финансирования подпрограммы "Искусство" на 2022 год составляет 5700,0 тыс. рублей, в том числе:</w:t>
      </w:r>
    </w:p>
    <w:p w:rsidR="00E73ABD" w:rsidRPr="00DB089A" w:rsidRDefault="00E73ABD" w:rsidP="00C0233D">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федеральный бюджет – 5700,0 тыс. рублей;</w:t>
      </w:r>
    </w:p>
    <w:p w:rsidR="00E73ABD" w:rsidRPr="00DB089A" w:rsidRDefault="00E73ABD" w:rsidP="00C0233D">
      <w:pPr>
        <w:pStyle w:val="ConsPlusNormal"/>
        <w:spacing w:before="220"/>
        <w:ind w:firstLine="540"/>
        <w:jc w:val="both"/>
        <w:rPr>
          <w:rFonts w:ascii="Times New Roman" w:hAnsi="Times New Roman" w:cs="Times New Roman"/>
          <w:sz w:val="24"/>
          <w:szCs w:val="24"/>
        </w:rPr>
      </w:pPr>
      <w:r w:rsidRPr="00DB089A">
        <w:rPr>
          <w:rFonts w:ascii="Times New Roman" w:hAnsi="Times New Roman" w:cs="Times New Roman"/>
          <w:sz w:val="24"/>
          <w:szCs w:val="24"/>
        </w:rPr>
        <w:t>Финансирование подпрограммы "Искусство" на 2022 год по годам в следующих объемах:</w:t>
      </w:r>
    </w:p>
    <w:p w:rsidR="00E73ABD" w:rsidRPr="00DB089A" w:rsidRDefault="00E73ABD" w:rsidP="00C0233D">
      <w:pPr>
        <w:widowControl w:val="0"/>
        <w:jc w:val="both"/>
        <w:rPr>
          <w:kern w:val="2"/>
          <w:lang w:bidi="hi-IN"/>
        </w:rPr>
      </w:pPr>
      <w:r w:rsidRPr="00DB089A">
        <w:rPr>
          <w:kern w:val="2"/>
          <w:lang w:bidi="hi-IN"/>
        </w:rPr>
        <w:t>2022 год - 5700,0 тыс. рублей, в том числе:</w:t>
      </w:r>
    </w:p>
    <w:p w:rsidR="00E73ABD" w:rsidRPr="00DB089A" w:rsidRDefault="00E73ABD" w:rsidP="00C0233D">
      <w:pPr>
        <w:widowControl w:val="0"/>
        <w:jc w:val="both"/>
        <w:rPr>
          <w:kern w:val="2"/>
          <w:lang w:bidi="hi-IN"/>
        </w:rPr>
      </w:pPr>
      <w:r w:rsidRPr="00DB089A">
        <w:rPr>
          <w:kern w:val="2"/>
          <w:lang w:bidi="hi-IN"/>
        </w:rPr>
        <w:t>средства федерального бюджета- 5700,0 тыс. рублей;</w:t>
      </w:r>
    </w:p>
    <w:p w:rsidR="00E73ABD" w:rsidRPr="00DB089A" w:rsidRDefault="00E73ABD" w:rsidP="00C0233D">
      <w:pPr>
        <w:widowControl w:val="0"/>
        <w:jc w:val="both"/>
        <w:rPr>
          <w:kern w:val="2"/>
          <w:lang w:bidi="hi-IN"/>
        </w:rPr>
      </w:pPr>
    </w:p>
    <w:p w:rsidR="00E73ABD" w:rsidRPr="00DB089A" w:rsidRDefault="00E73ABD" w:rsidP="00C326A6">
      <w:pPr>
        <w:widowControl w:val="0"/>
        <w:jc w:val="both"/>
      </w:pPr>
      <w:r w:rsidRPr="00DB089A">
        <w:t xml:space="preserve">Финансирование подпрограммы "Искусство" </w:t>
      </w:r>
      <w:r w:rsidRPr="00DB089A">
        <w:rPr>
          <w:lang w:val="en-US"/>
        </w:rPr>
        <w:t>II</w:t>
      </w:r>
      <w:r w:rsidRPr="00DB089A">
        <w:t xml:space="preserve">  этапа реализации на 2023-2030  годы составляет 65,1</w:t>
      </w:r>
      <w:r w:rsidRPr="00DB089A">
        <w:rPr>
          <w:kern w:val="2"/>
          <w:lang w:bidi="hi-IN"/>
        </w:rPr>
        <w:t xml:space="preserve"> тыс. рублей.</w:t>
      </w:r>
    </w:p>
    <w:p w:rsidR="00E73ABD" w:rsidRDefault="00E73ABD" w:rsidP="00C326A6">
      <w:pPr>
        <w:widowControl w:val="0"/>
        <w:jc w:val="both"/>
      </w:pPr>
      <w:r w:rsidRPr="00DB089A">
        <w:t>2023 год -65,1 тыс.руб.</w:t>
      </w:r>
    </w:p>
    <w:p w:rsidR="00E73ABD" w:rsidRPr="00DB089A" w:rsidRDefault="00E73ABD" w:rsidP="00C507FE">
      <w:pPr>
        <w:widowControl w:val="0"/>
        <w:jc w:val="both"/>
        <w:rPr>
          <w:kern w:val="2"/>
          <w:lang w:bidi="hi-IN"/>
        </w:rPr>
      </w:pPr>
      <w:r w:rsidRPr="00DB089A">
        <w:rPr>
          <w:kern w:val="2"/>
          <w:lang w:bidi="hi-IN"/>
        </w:rPr>
        <w:t>средства областного  бюджета-  65,1тыс. рублей;</w:t>
      </w:r>
    </w:p>
    <w:p w:rsidR="00E73ABD" w:rsidRPr="00DB089A" w:rsidRDefault="00E73ABD" w:rsidP="00C326A6">
      <w:pPr>
        <w:widowControl w:val="0"/>
        <w:jc w:val="both"/>
      </w:pPr>
      <w:r>
        <w:t>2024 год – 0 тыс.руб.</w:t>
      </w:r>
    </w:p>
    <w:p w:rsidR="00E73ABD" w:rsidRPr="00DB089A" w:rsidRDefault="00E73ABD" w:rsidP="00C507FE">
      <w:pPr>
        <w:widowControl w:val="0"/>
        <w:jc w:val="both"/>
      </w:pPr>
      <w:r>
        <w:t>2025 год – 0 тыс.руб.</w:t>
      </w:r>
    </w:p>
    <w:p w:rsidR="00E73ABD" w:rsidRPr="00DB089A" w:rsidRDefault="00E73ABD" w:rsidP="00C507FE">
      <w:pPr>
        <w:widowControl w:val="0"/>
        <w:jc w:val="both"/>
      </w:pPr>
      <w:r>
        <w:t>2026 год – 0 тыс.руб.</w:t>
      </w:r>
    </w:p>
    <w:p w:rsidR="00E73ABD" w:rsidRPr="00DB089A" w:rsidRDefault="00E73ABD" w:rsidP="00C507FE">
      <w:pPr>
        <w:widowControl w:val="0"/>
        <w:jc w:val="both"/>
      </w:pPr>
      <w:r>
        <w:t>2027 год – 0 тыс.руб.</w:t>
      </w:r>
    </w:p>
    <w:p w:rsidR="00E73ABD" w:rsidRPr="00DB089A" w:rsidRDefault="00E73ABD" w:rsidP="00C507FE">
      <w:pPr>
        <w:widowControl w:val="0"/>
        <w:jc w:val="both"/>
      </w:pPr>
      <w:r>
        <w:t>2028 год – 0 тыс.руб.</w:t>
      </w:r>
    </w:p>
    <w:p w:rsidR="00E73ABD" w:rsidRPr="00DB089A" w:rsidRDefault="00E73ABD" w:rsidP="00C507FE">
      <w:pPr>
        <w:widowControl w:val="0"/>
        <w:jc w:val="both"/>
      </w:pPr>
      <w:r>
        <w:t>2029 год – 0 тыс.руб.</w:t>
      </w:r>
    </w:p>
    <w:p w:rsidR="00E73ABD" w:rsidRPr="00DB089A" w:rsidRDefault="00E73ABD" w:rsidP="00C507FE">
      <w:pPr>
        <w:widowControl w:val="0"/>
        <w:jc w:val="both"/>
      </w:pPr>
      <w:r>
        <w:t>2030 год – 0 тыс.руб.</w:t>
      </w:r>
    </w:p>
    <w:p w:rsidR="00E73ABD" w:rsidRPr="00DB089A" w:rsidRDefault="00E73ABD" w:rsidP="00C326A6">
      <w:pPr>
        <w:widowControl w:val="0"/>
        <w:jc w:val="both"/>
      </w:pPr>
    </w:p>
    <w:p w:rsidR="00E73ABD" w:rsidRPr="00DB089A" w:rsidRDefault="00E73ABD" w:rsidP="00C0233D">
      <w:pPr>
        <w:widowControl w:val="0"/>
        <w:jc w:val="both"/>
        <w:rPr>
          <w:kern w:val="2"/>
          <w:lang w:bidi="hi-IN"/>
        </w:rPr>
      </w:pPr>
    </w:p>
    <w:p w:rsidR="00E73ABD" w:rsidRPr="00DB089A" w:rsidRDefault="00E73ABD" w:rsidP="00C0233D">
      <w:pPr>
        <w:widowControl w:val="0"/>
        <w:jc w:val="both"/>
        <w:rPr>
          <w:kern w:val="2"/>
          <w:lang w:bidi="hi-IN"/>
        </w:rPr>
      </w:pPr>
    </w:p>
    <w:p w:rsidR="00E73ABD" w:rsidRPr="00DB089A" w:rsidRDefault="00E73ABD" w:rsidP="00C0233D">
      <w:pPr>
        <w:pStyle w:val="ConsPlusTitle"/>
        <w:jc w:val="center"/>
        <w:outlineLvl w:val="2"/>
        <w:rPr>
          <w:rFonts w:ascii="Times New Roman" w:hAnsi="Times New Roman" w:cs="Times New Roman"/>
          <w:sz w:val="24"/>
          <w:szCs w:val="24"/>
        </w:rPr>
      </w:pPr>
      <w:r w:rsidRPr="00DB089A">
        <w:rPr>
          <w:rFonts w:ascii="Times New Roman" w:hAnsi="Times New Roman" w:cs="Times New Roman"/>
          <w:sz w:val="24"/>
          <w:szCs w:val="24"/>
        </w:rPr>
        <w:t>характеристика основных мероприятий</w:t>
      </w:r>
    </w:p>
    <w:p w:rsidR="00E73ABD" w:rsidRPr="00DB089A" w:rsidRDefault="00E73ABD" w:rsidP="00C0233D">
      <w:pPr>
        <w:pStyle w:val="ConsPlusTitle"/>
        <w:jc w:val="center"/>
        <w:rPr>
          <w:rFonts w:ascii="Times New Roman" w:hAnsi="Times New Roman" w:cs="Times New Roman"/>
          <w:sz w:val="24"/>
          <w:szCs w:val="24"/>
        </w:rPr>
      </w:pPr>
      <w:r w:rsidRPr="00DB089A">
        <w:rPr>
          <w:rFonts w:ascii="Times New Roman" w:hAnsi="Times New Roman" w:cs="Times New Roman"/>
          <w:sz w:val="24"/>
          <w:szCs w:val="24"/>
        </w:rPr>
        <w:t>подпрограммы</w:t>
      </w:r>
    </w:p>
    <w:p w:rsidR="00E73ABD" w:rsidRPr="00DB089A" w:rsidRDefault="00E73ABD" w:rsidP="00C0233D">
      <w:pPr>
        <w:pStyle w:val="ConsPlusNormal"/>
        <w:jc w:val="center"/>
        <w:rPr>
          <w:rFonts w:ascii="Times New Roman" w:hAnsi="Times New Roman" w:cs="Times New Roman"/>
          <w:sz w:val="24"/>
          <w:szCs w:val="24"/>
        </w:rPr>
      </w:pPr>
    </w:p>
    <w:p w:rsidR="00E73ABD" w:rsidRPr="00DB089A" w:rsidRDefault="00E73ABD" w:rsidP="00C0233D">
      <w:pPr>
        <w:pStyle w:val="ConsPlusNormal"/>
        <w:ind w:firstLine="540"/>
        <w:jc w:val="center"/>
        <w:rPr>
          <w:rFonts w:ascii="Times New Roman" w:hAnsi="Times New Roman" w:cs="Times New Roman"/>
          <w:kern w:val="2"/>
          <w:sz w:val="24"/>
          <w:szCs w:val="24"/>
          <w:lang w:bidi="hi-IN"/>
        </w:rPr>
      </w:pPr>
      <w:r w:rsidRPr="00DB089A">
        <w:rPr>
          <w:rFonts w:ascii="Times New Roman" w:hAnsi="Times New Roman" w:cs="Times New Roman"/>
          <w:sz w:val="24"/>
          <w:szCs w:val="24"/>
        </w:rPr>
        <w:t>Для достижения цели и решения задач подпрограммы "Искусство" на 2022-20</w:t>
      </w:r>
      <w:r>
        <w:rPr>
          <w:rFonts w:ascii="Times New Roman" w:hAnsi="Times New Roman" w:cs="Times New Roman"/>
          <w:sz w:val="24"/>
          <w:szCs w:val="24"/>
        </w:rPr>
        <w:t>30</w:t>
      </w:r>
      <w:r w:rsidRPr="00DB089A">
        <w:rPr>
          <w:rFonts w:ascii="Times New Roman" w:hAnsi="Times New Roman" w:cs="Times New Roman"/>
          <w:sz w:val="24"/>
          <w:szCs w:val="24"/>
        </w:rPr>
        <w:t xml:space="preserve"> годы планируется выполнение основного мероприятий: "Культурная среда".</w:t>
      </w:r>
    </w:p>
    <w:p w:rsidR="00E73ABD" w:rsidRPr="00DB089A" w:rsidRDefault="00E73ABD" w:rsidP="00C0233D">
      <w:pPr>
        <w:widowControl w:val="0"/>
        <w:jc w:val="center"/>
        <w:rPr>
          <w:kern w:val="2"/>
          <w:lang w:bidi="hi-IN"/>
        </w:rPr>
      </w:pPr>
    </w:p>
    <w:p w:rsidR="00E73ABD" w:rsidRPr="00DB089A" w:rsidRDefault="00E73ABD" w:rsidP="00C0233D">
      <w:pPr>
        <w:widowControl w:val="0"/>
        <w:jc w:val="center"/>
        <w:rPr>
          <w:kern w:val="2"/>
          <w:lang w:bidi="hi-IN"/>
        </w:rPr>
      </w:pPr>
    </w:p>
    <w:p w:rsidR="00E73ABD" w:rsidRPr="00DB089A" w:rsidRDefault="00E73ABD" w:rsidP="00C0233D">
      <w:pPr>
        <w:widowControl w:val="0"/>
        <w:jc w:val="center"/>
        <w:rPr>
          <w:kern w:val="2"/>
          <w:lang w:bidi="hi-IN"/>
        </w:rPr>
      </w:pPr>
    </w:p>
    <w:p w:rsidR="00E73ABD" w:rsidRPr="00DB089A" w:rsidRDefault="00E73ABD" w:rsidP="00C0233D">
      <w:pPr>
        <w:widowControl w:val="0"/>
        <w:jc w:val="center"/>
        <w:rPr>
          <w:kern w:val="2"/>
          <w:lang w:bidi="hi-IN"/>
        </w:rPr>
      </w:pPr>
    </w:p>
    <w:p w:rsidR="00E73ABD" w:rsidRPr="00DB089A" w:rsidRDefault="00E73ABD" w:rsidP="00C0233D">
      <w:pPr>
        <w:widowControl w:val="0"/>
        <w:jc w:val="center"/>
        <w:rPr>
          <w:kern w:val="2"/>
          <w:lang w:bidi="hi-IN"/>
        </w:rPr>
      </w:pPr>
    </w:p>
    <w:p w:rsidR="00E73ABD" w:rsidRPr="00DB089A" w:rsidRDefault="00E73ABD" w:rsidP="00AD2FAB">
      <w:pPr>
        <w:jc w:val="center"/>
      </w:pPr>
    </w:p>
    <w:sectPr w:rsidR="00E73ABD" w:rsidRPr="00DB089A" w:rsidSect="005A3F15">
      <w:pgSz w:w="11906" w:h="16838"/>
      <w:pgMar w:top="1134" w:right="907"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Liberation Serif">
    <w:panose1 w:val="02020603050405020304"/>
    <w:charset w:val="CC"/>
    <w:family w:val="roman"/>
    <w:pitch w:val="variable"/>
    <w:sig w:usb0="E0000AFF" w:usb1="500078FF" w:usb2="00000021" w:usb3="00000000" w:csb0="000001BF" w:csb1="00000000"/>
  </w:font>
  <w:font w:name="Mangal">
    <w:panose1 w:val="02040503050203030202"/>
    <w:charset w:val="01"/>
    <w:family w:val="roman"/>
    <w:notTrueType/>
    <w:pitch w:val="variable"/>
    <w:sig w:usb0="000020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564078B"/>
    <w:multiLevelType w:val="multilevel"/>
    <w:tmpl w:val="2AE618D6"/>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2689184D"/>
    <w:multiLevelType w:val="multilevel"/>
    <w:tmpl w:val="D6A61E08"/>
    <w:lvl w:ilvl="0">
      <w:start w:val="1"/>
      <w:numFmt w:val="decimal"/>
      <w:lvlText w:val=""/>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
    <w:nsid w:val="275D6710"/>
    <w:multiLevelType w:val="multilevel"/>
    <w:tmpl w:val="3BD01348"/>
    <w:lvl w:ilvl="0">
      <w:start w:val="1"/>
      <w:numFmt w:val="decimal"/>
      <w:pStyle w:val="Heading1"/>
      <w:lvlText w:val="%1."/>
      <w:lvlJc w:val="left"/>
      <w:pPr>
        <w:tabs>
          <w:tab w:val="num" w:pos="720"/>
        </w:tabs>
        <w:ind w:left="720" w:hanging="720"/>
      </w:pPr>
      <w:rPr>
        <w:rFonts w:cs="Times New Roman"/>
      </w:rPr>
    </w:lvl>
    <w:lvl w:ilvl="1">
      <w:start w:val="1"/>
      <w:numFmt w:val="decimal"/>
      <w:pStyle w:val="Heading2"/>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3900"/>
    <w:rsid w:val="00000EC3"/>
    <w:rsid w:val="00010530"/>
    <w:rsid w:val="00014D2A"/>
    <w:rsid w:val="0002130D"/>
    <w:rsid w:val="00022290"/>
    <w:rsid w:val="0002431B"/>
    <w:rsid w:val="00024960"/>
    <w:rsid w:val="000263B1"/>
    <w:rsid w:val="00027115"/>
    <w:rsid w:val="000327E1"/>
    <w:rsid w:val="00034750"/>
    <w:rsid w:val="00035A90"/>
    <w:rsid w:val="000461D5"/>
    <w:rsid w:val="00056F10"/>
    <w:rsid w:val="00057ADC"/>
    <w:rsid w:val="000620B3"/>
    <w:rsid w:val="00063E8D"/>
    <w:rsid w:val="00075E8E"/>
    <w:rsid w:val="000769E1"/>
    <w:rsid w:val="00082B16"/>
    <w:rsid w:val="000830B3"/>
    <w:rsid w:val="000837E9"/>
    <w:rsid w:val="00090497"/>
    <w:rsid w:val="00090EEB"/>
    <w:rsid w:val="00093265"/>
    <w:rsid w:val="00095FAD"/>
    <w:rsid w:val="000A14E2"/>
    <w:rsid w:val="000A2E60"/>
    <w:rsid w:val="000A3D12"/>
    <w:rsid w:val="000A519F"/>
    <w:rsid w:val="000B48A7"/>
    <w:rsid w:val="000B53BD"/>
    <w:rsid w:val="000C37A5"/>
    <w:rsid w:val="000E2F10"/>
    <w:rsid w:val="000E46DB"/>
    <w:rsid w:val="000E4BE9"/>
    <w:rsid w:val="000E4D5E"/>
    <w:rsid w:val="000F0565"/>
    <w:rsid w:val="000F1AEC"/>
    <w:rsid w:val="000F24B4"/>
    <w:rsid w:val="000F30D8"/>
    <w:rsid w:val="000F4487"/>
    <w:rsid w:val="000F693C"/>
    <w:rsid w:val="00105C8A"/>
    <w:rsid w:val="00120936"/>
    <w:rsid w:val="001260D8"/>
    <w:rsid w:val="00133627"/>
    <w:rsid w:val="00140062"/>
    <w:rsid w:val="001424D8"/>
    <w:rsid w:val="00145C62"/>
    <w:rsid w:val="00152716"/>
    <w:rsid w:val="001558CB"/>
    <w:rsid w:val="00167BCB"/>
    <w:rsid w:val="001753EF"/>
    <w:rsid w:val="00175C8C"/>
    <w:rsid w:val="00177EE9"/>
    <w:rsid w:val="00182519"/>
    <w:rsid w:val="00187F83"/>
    <w:rsid w:val="00192D0C"/>
    <w:rsid w:val="0019336F"/>
    <w:rsid w:val="00197C07"/>
    <w:rsid w:val="001A014D"/>
    <w:rsid w:val="001A067A"/>
    <w:rsid w:val="001A0D4A"/>
    <w:rsid w:val="001A437C"/>
    <w:rsid w:val="001B1F41"/>
    <w:rsid w:val="001B795C"/>
    <w:rsid w:val="001B7ACB"/>
    <w:rsid w:val="001C10F2"/>
    <w:rsid w:val="001D2D50"/>
    <w:rsid w:val="001D2F51"/>
    <w:rsid w:val="001E57FF"/>
    <w:rsid w:val="001F16FE"/>
    <w:rsid w:val="001F69F9"/>
    <w:rsid w:val="002021DB"/>
    <w:rsid w:val="00210EF4"/>
    <w:rsid w:val="00213AA2"/>
    <w:rsid w:val="00213EF3"/>
    <w:rsid w:val="002165B7"/>
    <w:rsid w:val="00217F4F"/>
    <w:rsid w:val="00220C06"/>
    <w:rsid w:val="00220F5D"/>
    <w:rsid w:val="00223FF4"/>
    <w:rsid w:val="002273ED"/>
    <w:rsid w:val="00235E72"/>
    <w:rsid w:val="0024035A"/>
    <w:rsid w:val="00243053"/>
    <w:rsid w:val="00243640"/>
    <w:rsid w:val="002535BA"/>
    <w:rsid w:val="00256B39"/>
    <w:rsid w:val="00257014"/>
    <w:rsid w:val="00265B77"/>
    <w:rsid w:val="00273E3C"/>
    <w:rsid w:val="00274DE0"/>
    <w:rsid w:val="00292F32"/>
    <w:rsid w:val="002A6D2D"/>
    <w:rsid w:val="002B5A3F"/>
    <w:rsid w:val="002C0677"/>
    <w:rsid w:val="002C077C"/>
    <w:rsid w:val="002C52CF"/>
    <w:rsid w:val="002D54D1"/>
    <w:rsid w:val="002E6FA9"/>
    <w:rsid w:val="002F1DF6"/>
    <w:rsid w:val="002F307F"/>
    <w:rsid w:val="0031183D"/>
    <w:rsid w:val="00312D02"/>
    <w:rsid w:val="00313C85"/>
    <w:rsid w:val="003159C2"/>
    <w:rsid w:val="00323F5B"/>
    <w:rsid w:val="003244D0"/>
    <w:rsid w:val="00324F51"/>
    <w:rsid w:val="003251ED"/>
    <w:rsid w:val="00325944"/>
    <w:rsid w:val="00330A3F"/>
    <w:rsid w:val="00341EE4"/>
    <w:rsid w:val="0034238A"/>
    <w:rsid w:val="00343E0F"/>
    <w:rsid w:val="00347053"/>
    <w:rsid w:val="003519C4"/>
    <w:rsid w:val="0035755D"/>
    <w:rsid w:val="00363521"/>
    <w:rsid w:val="00364D47"/>
    <w:rsid w:val="00370EA4"/>
    <w:rsid w:val="00371000"/>
    <w:rsid w:val="00373721"/>
    <w:rsid w:val="0037533E"/>
    <w:rsid w:val="003763A4"/>
    <w:rsid w:val="00377AE5"/>
    <w:rsid w:val="00377C8C"/>
    <w:rsid w:val="00381E1F"/>
    <w:rsid w:val="003855BE"/>
    <w:rsid w:val="00386801"/>
    <w:rsid w:val="0039110C"/>
    <w:rsid w:val="00392157"/>
    <w:rsid w:val="003A0540"/>
    <w:rsid w:val="003A062E"/>
    <w:rsid w:val="003A332A"/>
    <w:rsid w:val="003A4F9E"/>
    <w:rsid w:val="003A509F"/>
    <w:rsid w:val="003B32E3"/>
    <w:rsid w:val="003B53D3"/>
    <w:rsid w:val="003B6186"/>
    <w:rsid w:val="003B6E3A"/>
    <w:rsid w:val="003E0C02"/>
    <w:rsid w:val="003E2963"/>
    <w:rsid w:val="003E3002"/>
    <w:rsid w:val="003F0563"/>
    <w:rsid w:val="003F2AEE"/>
    <w:rsid w:val="003F520C"/>
    <w:rsid w:val="00401122"/>
    <w:rsid w:val="0040707A"/>
    <w:rsid w:val="00421F17"/>
    <w:rsid w:val="004227E4"/>
    <w:rsid w:val="004231C4"/>
    <w:rsid w:val="00426AFA"/>
    <w:rsid w:val="00427CD2"/>
    <w:rsid w:val="004306E9"/>
    <w:rsid w:val="0043229B"/>
    <w:rsid w:val="0043573D"/>
    <w:rsid w:val="00437CAF"/>
    <w:rsid w:val="004611CB"/>
    <w:rsid w:val="00461A79"/>
    <w:rsid w:val="004705A6"/>
    <w:rsid w:val="0047618D"/>
    <w:rsid w:val="0048016F"/>
    <w:rsid w:val="00490989"/>
    <w:rsid w:val="004971D3"/>
    <w:rsid w:val="004A3631"/>
    <w:rsid w:val="004A68C3"/>
    <w:rsid w:val="004B0946"/>
    <w:rsid w:val="004B0F36"/>
    <w:rsid w:val="004B4425"/>
    <w:rsid w:val="004B4FBE"/>
    <w:rsid w:val="004B511C"/>
    <w:rsid w:val="004B5FC9"/>
    <w:rsid w:val="004C034C"/>
    <w:rsid w:val="004C5F1B"/>
    <w:rsid w:val="004D0717"/>
    <w:rsid w:val="004D1004"/>
    <w:rsid w:val="004D440A"/>
    <w:rsid w:val="004D7ACD"/>
    <w:rsid w:val="004E6111"/>
    <w:rsid w:val="004F44AC"/>
    <w:rsid w:val="00505472"/>
    <w:rsid w:val="00507127"/>
    <w:rsid w:val="00510F9B"/>
    <w:rsid w:val="005127A6"/>
    <w:rsid w:val="00513AD2"/>
    <w:rsid w:val="00515965"/>
    <w:rsid w:val="00521D06"/>
    <w:rsid w:val="00531268"/>
    <w:rsid w:val="00536FF7"/>
    <w:rsid w:val="00551B4D"/>
    <w:rsid w:val="00566E3C"/>
    <w:rsid w:val="005707AC"/>
    <w:rsid w:val="00571203"/>
    <w:rsid w:val="00575B6D"/>
    <w:rsid w:val="00580E1A"/>
    <w:rsid w:val="00586173"/>
    <w:rsid w:val="00590853"/>
    <w:rsid w:val="00592F6F"/>
    <w:rsid w:val="00595C12"/>
    <w:rsid w:val="005A1836"/>
    <w:rsid w:val="005A26C4"/>
    <w:rsid w:val="005A3F15"/>
    <w:rsid w:val="005A60EE"/>
    <w:rsid w:val="005B32B4"/>
    <w:rsid w:val="005B464A"/>
    <w:rsid w:val="005B4AF2"/>
    <w:rsid w:val="005D0227"/>
    <w:rsid w:val="005D048D"/>
    <w:rsid w:val="005D17E7"/>
    <w:rsid w:val="005D6D3C"/>
    <w:rsid w:val="005E0223"/>
    <w:rsid w:val="005F4B1D"/>
    <w:rsid w:val="005F7EBA"/>
    <w:rsid w:val="006017E7"/>
    <w:rsid w:val="0061287D"/>
    <w:rsid w:val="00632E71"/>
    <w:rsid w:val="00650357"/>
    <w:rsid w:val="006535B7"/>
    <w:rsid w:val="00657A1C"/>
    <w:rsid w:val="0066226B"/>
    <w:rsid w:val="00667AB1"/>
    <w:rsid w:val="006704B6"/>
    <w:rsid w:val="00674501"/>
    <w:rsid w:val="0068390A"/>
    <w:rsid w:val="0068430B"/>
    <w:rsid w:val="00684A1E"/>
    <w:rsid w:val="00684BBD"/>
    <w:rsid w:val="006A1847"/>
    <w:rsid w:val="006A592A"/>
    <w:rsid w:val="006A7561"/>
    <w:rsid w:val="006B0A44"/>
    <w:rsid w:val="006B25AF"/>
    <w:rsid w:val="006B2F34"/>
    <w:rsid w:val="006B3B64"/>
    <w:rsid w:val="006B4CB6"/>
    <w:rsid w:val="006C6F7C"/>
    <w:rsid w:val="006D2093"/>
    <w:rsid w:val="006D234D"/>
    <w:rsid w:val="006D5752"/>
    <w:rsid w:val="006D6246"/>
    <w:rsid w:val="006E341E"/>
    <w:rsid w:val="006F34A0"/>
    <w:rsid w:val="007031FC"/>
    <w:rsid w:val="0070400A"/>
    <w:rsid w:val="00704500"/>
    <w:rsid w:val="00707924"/>
    <w:rsid w:val="00712F55"/>
    <w:rsid w:val="007154FC"/>
    <w:rsid w:val="00715DDC"/>
    <w:rsid w:val="0072091C"/>
    <w:rsid w:val="0072429C"/>
    <w:rsid w:val="00725804"/>
    <w:rsid w:val="00725FAB"/>
    <w:rsid w:val="00732DBF"/>
    <w:rsid w:val="00734C0D"/>
    <w:rsid w:val="007351C3"/>
    <w:rsid w:val="00735BC9"/>
    <w:rsid w:val="00737191"/>
    <w:rsid w:val="0074736C"/>
    <w:rsid w:val="0075014D"/>
    <w:rsid w:val="00751B4B"/>
    <w:rsid w:val="007575D9"/>
    <w:rsid w:val="0076137E"/>
    <w:rsid w:val="00764AE6"/>
    <w:rsid w:val="0077111C"/>
    <w:rsid w:val="0078032E"/>
    <w:rsid w:val="00791B07"/>
    <w:rsid w:val="00794B24"/>
    <w:rsid w:val="007A1AD2"/>
    <w:rsid w:val="007A4A70"/>
    <w:rsid w:val="007B3A34"/>
    <w:rsid w:val="007C49A4"/>
    <w:rsid w:val="007C6486"/>
    <w:rsid w:val="007C70E6"/>
    <w:rsid w:val="007D2695"/>
    <w:rsid w:val="007D3644"/>
    <w:rsid w:val="007E1661"/>
    <w:rsid w:val="007E3773"/>
    <w:rsid w:val="007F277C"/>
    <w:rsid w:val="007F512F"/>
    <w:rsid w:val="007F684A"/>
    <w:rsid w:val="008008F3"/>
    <w:rsid w:val="008045C0"/>
    <w:rsid w:val="008150C1"/>
    <w:rsid w:val="0081523A"/>
    <w:rsid w:val="008205EA"/>
    <w:rsid w:val="0082658D"/>
    <w:rsid w:val="00836B6F"/>
    <w:rsid w:val="008405E8"/>
    <w:rsid w:val="008428F3"/>
    <w:rsid w:val="008536FF"/>
    <w:rsid w:val="00854129"/>
    <w:rsid w:val="008543DD"/>
    <w:rsid w:val="008554F4"/>
    <w:rsid w:val="00855A83"/>
    <w:rsid w:val="00862B40"/>
    <w:rsid w:val="00862FD6"/>
    <w:rsid w:val="008678EF"/>
    <w:rsid w:val="00870AE9"/>
    <w:rsid w:val="00872A2F"/>
    <w:rsid w:val="00874DDB"/>
    <w:rsid w:val="008833FA"/>
    <w:rsid w:val="008836FE"/>
    <w:rsid w:val="008877D2"/>
    <w:rsid w:val="00892D4A"/>
    <w:rsid w:val="0089495C"/>
    <w:rsid w:val="008B6E51"/>
    <w:rsid w:val="008C513A"/>
    <w:rsid w:val="008C56FB"/>
    <w:rsid w:val="008C747B"/>
    <w:rsid w:val="008D0A8C"/>
    <w:rsid w:val="008D2E66"/>
    <w:rsid w:val="008D5527"/>
    <w:rsid w:val="008D6BED"/>
    <w:rsid w:val="008E1722"/>
    <w:rsid w:val="008E19D6"/>
    <w:rsid w:val="008F15B2"/>
    <w:rsid w:val="008F55D6"/>
    <w:rsid w:val="00902055"/>
    <w:rsid w:val="00903549"/>
    <w:rsid w:val="00903CA0"/>
    <w:rsid w:val="00903F91"/>
    <w:rsid w:val="0092072A"/>
    <w:rsid w:val="00922209"/>
    <w:rsid w:val="00923900"/>
    <w:rsid w:val="00940FBE"/>
    <w:rsid w:val="009439C3"/>
    <w:rsid w:val="0095426B"/>
    <w:rsid w:val="009558F6"/>
    <w:rsid w:val="009619F0"/>
    <w:rsid w:val="00962EA9"/>
    <w:rsid w:val="00966C4A"/>
    <w:rsid w:val="00966C7E"/>
    <w:rsid w:val="00971F90"/>
    <w:rsid w:val="009736FF"/>
    <w:rsid w:val="00980809"/>
    <w:rsid w:val="00980C61"/>
    <w:rsid w:val="00992F94"/>
    <w:rsid w:val="009A0234"/>
    <w:rsid w:val="009A3B9A"/>
    <w:rsid w:val="009A5B62"/>
    <w:rsid w:val="009B77BA"/>
    <w:rsid w:val="009C7B82"/>
    <w:rsid w:val="009D09B6"/>
    <w:rsid w:val="009D2072"/>
    <w:rsid w:val="009D43A2"/>
    <w:rsid w:val="009D6D86"/>
    <w:rsid w:val="009D73F9"/>
    <w:rsid w:val="009D7BC8"/>
    <w:rsid w:val="009E0736"/>
    <w:rsid w:val="009E5F76"/>
    <w:rsid w:val="009F04F1"/>
    <w:rsid w:val="009F0A89"/>
    <w:rsid w:val="009F21B5"/>
    <w:rsid w:val="00A034E5"/>
    <w:rsid w:val="00A052F6"/>
    <w:rsid w:val="00A12927"/>
    <w:rsid w:val="00A12D7D"/>
    <w:rsid w:val="00A23399"/>
    <w:rsid w:val="00A2346B"/>
    <w:rsid w:val="00A360B6"/>
    <w:rsid w:val="00A4022F"/>
    <w:rsid w:val="00A463C5"/>
    <w:rsid w:val="00A4794E"/>
    <w:rsid w:val="00A60661"/>
    <w:rsid w:val="00A81988"/>
    <w:rsid w:val="00A868E5"/>
    <w:rsid w:val="00A86A9B"/>
    <w:rsid w:val="00A919ED"/>
    <w:rsid w:val="00A95EF0"/>
    <w:rsid w:val="00A96555"/>
    <w:rsid w:val="00AA6D85"/>
    <w:rsid w:val="00AB6A3E"/>
    <w:rsid w:val="00AB783E"/>
    <w:rsid w:val="00AC2E49"/>
    <w:rsid w:val="00AC52E6"/>
    <w:rsid w:val="00AC61E4"/>
    <w:rsid w:val="00AD2FAB"/>
    <w:rsid w:val="00AD3785"/>
    <w:rsid w:val="00AD4246"/>
    <w:rsid w:val="00AE690F"/>
    <w:rsid w:val="00B108DE"/>
    <w:rsid w:val="00B127E4"/>
    <w:rsid w:val="00B153D4"/>
    <w:rsid w:val="00B21D93"/>
    <w:rsid w:val="00B229CB"/>
    <w:rsid w:val="00B31B3F"/>
    <w:rsid w:val="00B33B8D"/>
    <w:rsid w:val="00B36D3A"/>
    <w:rsid w:val="00B42D10"/>
    <w:rsid w:val="00B445D7"/>
    <w:rsid w:val="00B44D61"/>
    <w:rsid w:val="00B509D0"/>
    <w:rsid w:val="00B51962"/>
    <w:rsid w:val="00B60028"/>
    <w:rsid w:val="00B60FE6"/>
    <w:rsid w:val="00B65408"/>
    <w:rsid w:val="00B66625"/>
    <w:rsid w:val="00B66EDE"/>
    <w:rsid w:val="00B670CC"/>
    <w:rsid w:val="00B70C1D"/>
    <w:rsid w:val="00B72A14"/>
    <w:rsid w:val="00B82F80"/>
    <w:rsid w:val="00B84429"/>
    <w:rsid w:val="00B84AB3"/>
    <w:rsid w:val="00B86AE1"/>
    <w:rsid w:val="00B92A73"/>
    <w:rsid w:val="00B9581A"/>
    <w:rsid w:val="00B95E89"/>
    <w:rsid w:val="00BA45CB"/>
    <w:rsid w:val="00BA7F1A"/>
    <w:rsid w:val="00BB13FC"/>
    <w:rsid w:val="00BB29EF"/>
    <w:rsid w:val="00BB4B0F"/>
    <w:rsid w:val="00BB77F7"/>
    <w:rsid w:val="00BC1089"/>
    <w:rsid w:val="00BC43C6"/>
    <w:rsid w:val="00BC46BC"/>
    <w:rsid w:val="00BD3F6F"/>
    <w:rsid w:val="00BD6093"/>
    <w:rsid w:val="00BE2EBF"/>
    <w:rsid w:val="00BF04D5"/>
    <w:rsid w:val="00BF2541"/>
    <w:rsid w:val="00BF5625"/>
    <w:rsid w:val="00BF7633"/>
    <w:rsid w:val="00BF779C"/>
    <w:rsid w:val="00C0233D"/>
    <w:rsid w:val="00C07980"/>
    <w:rsid w:val="00C07A18"/>
    <w:rsid w:val="00C10C60"/>
    <w:rsid w:val="00C17075"/>
    <w:rsid w:val="00C178F1"/>
    <w:rsid w:val="00C208C0"/>
    <w:rsid w:val="00C21DBC"/>
    <w:rsid w:val="00C31AAB"/>
    <w:rsid w:val="00C326A6"/>
    <w:rsid w:val="00C330C9"/>
    <w:rsid w:val="00C35470"/>
    <w:rsid w:val="00C362E6"/>
    <w:rsid w:val="00C36FA2"/>
    <w:rsid w:val="00C44E3F"/>
    <w:rsid w:val="00C5075C"/>
    <w:rsid w:val="00C507FE"/>
    <w:rsid w:val="00C615BF"/>
    <w:rsid w:val="00C61C6B"/>
    <w:rsid w:val="00C66365"/>
    <w:rsid w:val="00C66C5E"/>
    <w:rsid w:val="00C67CAE"/>
    <w:rsid w:val="00C70862"/>
    <w:rsid w:val="00C72FC9"/>
    <w:rsid w:val="00C769D5"/>
    <w:rsid w:val="00C777AC"/>
    <w:rsid w:val="00C91B7B"/>
    <w:rsid w:val="00C9253C"/>
    <w:rsid w:val="00CA142B"/>
    <w:rsid w:val="00CA5F68"/>
    <w:rsid w:val="00CA684C"/>
    <w:rsid w:val="00CA78BB"/>
    <w:rsid w:val="00CA799F"/>
    <w:rsid w:val="00CB28EC"/>
    <w:rsid w:val="00CB2B1F"/>
    <w:rsid w:val="00CC1DF5"/>
    <w:rsid w:val="00CC7CF1"/>
    <w:rsid w:val="00CD6D9C"/>
    <w:rsid w:val="00CD712F"/>
    <w:rsid w:val="00CE7867"/>
    <w:rsid w:val="00D00775"/>
    <w:rsid w:val="00D010CD"/>
    <w:rsid w:val="00D07035"/>
    <w:rsid w:val="00D20374"/>
    <w:rsid w:val="00D23145"/>
    <w:rsid w:val="00D31C92"/>
    <w:rsid w:val="00D31D15"/>
    <w:rsid w:val="00D335F1"/>
    <w:rsid w:val="00D33BA6"/>
    <w:rsid w:val="00D360BD"/>
    <w:rsid w:val="00D369C3"/>
    <w:rsid w:val="00D43AA8"/>
    <w:rsid w:val="00D457DF"/>
    <w:rsid w:val="00D46D45"/>
    <w:rsid w:val="00D47CD0"/>
    <w:rsid w:val="00D513C3"/>
    <w:rsid w:val="00D5270E"/>
    <w:rsid w:val="00D63946"/>
    <w:rsid w:val="00D65355"/>
    <w:rsid w:val="00D65398"/>
    <w:rsid w:val="00D74C70"/>
    <w:rsid w:val="00D823D7"/>
    <w:rsid w:val="00D87D32"/>
    <w:rsid w:val="00D92B1F"/>
    <w:rsid w:val="00D93390"/>
    <w:rsid w:val="00DA12C3"/>
    <w:rsid w:val="00DA339A"/>
    <w:rsid w:val="00DA5F38"/>
    <w:rsid w:val="00DA6468"/>
    <w:rsid w:val="00DB089A"/>
    <w:rsid w:val="00DB2DA0"/>
    <w:rsid w:val="00DC7621"/>
    <w:rsid w:val="00DD23AA"/>
    <w:rsid w:val="00DE05DC"/>
    <w:rsid w:val="00DE1C94"/>
    <w:rsid w:val="00DE71AC"/>
    <w:rsid w:val="00DF15F9"/>
    <w:rsid w:val="00E03BC3"/>
    <w:rsid w:val="00E05239"/>
    <w:rsid w:val="00E06C0E"/>
    <w:rsid w:val="00E2185E"/>
    <w:rsid w:val="00E25E35"/>
    <w:rsid w:val="00E27F3A"/>
    <w:rsid w:val="00E30AE0"/>
    <w:rsid w:val="00E32573"/>
    <w:rsid w:val="00E36E28"/>
    <w:rsid w:val="00E37C85"/>
    <w:rsid w:val="00E427D3"/>
    <w:rsid w:val="00E444F5"/>
    <w:rsid w:val="00E4765F"/>
    <w:rsid w:val="00E47FA1"/>
    <w:rsid w:val="00E532F2"/>
    <w:rsid w:val="00E54A3A"/>
    <w:rsid w:val="00E5550E"/>
    <w:rsid w:val="00E5559E"/>
    <w:rsid w:val="00E5747F"/>
    <w:rsid w:val="00E5752F"/>
    <w:rsid w:val="00E64FB6"/>
    <w:rsid w:val="00E71813"/>
    <w:rsid w:val="00E73ABD"/>
    <w:rsid w:val="00E91492"/>
    <w:rsid w:val="00E9555C"/>
    <w:rsid w:val="00EA2E9F"/>
    <w:rsid w:val="00EA7BB3"/>
    <w:rsid w:val="00EB0AC1"/>
    <w:rsid w:val="00EB46E3"/>
    <w:rsid w:val="00ED34FF"/>
    <w:rsid w:val="00ED785C"/>
    <w:rsid w:val="00F0041C"/>
    <w:rsid w:val="00F00B06"/>
    <w:rsid w:val="00F01646"/>
    <w:rsid w:val="00F039E3"/>
    <w:rsid w:val="00F0587B"/>
    <w:rsid w:val="00F07820"/>
    <w:rsid w:val="00F3453B"/>
    <w:rsid w:val="00F356B8"/>
    <w:rsid w:val="00F36B50"/>
    <w:rsid w:val="00F40627"/>
    <w:rsid w:val="00F466AA"/>
    <w:rsid w:val="00F5725E"/>
    <w:rsid w:val="00F64BEE"/>
    <w:rsid w:val="00F67B83"/>
    <w:rsid w:val="00F769E7"/>
    <w:rsid w:val="00F8639A"/>
    <w:rsid w:val="00F86895"/>
    <w:rsid w:val="00F97955"/>
    <w:rsid w:val="00FA48C7"/>
    <w:rsid w:val="00FA491C"/>
    <w:rsid w:val="00FA7964"/>
    <w:rsid w:val="00FB2DB7"/>
    <w:rsid w:val="00FB52AE"/>
    <w:rsid w:val="00FC110A"/>
    <w:rsid w:val="00FC2211"/>
    <w:rsid w:val="00FC65A5"/>
    <w:rsid w:val="00FC6D33"/>
    <w:rsid w:val="00FD64C9"/>
    <w:rsid w:val="00FE05C4"/>
    <w:rsid w:val="00FF121D"/>
    <w:rsid w:val="00FF47A4"/>
    <w:rsid w:val="00FF48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List"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8F1"/>
    <w:pPr>
      <w:suppressAutoHyphens/>
    </w:pPr>
    <w:rPr>
      <w:rFonts w:ascii="Times New Roman" w:eastAsia="Times New Roman" w:hAnsi="Times New Roman"/>
      <w:sz w:val="24"/>
      <w:szCs w:val="24"/>
      <w:lang w:eastAsia="zh-CN"/>
    </w:rPr>
  </w:style>
  <w:style w:type="paragraph" w:styleId="Heading1">
    <w:name w:val="heading 1"/>
    <w:basedOn w:val="Normal"/>
    <w:next w:val="Normal"/>
    <w:link w:val="Heading1Char"/>
    <w:uiPriority w:val="99"/>
    <w:qFormat/>
    <w:rsid w:val="002535BA"/>
    <w:pPr>
      <w:keepNext/>
      <w:numPr>
        <w:numId w:val="2"/>
      </w:numPr>
      <w:outlineLvl w:val="0"/>
    </w:pPr>
    <w:rPr>
      <w:rFonts w:eastAsia="Calibri"/>
      <w:sz w:val="20"/>
      <w:szCs w:val="20"/>
    </w:rPr>
  </w:style>
  <w:style w:type="paragraph" w:styleId="Heading2">
    <w:name w:val="heading 2"/>
    <w:basedOn w:val="Title"/>
    <w:next w:val="BodyText"/>
    <w:link w:val="Heading2Char"/>
    <w:uiPriority w:val="99"/>
    <w:qFormat/>
    <w:rsid w:val="002535BA"/>
    <w:pPr>
      <w:keepNext/>
      <w:numPr>
        <w:ilvl w:val="1"/>
        <w:numId w:val="2"/>
      </w:numPr>
      <w:tabs>
        <w:tab w:val="clear" w:pos="1440"/>
        <w:tab w:val="num" w:pos="0"/>
        <w:tab w:val="num" w:pos="360"/>
      </w:tabs>
      <w:spacing w:before="240" w:after="120"/>
      <w:ind w:left="0" w:firstLine="0"/>
      <w:contextualSpacing w:val="0"/>
      <w:outlineLvl w:val="1"/>
    </w:pPr>
    <w:rPr>
      <w:rFonts w:ascii="Arial" w:hAnsi="Arial"/>
      <w:b/>
      <w:i/>
      <w:spacing w:val="0"/>
      <w:kern w:val="0"/>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535BA"/>
    <w:rPr>
      <w:rFonts w:ascii="Times New Roman" w:hAnsi="Times New Roman"/>
      <w:sz w:val="20"/>
      <w:lang w:eastAsia="zh-CN"/>
    </w:rPr>
  </w:style>
  <w:style w:type="character" w:customStyle="1" w:styleId="Heading2Char">
    <w:name w:val="Heading 2 Char"/>
    <w:basedOn w:val="DefaultParagraphFont"/>
    <w:link w:val="Heading2"/>
    <w:uiPriority w:val="99"/>
    <w:semiHidden/>
    <w:locked/>
    <w:rsid w:val="002535BA"/>
    <w:rPr>
      <w:rFonts w:ascii="Arial" w:hAnsi="Arial"/>
      <w:b/>
      <w:i/>
      <w:sz w:val="28"/>
      <w:lang w:eastAsia="zh-CN"/>
    </w:rPr>
  </w:style>
  <w:style w:type="paragraph" w:customStyle="1" w:styleId="ConsPlusNormal">
    <w:name w:val="ConsPlusNormal"/>
    <w:uiPriority w:val="99"/>
    <w:rsid w:val="002535BA"/>
    <w:pPr>
      <w:widowControl w:val="0"/>
      <w:suppressAutoHyphens/>
      <w:autoSpaceDE w:val="0"/>
      <w:ind w:firstLine="720"/>
    </w:pPr>
    <w:rPr>
      <w:rFonts w:ascii="Arial" w:eastAsia="Times New Roman" w:hAnsi="Arial" w:cs="Arial"/>
      <w:sz w:val="20"/>
      <w:szCs w:val="20"/>
      <w:lang w:eastAsia="zh-CN"/>
    </w:rPr>
  </w:style>
  <w:style w:type="paragraph" w:customStyle="1" w:styleId="ConsPlusTitle">
    <w:name w:val="ConsPlusTitle"/>
    <w:uiPriority w:val="99"/>
    <w:rsid w:val="002535BA"/>
    <w:pPr>
      <w:widowControl w:val="0"/>
      <w:suppressAutoHyphens/>
      <w:autoSpaceDE w:val="0"/>
    </w:pPr>
    <w:rPr>
      <w:rFonts w:eastAsia="Times New Roman" w:cs="Calibri"/>
      <w:b/>
      <w:bCs/>
      <w:lang w:eastAsia="zh-CN"/>
    </w:rPr>
  </w:style>
  <w:style w:type="paragraph" w:styleId="Title">
    <w:name w:val="Title"/>
    <w:basedOn w:val="Normal"/>
    <w:next w:val="Normal"/>
    <w:link w:val="TitleChar"/>
    <w:uiPriority w:val="99"/>
    <w:qFormat/>
    <w:rsid w:val="002535BA"/>
    <w:pPr>
      <w:contextualSpacing/>
    </w:pPr>
    <w:rPr>
      <w:rFonts w:ascii="Calibri Light" w:eastAsia="Calibri" w:hAnsi="Calibri Light"/>
      <w:spacing w:val="-10"/>
      <w:kern w:val="28"/>
      <w:sz w:val="56"/>
      <w:szCs w:val="20"/>
    </w:rPr>
  </w:style>
  <w:style w:type="character" w:customStyle="1" w:styleId="TitleChar">
    <w:name w:val="Title Char"/>
    <w:basedOn w:val="DefaultParagraphFont"/>
    <w:link w:val="Title"/>
    <w:uiPriority w:val="99"/>
    <w:locked/>
    <w:rsid w:val="002535BA"/>
    <w:rPr>
      <w:rFonts w:ascii="Calibri Light" w:hAnsi="Calibri Light"/>
      <w:spacing w:val="-10"/>
      <w:kern w:val="28"/>
      <w:sz w:val="56"/>
      <w:lang w:eastAsia="zh-CN"/>
    </w:rPr>
  </w:style>
  <w:style w:type="paragraph" w:styleId="BodyText">
    <w:name w:val="Body Text"/>
    <w:basedOn w:val="Normal"/>
    <w:link w:val="BodyTextChar"/>
    <w:uiPriority w:val="99"/>
    <w:rsid w:val="002535BA"/>
    <w:pPr>
      <w:spacing w:after="120"/>
    </w:pPr>
    <w:rPr>
      <w:rFonts w:eastAsia="Calibri"/>
      <w:szCs w:val="20"/>
    </w:rPr>
  </w:style>
  <w:style w:type="character" w:customStyle="1" w:styleId="BodyTextChar">
    <w:name w:val="Body Text Char"/>
    <w:basedOn w:val="DefaultParagraphFont"/>
    <w:link w:val="BodyText"/>
    <w:uiPriority w:val="99"/>
    <w:locked/>
    <w:rsid w:val="002535BA"/>
    <w:rPr>
      <w:rFonts w:ascii="Times New Roman" w:hAnsi="Times New Roman"/>
      <w:sz w:val="24"/>
      <w:lang w:eastAsia="zh-CN"/>
    </w:rPr>
  </w:style>
  <w:style w:type="paragraph" w:styleId="List">
    <w:name w:val="List"/>
    <w:basedOn w:val="BodyText"/>
    <w:uiPriority w:val="99"/>
    <w:rsid w:val="00D07035"/>
    <w:pPr>
      <w:spacing w:after="140" w:line="288" w:lineRule="auto"/>
    </w:pPr>
    <w:rPr>
      <w:rFonts w:ascii="Liberation Serif" w:hAnsi="Liberation Serif" w:cs="Mangal"/>
      <w:kern w:val="2"/>
      <w:lang w:bidi="hi-IN"/>
    </w:rPr>
  </w:style>
  <w:style w:type="paragraph" w:styleId="Caption">
    <w:name w:val="caption"/>
    <w:basedOn w:val="Normal"/>
    <w:uiPriority w:val="99"/>
    <w:qFormat/>
    <w:rsid w:val="00D07035"/>
    <w:pPr>
      <w:suppressLineNumbers/>
      <w:spacing w:before="120" w:after="120"/>
    </w:pPr>
    <w:rPr>
      <w:rFonts w:ascii="Liberation Serif" w:eastAsia="Calibri" w:hAnsi="Liberation Serif" w:cs="Mangal"/>
      <w:i/>
      <w:iCs/>
      <w:kern w:val="2"/>
      <w:lang w:bidi="hi-IN"/>
    </w:rPr>
  </w:style>
  <w:style w:type="paragraph" w:customStyle="1" w:styleId="1">
    <w:name w:val="Указатель1"/>
    <w:basedOn w:val="Normal"/>
    <w:uiPriority w:val="99"/>
    <w:rsid w:val="00D07035"/>
    <w:pPr>
      <w:suppressLineNumbers/>
    </w:pPr>
    <w:rPr>
      <w:rFonts w:ascii="Liberation Serif" w:eastAsia="Calibri" w:hAnsi="Liberation Serif" w:cs="Mangal"/>
      <w:kern w:val="2"/>
      <w:lang w:bidi="hi-IN"/>
    </w:rPr>
  </w:style>
  <w:style w:type="paragraph" w:customStyle="1" w:styleId="ConsPlusCell">
    <w:name w:val="ConsPlusCell"/>
    <w:uiPriority w:val="99"/>
    <w:rsid w:val="00D07035"/>
    <w:pPr>
      <w:widowControl w:val="0"/>
      <w:suppressAutoHyphens/>
      <w:autoSpaceDE w:val="0"/>
    </w:pPr>
    <w:rPr>
      <w:rFonts w:ascii="Times New Roman" w:eastAsia="Times New Roman" w:hAnsi="Times New Roman"/>
      <w:kern w:val="2"/>
      <w:sz w:val="24"/>
      <w:szCs w:val="24"/>
      <w:lang w:eastAsia="zh-CN"/>
    </w:rPr>
  </w:style>
  <w:style w:type="paragraph" w:customStyle="1" w:styleId="ConsNormal">
    <w:name w:val="ConsNormal"/>
    <w:uiPriority w:val="99"/>
    <w:rsid w:val="00D07035"/>
    <w:pPr>
      <w:widowControl w:val="0"/>
      <w:suppressAutoHyphens/>
      <w:autoSpaceDE w:val="0"/>
      <w:ind w:firstLine="720"/>
    </w:pPr>
    <w:rPr>
      <w:rFonts w:ascii="Arial" w:eastAsia="Times New Roman" w:hAnsi="Arial" w:cs="Arial"/>
      <w:kern w:val="2"/>
      <w:sz w:val="20"/>
      <w:szCs w:val="20"/>
      <w:lang w:eastAsia="zh-CN"/>
    </w:rPr>
  </w:style>
  <w:style w:type="paragraph" w:customStyle="1" w:styleId="ConsNonformat">
    <w:name w:val="ConsNonformat"/>
    <w:uiPriority w:val="99"/>
    <w:rsid w:val="00D07035"/>
    <w:pPr>
      <w:widowControl w:val="0"/>
      <w:suppressAutoHyphens/>
      <w:autoSpaceDE w:val="0"/>
    </w:pPr>
    <w:rPr>
      <w:rFonts w:ascii="Courier New" w:eastAsia="Times New Roman" w:hAnsi="Courier New" w:cs="Courier New"/>
      <w:kern w:val="2"/>
      <w:sz w:val="20"/>
      <w:szCs w:val="20"/>
      <w:lang w:eastAsia="zh-CN"/>
    </w:rPr>
  </w:style>
  <w:style w:type="paragraph" w:customStyle="1" w:styleId="a">
    <w:name w:val="Содержимое таблицы"/>
    <w:basedOn w:val="Normal"/>
    <w:uiPriority w:val="99"/>
    <w:rsid w:val="00D07035"/>
    <w:pPr>
      <w:suppressLineNumbers/>
    </w:pPr>
    <w:rPr>
      <w:rFonts w:ascii="Liberation Serif" w:eastAsia="Calibri" w:hAnsi="Liberation Serif" w:cs="Mangal"/>
      <w:kern w:val="2"/>
      <w:lang w:bidi="hi-IN"/>
    </w:rPr>
  </w:style>
  <w:style w:type="paragraph" w:customStyle="1" w:styleId="10">
    <w:name w:val="Обычный1"/>
    <w:uiPriority w:val="99"/>
    <w:rsid w:val="00D07035"/>
    <w:pPr>
      <w:suppressAutoHyphens/>
    </w:pPr>
    <w:rPr>
      <w:rFonts w:ascii="Times New Roman" w:eastAsia="Times New Roman" w:hAnsi="Times New Roman"/>
      <w:kern w:val="2"/>
      <w:sz w:val="24"/>
      <w:szCs w:val="24"/>
      <w:lang w:eastAsia="zh-CN"/>
    </w:rPr>
  </w:style>
  <w:style w:type="paragraph" w:styleId="Header">
    <w:name w:val="header"/>
    <w:basedOn w:val="Normal"/>
    <w:link w:val="HeaderChar"/>
    <w:uiPriority w:val="99"/>
    <w:rsid w:val="00D07035"/>
    <w:pPr>
      <w:tabs>
        <w:tab w:val="center" w:pos="4677"/>
        <w:tab w:val="right" w:pos="9355"/>
      </w:tabs>
    </w:pPr>
    <w:rPr>
      <w:rFonts w:ascii="Liberation Serif" w:eastAsia="Calibri" w:hAnsi="Liberation Serif"/>
      <w:kern w:val="2"/>
      <w:sz w:val="21"/>
      <w:szCs w:val="20"/>
    </w:rPr>
  </w:style>
  <w:style w:type="character" w:customStyle="1" w:styleId="HeaderChar">
    <w:name w:val="Header Char"/>
    <w:basedOn w:val="DefaultParagraphFont"/>
    <w:link w:val="Header"/>
    <w:uiPriority w:val="99"/>
    <w:locked/>
    <w:rsid w:val="00D07035"/>
    <w:rPr>
      <w:rFonts w:ascii="Liberation Serif" w:hAnsi="Liberation Serif"/>
      <w:kern w:val="2"/>
      <w:sz w:val="21"/>
      <w:lang w:eastAsia="zh-CN"/>
    </w:rPr>
  </w:style>
  <w:style w:type="paragraph" w:styleId="Footer">
    <w:name w:val="footer"/>
    <w:basedOn w:val="Normal"/>
    <w:link w:val="FooterChar"/>
    <w:uiPriority w:val="99"/>
    <w:rsid w:val="00D07035"/>
    <w:pPr>
      <w:tabs>
        <w:tab w:val="center" w:pos="4677"/>
        <w:tab w:val="right" w:pos="9355"/>
      </w:tabs>
    </w:pPr>
    <w:rPr>
      <w:rFonts w:ascii="Liberation Serif" w:eastAsia="Calibri" w:hAnsi="Liberation Serif"/>
      <w:kern w:val="2"/>
      <w:sz w:val="21"/>
      <w:szCs w:val="20"/>
    </w:rPr>
  </w:style>
  <w:style w:type="character" w:customStyle="1" w:styleId="FooterChar">
    <w:name w:val="Footer Char"/>
    <w:basedOn w:val="DefaultParagraphFont"/>
    <w:link w:val="Footer"/>
    <w:uiPriority w:val="99"/>
    <w:locked/>
    <w:rsid w:val="00D07035"/>
    <w:rPr>
      <w:rFonts w:ascii="Liberation Serif" w:hAnsi="Liberation Serif"/>
      <w:kern w:val="2"/>
      <w:sz w:val="21"/>
      <w:lang w:eastAsia="zh-CN"/>
    </w:rPr>
  </w:style>
  <w:style w:type="table" w:styleId="TableGrid">
    <w:name w:val="Table Grid"/>
    <w:basedOn w:val="TableNormal"/>
    <w:uiPriority w:val="99"/>
    <w:rsid w:val="00D07035"/>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D07035"/>
    <w:rPr>
      <w:rFonts w:cs="Times New Roman"/>
      <w:color w:val="000080"/>
      <w:u w:val="single"/>
    </w:rPr>
  </w:style>
  <w:style w:type="character" w:styleId="FollowedHyperlink">
    <w:name w:val="FollowedHyperlink"/>
    <w:basedOn w:val="DefaultParagraphFont"/>
    <w:uiPriority w:val="99"/>
    <w:semiHidden/>
    <w:rsid w:val="00D07035"/>
    <w:rPr>
      <w:rFonts w:cs="Times New Roman"/>
      <w:color w:val="800000"/>
      <w:u w:val="single"/>
    </w:rPr>
  </w:style>
  <w:style w:type="paragraph" w:styleId="NormalWeb">
    <w:name w:val="Normal (Web)"/>
    <w:basedOn w:val="Normal"/>
    <w:uiPriority w:val="99"/>
    <w:semiHidden/>
    <w:rsid w:val="00D07035"/>
    <w:pPr>
      <w:suppressAutoHyphens w:val="0"/>
      <w:spacing w:before="100" w:beforeAutospacing="1" w:after="119"/>
    </w:pPr>
    <w:rPr>
      <w:color w:val="000000"/>
      <w:lang w:eastAsia="ru-RU"/>
    </w:rPr>
  </w:style>
  <w:style w:type="paragraph" w:customStyle="1" w:styleId="western">
    <w:name w:val="western"/>
    <w:basedOn w:val="Normal"/>
    <w:uiPriority w:val="99"/>
    <w:rsid w:val="00D07035"/>
    <w:pPr>
      <w:suppressAutoHyphens w:val="0"/>
      <w:spacing w:before="100" w:beforeAutospacing="1" w:after="119"/>
    </w:pPr>
    <w:rPr>
      <w:color w:val="000000"/>
      <w:lang w:eastAsia="ru-RU"/>
    </w:rPr>
  </w:style>
  <w:style w:type="paragraph" w:customStyle="1" w:styleId="cjk">
    <w:name w:val="cjk"/>
    <w:basedOn w:val="Normal"/>
    <w:uiPriority w:val="99"/>
    <w:rsid w:val="00D07035"/>
    <w:pPr>
      <w:suppressAutoHyphens w:val="0"/>
      <w:spacing w:before="100" w:beforeAutospacing="1" w:after="119"/>
    </w:pPr>
    <w:rPr>
      <w:color w:val="000000"/>
      <w:lang w:eastAsia="ru-RU"/>
    </w:rPr>
  </w:style>
  <w:style w:type="paragraph" w:customStyle="1" w:styleId="ctl">
    <w:name w:val="ctl"/>
    <w:basedOn w:val="Normal"/>
    <w:uiPriority w:val="99"/>
    <w:rsid w:val="00D07035"/>
    <w:pPr>
      <w:suppressAutoHyphens w:val="0"/>
      <w:spacing w:before="100" w:beforeAutospacing="1" w:after="119"/>
    </w:pPr>
    <w:rPr>
      <w:color w:val="000000"/>
      <w:lang w:eastAsia="ru-RU"/>
    </w:rPr>
  </w:style>
  <w:style w:type="paragraph" w:customStyle="1" w:styleId="western1">
    <w:name w:val="western1"/>
    <w:basedOn w:val="Normal"/>
    <w:uiPriority w:val="99"/>
    <w:rsid w:val="00D07035"/>
    <w:pPr>
      <w:suppressAutoHyphens w:val="0"/>
      <w:spacing w:before="100" w:beforeAutospacing="1" w:after="119"/>
    </w:pPr>
    <w:rPr>
      <w:color w:val="000000"/>
      <w:lang w:eastAsia="ru-RU"/>
    </w:rPr>
  </w:style>
  <w:style w:type="paragraph" w:customStyle="1" w:styleId="cjk1">
    <w:name w:val="cjk1"/>
    <w:basedOn w:val="Normal"/>
    <w:uiPriority w:val="99"/>
    <w:rsid w:val="00D07035"/>
    <w:pPr>
      <w:suppressAutoHyphens w:val="0"/>
      <w:spacing w:before="100" w:beforeAutospacing="1" w:after="119"/>
    </w:pPr>
    <w:rPr>
      <w:color w:val="000000"/>
      <w:lang w:eastAsia="ru-RU"/>
    </w:rPr>
  </w:style>
  <w:style w:type="paragraph" w:customStyle="1" w:styleId="ctl1">
    <w:name w:val="ctl1"/>
    <w:basedOn w:val="Normal"/>
    <w:uiPriority w:val="99"/>
    <w:rsid w:val="00D07035"/>
    <w:pPr>
      <w:suppressAutoHyphens w:val="0"/>
      <w:spacing w:before="100" w:beforeAutospacing="1" w:after="119"/>
    </w:pPr>
    <w:rPr>
      <w:color w:val="000000"/>
      <w:lang w:eastAsia="ru-RU"/>
    </w:rPr>
  </w:style>
  <w:style w:type="paragraph" w:styleId="BalloonText">
    <w:name w:val="Balloon Text"/>
    <w:basedOn w:val="Normal"/>
    <w:link w:val="BalloonTextChar"/>
    <w:uiPriority w:val="99"/>
    <w:semiHidden/>
    <w:rsid w:val="00D07035"/>
    <w:rPr>
      <w:rFonts w:ascii="Segoe UI" w:eastAsia="Calibri" w:hAnsi="Segoe UI"/>
      <w:kern w:val="2"/>
      <w:sz w:val="16"/>
      <w:szCs w:val="20"/>
    </w:rPr>
  </w:style>
  <w:style w:type="character" w:customStyle="1" w:styleId="BalloonTextChar">
    <w:name w:val="Balloon Text Char"/>
    <w:basedOn w:val="DefaultParagraphFont"/>
    <w:link w:val="BalloonText"/>
    <w:uiPriority w:val="99"/>
    <w:semiHidden/>
    <w:locked/>
    <w:rsid w:val="00D07035"/>
    <w:rPr>
      <w:rFonts w:ascii="Segoe UI" w:hAnsi="Segoe UI"/>
      <w:kern w:val="2"/>
      <w:sz w:val="16"/>
      <w:lang w:eastAsia="zh-CN"/>
    </w:rPr>
  </w:style>
  <w:style w:type="paragraph" w:customStyle="1" w:styleId="msonormal0">
    <w:name w:val="msonormal"/>
    <w:basedOn w:val="Normal"/>
    <w:uiPriority w:val="99"/>
    <w:semiHidden/>
    <w:rsid w:val="00167BCB"/>
    <w:pPr>
      <w:suppressAutoHyphens w:val="0"/>
      <w:spacing w:before="100" w:beforeAutospacing="1" w:after="119"/>
    </w:pPr>
    <w:rPr>
      <w:color w:val="000000"/>
      <w:lang w:eastAsia="ru-RU"/>
    </w:rPr>
  </w:style>
  <w:style w:type="table" w:customStyle="1" w:styleId="11">
    <w:name w:val="Сетка таблицы1"/>
    <w:uiPriority w:val="99"/>
    <w:rsid w:val="00167BCB"/>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167BCB"/>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50754395">
      <w:marLeft w:val="0"/>
      <w:marRight w:val="0"/>
      <w:marTop w:val="0"/>
      <w:marBottom w:val="0"/>
      <w:divBdr>
        <w:top w:val="none" w:sz="0" w:space="0" w:color="auto"/>
        <w:left w:val="none" w:sz="0" w:space="0" w:color="auto"/>
        <w:bottom w:val="none" w:sz="0" w:space="0" w:color="auto"/>
        <w:right w:val="none" w:sz="0" w:space="0" w:color="auto"/>
      </w:divBdr>
    </w:div>
    <w:div w:id="850754396">
      <w:marLeft w:val="0"/>
      <w:marRight w:val="0"/>
      <w:marTop w:val="0"/>
      <w:marBottom w:val="0"/>
      <w:divBdr>
        <w:top w:val="none" w:sz="0" w:space="0" w:color="auto"/>
        <w:left w:val="none" w:sz="0" w:space="0" w:color="auto"/>
        <w:bottom w:val="none" w:sz="0" w:space="0" w:color="auto"/>
        <w:right w:val="none" w:sz="0" w:space="0" w:color="auto"/>
      </w:divBdr>
    </w:div>
    <w:div w:id="850754397">
      <w:marLeft w:val="0"/>
      <w:marRight w:val="0"/>
      <w:marTop w:val="0"/>
      <w:marBottom w:val="0"/>
      <w:divBdr>
        <w:top w:val="none" w:sz="0" w:space="0" w:color="auto"/>
        <w:left w:val="none" w:sz="0" w:space="0" w:color="auto"/>
        <w:bottom w:val="none" w:sz="0" w:space="0" w:color="auto"/>
        <w:right w:val="none" w:sz="0" w:space="0" w:color="auto"/>
      </w:divBdr>
    </w:div>
    <w:div w:id="850754398">
      <w:marLeft w:val="0"/>
      <w:marRight w:val="0"/>
      <w:marTop w:val="0"/>
      <w:marBottom w:val="0"/>
      <w:divBdr>
        <w:top w:val="none" w:sz="0" w:space="0" w:color="auto"/>
        <w:left w:val="none" w:sz="0" w:space="0" w:color="auto"/>
        <w:bottom w:val="none" w:sz="0" w:space="0" w:color="auto"/>
        <w:right w:val="none" w:sz="0" w:space="0" w:color="auto"/>
      </w:divBdr>
    </w:div>
    <w:div w:id="8507543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4601</TotalTime>
  <Pages>111</Pages>
  <Words>21058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города Кирсанова</dc:title>
  <dc:subject/>
  <dc:creator>user</dc:creator>
  <cp:keywords/>
  <dc:description/>
  <cp:lastModifiedBy>comp5</cp:lastModifiedBy>
  <cp:revision>232</cp:revision>
  <cp:lastPrinted>2025-03-17T13:01:00Z</cp:lastPrinted>
  <dcterms:created xsi:type="dcterms:W3CDTF">2022-02-07T13:34:00Z</dcterms:created>
  <dcterms:modified xsi:type="dcterms:W3CDTF">2025-03-18T10:42:00Z</dcterms:modified>
</cp:coreProperties>
</file>